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9C15E" w14:textId="06A4BF46" w:rsidR="0093205B" w:rsidRPr="00651067" w:rsidRDefault="0027379C" w:rsidP="00BB7C75">
      <w:pPr>
        <w:pStyle w:val="Heading1"/>
        <w:rPr>
          <w:rFonts w:eastAsia="Times New Roman"/>
        </w:rPr>
      </w:pPr>
      <w:bookmarkStart w:id="0" w:name="_Toc67297986"/>
      <w:r w:rsidRPr="0027379C">
        <w:rPr>
          <w:rFonts w:eastAsia="Times New Roman"/>
        </w:rPr>
        <w:t>Cosmetology I</w:t>
      </w:r>
      <w:r w:rsidR="005E6856">
        <w:rPr>
          <w:rFonts w:eastAsia="Times New Roman"/>
        </w:rPr>
        <w:t>I</w:t>
      </w:r>
      <w:r w:rsidR="007D241F">
        <w:rPr>
          <w:rFonts w:eastAsia="Times New Roman"/>
        </w:rPr>
        <w:t xml:space="preserve"> (Two-Year Program)</w:t>
      </w:r>
      <w:r w:rsidR="00442832" w:rsidRPr="0027379C">
        <w:rPr>
          <w:rFonts w:eastAsia="Times New Roman"/>
        </w:rPr>
        <w:t xml:space="preserve"> </w:t>
      </w:r>
      <w:bookmarkEnd w:id="0"/>
      <w:r w:rsidR="00BB7C75" w:rsidRPr="0027379C">
        <w:rPr>
          <w:rFonts w:eastAsia="Times New Roman"/>
        </w:rPr>
        <w:t>(</w:t>
      </w:r>
      <w:r w:rsidR="007D241F">
        <w:rPr>
          <w:rFonts w:eastAsia="Times New Roman"/>
        </w:rPr>
        <w:t>19101-2YII</w:t>
      </w:r>
      <w:r w:rsidR="00BB7C75" w:rsidRPr="0027379C">
        <w:rPr>
          <w:rFonts w:eastAsia="Times New Roman"/>
        </w:rPr>
        <w:t>)</w:t>
      </w:r>
      <w:r w:rsidR="0093205B" w:rsidRPr="0093205B">
        <w:t xml:space="preserve"> </w:t>
      </w:r>
    </w:p>
    <w:p w14:paraId="74A20AF0" w14:textId="77777777" w:rsidR="00741A40" w:rsidRDefault="00741A40" w:rsidP="00C436D5">
      <w:pPr>
        <w:spacing w:after="0"/>
        <w:rPr>
          <w:rFonts w:ascii="Times New Roman" w:hAnsi="Times New Roman" w:cs="Times New Roman"/>
          <w:b/>
          <w:bCs/>
          <w:sz w:val="24"/>
          <w:szCs w:val="24"/>
        </w:rPr>
      </w:pPr>
    </w:p>
    <w:p w14:paraId="3DBEB2E4" w14:textId="3EA5AB1B" w:rsidR="00C436D5" w:rsidRDefault="00C436D5" w:rsidP="00C436D5">
      <w:pPr>
        <w:spacing w:after="0"/>
        <w:rPr>
          <w:rFonts w:ascii="Times New Roman" w:hAnsi="Times New Roman" w:cs="Times New Roman"/>
          <w:b/>
          <w:bCs/>
          <w:sz w:val="24"/>
          <w:szCs w:val="24"/>
        </w:rPr>
      </w:pPr>
      <w:r>
        <w:rPr>
          <w:rFonts w:ascii="Times New Roman" w:hAnsi="Times New Roman" w:cs="Times New Roman"/>
          <w:b/>
          <w:bCs/>
          <w:sz w:val="24"/>
          <w:szCs w:val="24"/>
        </w:rPr>
        <w:t xml:space="preserve">Copyright: </w:t>
      </w:r>
      <w:r w:rsidR="00D11E99" w:rsidRPr="00C436D5">
        <w:rPr>
          <w:rFonts w:ascii="Times New Roman" w:hAnsi="Times New Roman" w:cs="Times New Roman"/>
          <w:sz w:val="24"/>
          <w:szCs w:val="24"/>
        </w:rPr>
        <w:t>202</w:t>
      </w:r>
      <w:r w:rsidR="00D11E99">
        <w:rPr>
          <w:rFonts w:ascii="Times New Roman" w:hAnsi="Times New Roman" w:cs="Times New Roman"/>
          <w:sz w:val="24"/>
          <w:szCs w:val="24"/>
        </w:rPr>
        <w:t>6</w:t>
      </w:r>
    </w:p>
    <w:p w14:paraId="51FFFC72" w14:textId="55912ED6" w:rsidR="007D241F" w:rsidRDefault="007D241F" w:rsidP="00C436D5">
      <w:pPr>
        <w:spacing w:after="0"/>
        <w:rPr>
          <w:rFonts w:ascii="Times New Roman" w:hAnsi="Times New Roman" w:cs="Times New Roman"/>
          <w:b/>
          <w:bCs/>
          <w:sz w:val="24"/>
          <w:szCs w:val="24"/>
        </w:rPr>
      </w:pPr>
      <w:r>
        <w:rPr>
          <w:rFonts w:ascii="Times New Roman" w:hAnsi="Times New Roman" w:cs="Times New Roman"/>
          <w:b/>
          <w:bCs/>
          <w:sz w:val="24"/>
          <w:szCs w:val="24"/>
        </w:rPr>
        <w:t xml:space="preserve">Virginia Assignment Code: </w:t>
      </w:r>
      <w:r w:rsidRPr="007D241F">
        <w:rPr>
          <w:rFonts w:ascii="Times New Roman" w:hAnsi="Times New Roman" w:cs="Times New Roman"/>
          <w:sz w:val="24"/>
          <w:szCs w:val="24"/>
        </w:rPr>
        <w:t>8746</w:t>
      </w:r>
    </w:p>
    <w:p w14:paraId="3D62CC67" w14:textId="3728A434" w:rsidR="000D0045" w:rsidRPr="000D0045" w:rsidRDefault="000D0045" w:rsidP="00C436D5">
      <w:pPr>
        <w:spacing w:after="0"/>
        <w:rPr>
          <w:rFonts w:ascii="Times New Roman" w:hAnsi="Times New Roman" w:cs="Times New Roman"/>
          <w:sz w:val="24"/>
          <w:szCs w:val="24"/>
        </w:rPr>
      </w:pPr>
      <w:r w:rsidRPr="000D0045">
        <w:rPr>
          <w:rFonts w:ascii="Times New Roman" w:hAnsi="Times New Roman" w:cs="Times New Roman"/>
          <w:b/>
          <w:bCs/>
          <w:sz w:val="24"/>
          <w:szCs w:val="24"/>
        </w:rPr>
        <w:t>Suggested Grade Level:</w:t>
      </w:r>
      <w:r w:rsidRPr="000D0045">
        <w:rPr>
          <w:rFonts w:ascii="Times New Roman" w:hAnsi="Times New Roman" w:cs="Times New Roman"/>
          <w:sz w:val="24"/>
          <w:szCs w:val="24"/>
        </w:rPr>
        <w:t> </w:t>
      </w:r>
      <w:r w:rsidR="007D241F">
        <w:rPr>
          <w:rFonts w:ascii="Times New Roman" w:hAnsi="Times New Roman" w:cs="Times New Roman"/>
          <w:sz w:val="24"/>
          <w:szCs w:val="24"/>
        </w:rPr>
        <w:t xml:space="preserve">11, </w:t>
      </w:r>
      <w:r w:rsidRPr="000D0045">
        <w:rPr>
          <w:rFonts w:ascii="Times New Roman" w:hAnsi="Times New Roman" w:cs="Times New Roman"/>
          <w:sz w:val="24"/>
          <w:szCs w:val="24"/>
        </w:rPr>
        <w:t>12</w:t>
      </w:r>
    </w:p>
    <w:p w14:paraId="124869D5" w14:textId="77777777" w:rsidR="000D0045" w:rsidRPr="000D0045" w:rsidRDefault="000D0045" w:rsidP="00C436D5">
      <w:pPr>
        <w:spacing w:after="0"/>
        <w:rPr>
          <w:rFonts w:ascii="Times New Roman" w:hAnsi="Times New Roman" w:cs="Times New Roman"/>
          <w:sz w:val="24"/>
          <w:szCs w:val="24"/>
        </w:rPr>
      </w:pPr>
      <w:r w:rsidRPr="000D0045">
        <w:rPr>
          <w:rFonts w:ascii="Times New Roman" w:hAnsi="Times New Roman" w:cs="Times New Roman"/>
          <w:b/>
          <w:bCs/>
          <w:sz w:val="24"/>
          <w:szCs w:val="24"/>
        </w:rPr>
        <w:t>Duration:</w:t>
      </w:r>
      <w:r w:rsidRPr="000D0045">
        <w:rPr>
          <w:rFonts w:ascii="Times New Roman" w:hAnsi="Times New Roman" w:cs="Times New Roman"/>
          <w:sz w:val="24"/>
          <w:szCs w:val="24"/>
        </w:rPr>
        <w:t> 36 weeks</w:t>
      </w:r>
    </w:p>
    <w:p w14:paraId="7F10BEC2" w14:textId="3F6EDDB7" w:rsidR="000D0045" w:rsidRPr="000D0045" w:rsidRDefault="000D0045" w:rsidP="00C436D5">
      <w:pPr>
        <w:spacing w:after="0"/>
        <w:rPr>
          <w:rFonts w:ascii="Times New Roman" w:hAnsi="Times New Roman" w:cs="Times New Roman"/>
          <w:sz w:val="24"/>
          <w:szCs w:val="24"/>
        </w:rPr>
      </w:pPr>
      <w:r w:rsidRPr="000D0045">
        <w:rPr>
          <w:rFonts w:ascii="Times New Roman" w:hAnsi="Times New Roman" w:cs="Times New Roman"/>
          <w:b/>
          <w:bCs/>
          <w:sz w:val="24"/>
          <w:szCs w:val="24"/>
        </w:rPr>
        <w:t>Hours: </w:t>
      </w:r>
      <w:r w:rsidR="007D241F">
        <w:rPr>
          <w:rFonts w:ascii="Times New Roman" w:hAnsi="Times New Roman" w:cs="Times New Roman"/>
          <w:sz w:val="24"/>
          <w:szCs w:val="24"/>
        </w:rPr>
        <w:t>42</w:t>
      </w:r>
      <w:r w:rsidRPr="000D0045">
        <w:rPr>
          <w:rFonts w:ascii="Times New Roman" w:hAnsi="Times New Roman" w:cs="Times New Roman"/>
          <w:sz w:val="24"/>
          <w:szCs w:val="24"/>
        </w:rPr>
        <w:t>0</w:t>
      </w:r>
    </w:p>
    <w:p w14:paraId="40730306" w14:textId="7A7BCF2D" w:rsidR="000D0045" w:rsidRPr="000D0045" w:rsidRDefault="000D0045" w:rsidP="00C436D5">
      <w:pPr>
        <w:spacing w:after="0"/>
        <w:rPr>
          <w:rFonts w:ascii="Times New Roman" w:hAnsi="Times New Roman" w:cs="Times New Roman"/>
          <w:sz w:val="24"/>
          <w:szCs w:val="24"/>
        </w:rPr>
      </w:pPr>
      <w:r w:rsidRPr="000D0045">
        <w:rPr>
          <w:rFonts w:ascii="Times New Roman" w:hAnsi="Times New Roman" w:cs="Times New Roman"/>
          <w:b/>
          <w:bCs/>
          <w:sz w:val="24"/>
          <w:szCs w:val="24"/>
        </w:rPr>
        <w:t>Credits: </w:t>
      </w:r>
      <w:r w:rsidR="007D241F">
        <w:rPr>
          <w:rFonts w:ascii="Times New Roman" w:hAnsi="Times New Roman" w:cs="Times New Roman"/>
          <w:sz w:val="24"/>
          <w:szCs w:val="24"/>
        </w:rPr>
        <w:t>3</w:t>
      </w:r>
    </w:p>
    <w:p w14:paraId="1747E269" w14:textId="3C5B9C76" w:rsidR="000D0045" w:rsidRDefault="000D0045" w:rsidP="00C436D5">
      <w:pPr>
        <w:spacing w:after="0"/>
        <w:rPr>
          <w:rFonts w:ascii="Times New Roman" w:hAnsi="Times New Roman" w:cs="Times New Roman"/>
          <w:sz w:val="24"/>
          <w:szCs w:val="24"/>
        </w:rPr>
      </w:pPr>
      <w:r w:rsidRPr="000D0045">
        <w:rPr>
          <w:rFonts w:ascii="Times New Roman" w:hAnsi="Times New Roman" w:cs="Times New Roman"/>
          <w:b/>
          <w:bCs/>
          <w:sz w:val="24"/>
          <w:szCs w:val="24"/>
        </w:rPr>
        <w:t>Prerequisites:</w:t>
      </w:r>
      <w:r w:rsidRPr="000D0045">
        <w:rPr>
          <w:rFonts w:ascii="Times New Roman" w:hAnsi="Times New Roman" w:cs="Times New Roman"/>
          <w:sz w:val="24"/>
          <w:szCs w:val="24"/>
        </w:rPr>
        <w:t> 8</w:t>
      </w:r>
      <w:r w:rsidR="007D241F">
        <w:rPr>
          <w:rFonts w:ascii="Times New Roman" w:hAnsi="Times New Roman" w:cs="Times New Roman"/>
          <w:sz w:val="24"/>
          <w:szCs w:val="24"/>
        </w:rPr>
        <w:t>745</w:t>
      </w:r>
    </w:p>
    <w:p w14:paraId="0680F89C" w14:textId="3388E92A" w:rsidR="00C436D5" w:rsidRPr="000D0045" w:rsidRDefault="00C436D5" w:rsidP="000D0045">
      <w:pPr>
        <w:rPr>
          <w:rFonts w:ascii="Times New Roman" w:hAnsi="Times New Roman" w:cs="Times New Roman"/>
          <w:sz w:val="24"/>
          <w:szCs w:val="24"/>
        </w:rPr>
      </w:pPr>
      <w:r w:rsidRPr="00C436D5">
        <w:rPr>
          <w:rFonts w:ascii="Times New Roman" w:hAnsi="Times New Roman" w:cs="Times New Roman"/>
          <w:b/>
          <w:bCs/>
          <w:sz w:val="24"/>
          <w:szCs w:val="24"/>
        </w:rPr>
        <w:t>CTSO:</w:t>
      </w:r>
      <w:r>
        <w:rPr>
          <w:rFonts w:ascii="Times New Roman" w:hAnsi="Times New Roman" w:cs="Times New Roman"/>
          <w:sz w:val="24"/>
          <w:szCs w:val="24"/>
        </w:rPr>
        <w:t xml:space="preserve"> SkillsUSA</w:t>
      </w:r>
    </w:p>
    <w:p w14:paraId="2684F02F" w14:textId="77777777" w:rsidR="000D0045" w:rsidRPr="000D0045" w:rsidRDefault="000D0045" w:rsidP="00C436D5">
      <w:pPr>
        <w:spacing w:after="0"/>
        <w:rPr>
          <w:rFonts w:ascii="Times New Roman" w:hAnsi="Times New Roman" w:cs="Times New Roman"/>
          <w:sz w:val="24"/>
          <w:szCs w:val="24"/>
        </w:rPr>
      </w:pPr>
      <w:r w:rsidRPr="000D0045">
        <w:rPr>
          <w:rFonts w:ascii="Times New Roman" w:hAnsi="Times New Roman" w:cs="Times New Roman"/>
          <w:b/>
          <w:bCs/>
          <w:sz w:val="24"/>
          <w:szCs w:val="24"/>
        </w:rPr>
        <w:t>Course Description:</w:t>
      </w:r>
    </w:p>
    <w:p w14:paraId="7B6A2C66" w14:textId="3A49A548" w:rsidR="00EE6D4E" w:rsidRDefault="00EE6D4E" w:rsidP="002761B3">
      <w:pPr>
        <w:tabs>
          <w:tab w:val="left" w:pos="9540"/>
        </w:tabs>
        <w:rPr>
          <w:rFonts w:ascii="Times New Roman" w:hAnsi="Times New Roman" w:cs="Times New Roman"/>
          <w:sz w:val="24"/>
          <w:szCs w:val="24"/>
        </w:rPr>
      </w:pPr>
      <w:r w:rsidRPr="00EE6D4E">
        <w:rPr>
          <w:rFonts w:ascii="Times New Roman" w:hAnsi="Times New Roman" w:cs="Times New Roman"/>
          <w:sz w:val="24"/>
          <w:szCs w:val="24"/>
        </w:rPr>
        <w:t>In this continuing course, students build on their theoretical foundation of general sciences and practices in cosmetology to increase proficiency in hair cutting and styling on live models</w:t>
      </w:r>
      <w:r w:rsidR="00B86B1F">
        <w:rPr>
          <w:rFonts w:ascii="Times New Roman" w:hAnsi="Times New Roman" w:cs="Times New Roman"/>
          <w:sz w:val="24"/>
          <w:szCs w:val="24"/>
        </w:rPr>
        <w:t xml:space="preserve"> and mannequin</w:t>
      </w:r>
      <w:r w:rsidRPr="00EE6D4E">
        <w:rPr>
          <w:rFonts w:ascii="Times New Roman" w:hAnsi="Times New Roman" w:cs="Times New Roman"/>
          <w:sz w:val="24"/>
          <w:szCs w:val="24"/>
        </w:rPr>
        <w:t>, with attention to professionalism, client consultation, safety, and infection control. Students are trained in safe chemical processes related to permanent waves, relaxers, lightening, and coloring. In addition, students learn to care for skin, hands, and feet, developing experience in providing facials, manicures, pedicures, and nail enhancements. Students will be introduced to a</w:t>
      </w:r>
      <w:r w:rsidR="00B8322D">
        <w:rPr>
          <w:rFonts w:ascii="Times New Roman" w:hAnsi="Times New Roman" w:cs="Times New Roman"/>
          <w:sz w:val="24"/>
          <w:szCs w:val="24"/>
        </w:rPr>
        <w:t>n advanced</w:t>
      </w:r>
      <w:r w:rsidR="00536633">
        <w:rPr>
          <w:rFonts w:ascii="Times New Roman" w:hAnsi="Times New Roman" w:cs="Times New Roman"/>
          <w:sz w:val="24"/>
          <w:szCs w:val="24"/>
        </w:rPr>
        <w:t xml:space="preserve"> </w:t>
      </w:r>
      <w:r w:rsidRPr="00EE6D4E">
        <w:rPr>
          <w:rFonts w:ascii="Times New Roman" w:hAnsi="Times New Roman" w:cs="Times New Roman"/>
          <w:sz w:val="24"/>
          <w:szCs w:val="24"/>
        </w:rPr>
        <w:t>business management unit with a focus on managing the salon. Contextual instruction and student participation in co-curricular career and technical student organization (CTSO) activities will develop leadership, interpersonal, and career skills. High-quality work-based learning (HQWBL) will provide experiential learning opportunities related to students' career goals and/or interests, integrated with instruction, and performed in partnership with local businesses and organizations.</w:t>
      </w:r>
    </w:p>
    <w:p w14:paraId="65CFB077" w14:textId="77777777" w:rsidR="00EC275B" w:rsidRPr="00697F03" w:rsidRDefault="00EC275B" w:rsidP="00EC275B">
      <w:pPr>
        <w:spacing w:after="0"/>
        <w:rPr>
          <w:rFonts w:ascii="Times New Roman" w:hAnsi="Times New Roman" w:cs="Times New Roman"/>
          <w:sz w:val="24"/>
          <w:szCs w:val="24"/>
        </w:rPr>
      </w:pPr>
      <w:r w:rsidRPr="00697F03">
        <w:rPr>
          <w:rFonts w:ascii="Times New Roman" w:hAnsi="Times New Roman" w:cs="Times New Roman"/>
          <w:b/>
          <w:bCs/>
          <w:sz w:val="24"/>
          <w:szCs w:val="24"/>
        </w:rPr>
        <w:t>Note:</w:t>
      </w:r>
    </w:p>
    <w:p w14:paraId="6BB1BD57" w14:textId="77777777" w:rsidR="00EC275B" w:rsidRPr="00697F03" w:rsidRDefault="00EC275B" w:rsidP="00EC275B">
      <w:pPr>
        <w:spacing w:after="0"/>
        <w:rPr>
          <w:rFonts w:ascii="Times New Roman" w:hAnsi="Times New Roman" w:cs="Times New Roman"/>
          <w:sz w:val="24"/>
          <w:szCs w:val="24"/>
        </w:rPr>
      </w:pPr>
      <w:r w:rsidRPr="00697F03">
        <w:rPr>
          <w:rFonts w:ascii="Times New Roman" w:hAnsi="Times New Roman" w:cs="Times New Roman"/>
          <w:sz w:val="24"/>
          <w:szCs w:val="24"/>
        </w:rPr>
        <w:t>The Virginia Administrative Code regulates the class size for this course. For additional information, see </w:t>
      </w:r>
      <w:hyperlink r:id="rId8" w:tgtFrame="_blank" w:history="1">
        <w:r w:rsidRPr="00697F03">
          <w:rPr>
            <w:rStyle w:val="Hyperlink"/>
            <w:rFonts w:ascii="Times New Roman" w:hAnsi="Times New Roman" w:cs="Times New Roman"/>
            <w:sz w:val="24"/>
            <w:szCs w:val="24"/>
          </w:rPr>
          <w:t>8VAC20-120-150</w:t>
        </w:r>
      </w:hyperlink>
      <w:r w:rsidRPr="00697F03">
        <w:rPr>
          <w:rFonts w:ascii="Times New Roman" w:hAnsi="Times New Roman" w:cs="Times New Roman"/>
          <w:sz w:val="24"/>
          <w:szCs w:val="24"/>
        </w:rPr>
        <w:t xml:space="preserve">, "Maximum class size," or contact the </w:t>
      </w:r>
      <w:r w:rsidRPr="001227B9">
        <w:rPr>
          <w:rFonts w:ascii="Times New Roman" w:hAnsi="Times New Roman" w:cs="Times New Roman"/>
          <w:sz w:val="24"/>
          <w:szCs w:val="24"/>
        </w:rPr>
        <w:t xml:space="preserve">Virginia Department of Education Office of Career and Technical Education </w:t>
      </w:r>
      <w:r w:rsidRPr="00697F03">
        <w:rPr>
          <w:rFonts w:ascii="Times New Roman" w:hAnsi="Times New Roman" w:cs="Times New Roman"/>
          <w:sz w:val="24"/>
          <w:szCs w:val="24"/>
        </w:rPr>
        <w:t>at </w:t>
      </w:r>
      <w:hyperlink r:id="rId9" w:history="1">
        <w:r w:rsidRPr="00697F03">
          <w:rPr>
            <w:rStyle w:val="Hyperlink"/>
            <w:rFonts w:ascii="Times New Roman" w:hAnsi="Times New Roman" w:cs="Times New Roman"/>
            <w:sz w:val="24"/>
            <w:szCs w:val="24"/>
          </w:rPr>
          <w:t>cte@doe.virginia.gov</w:t>
        </w:r>
      </w:hyperlink>
      <w:r w:rsidRPr="00697F03">
        <w:rPr>
          <w:rFonts w:ascii="Times New Roman" w:hAnsi="Times New Roman" w:cs="Times New Roman"/>
          <w:sz w:val="24"/>
          <w:szCs w:val="24"/>
        </w:rPr>
        <w:t>.</w:t>
      </w:r>
    </w:p>
    <w:p w14:paraId="1CB992F7" w14:textId="77777777" w:rsidR="00EC275B" w:rsidRDefault="00EC275B" w:rsidP="00EC275B">
      <w:pPr>
        <w:spacing w:after="0"/>
        <w:rPr>
          <w:rFonts w:ascii="Times New Roman" w:hAnsi="Times New Roman" w:cs="Times New Roman"/>
          <w:b/>
          <w:bCs/>
          <w:sz w:val="24"/>
          <w:szCs w:val="24"/>
        </w:rPr>
      </w:pPr>
    </w:p>
    <w:p w14:paraId="1647D7FD" w14:textId="77777777" w:rsidR="00EC275B" w:rsidRPr="001227B9" w:rsidRDefault="00EC275B" w:rsidP="00EC275B">
      <w:pPr>
        <w:spacing w:after="0"/>
        <w:rPr>
          <w:rFonts w:ascii="Times New Roman" w:hAnsi="Times New Roman" w:cs="Times New Roman"/>
          <w:sz w:val="24"/>
          <w:szCs w:val="24"/>
        </w:rPr>
      </w:pPr>
      <w:r w:rsidRPr="001227B9">
        <w:rPr>
          <w:rFonts w:ascii="Times New Roman" w:hAnsi="Times New Roman" w:cs="Times New Roman"/>
          <w:b/>
          <w:bCs/>
          <w:sz w:val="24"/>
          <w:szCs w:val="24"/>
        </w:rPr>
        <w:t>Note:</w:t>
      </w:r>
    </w:p>
    <w:p w14:paraId="5D35B89C" w14:textId="77777777" w:rsidR="00EC275B" w:rsidRPr="001227B9" w:rsidRDefault="00EC275B" w:rsidP="00EC275B">
      <w:pPr>
        <w:shd w:val="clear" w:color="auto" w:fill="FFFFFF"/>
        <w:spacing w:after="0" w:line="240" w:lineRule="auto"/>
        <w:rPr>
          <w:rFonts w:ascii="Times New Roman" w:eastAsia="Times New Roman" w:hAnsi="Times New Roman" w:cs="Times New Roman"/>
          <w:color w:val="273540"/>
          <w:sz w:val="24"/>
          <w:szCs w:val="24"/>
        </w:rPr>
      </w:pPr>
      <w:r w:rsidRPr="001227B9">
        <w:rPr>
          <w:rFonts w:ascii="Times New Roman" w:eastAsia="Times New Roman" w:hAnsi="Times New Roman" w:cs="Times New Roman"/>
          <w:color w:val="273540"/>
          <w:sz w:val="24"/>
          <w:szCs w:val="24"/>
        </w:rPr>
        <w:t>Cosmetology students must satisfy a minimum of 840 hours of instruction in a three-year coherent sequence of courses to be eligible to take the Board for Barbers and Cosmetology licensing examination. Upon successful completion of the program, students may earn the Virginia Board for Barbers and Cosmetology license. For more information, see </w:t>
      </w:r>
      <w:hyperlink r:id="rId10" w:tgtFrame="_blank" w:history="1">
        <w:r w:rsidRPr="001227B9">
          <w:rPr>
            <w:rFonts w:ascii="Times New Roman" w:eastAsia="Times New Roman" w:hAnsi="Times New Roman" w:cs="Times New Roman"/>
            <w:color w:val="054985"/>
            <w:sz w:val="24"/>
            <w:szCs w:val="24"/>
            <w:u w:val="single"/>
          </w:rPr>
          <w:t>Superintendent's Memo 075-16</w:t>
        </w:r>
      </w:hyperlink>
      <w:hyperlink r:id="rId11" w:tgtFrame="_blank" w:tooltip="Open this document with ReadSpeaker docReader" w:history="1">
        <w:r w:rsidRPr="001227B9">
          <w:rPr>
            <w:rFonts w:ascii="Times New Roman" w:eastAsia="Times New Roman" w:hAnsi="Times New Roman" w:cs="Times New Roman"/>
            <w:color w:val="054985"/>
            <w:sz w:val="24"/>
            <w:szCs w:val="24"/>
            <w:u w:val="single"/>
          </w:rPr>
          <w:t> </w:t>
        </w:r>
      </w:hyperlink>
      <w:r w:rsidRPr="001227B9">
        <w:rPr>
          <w:rFonts w:ascii="Times New Roman" w:eastAsia="Times New Roman" w:hAnsi="Times New Roman" w:cs="Times New Roman"/>
          <w:color w:val="273540"/>
          <w:sz w:val="24"/>
          <w:szCs w:val="24"/>
        </w:rPr>
        <w:t>and </w:t>
      </w:r>
      <w:hyperlink r:id="rId12" w:tgtFrame="_blank" w:history="1">
        <w:r w:rsidRPr="001227B9">
          <w:rPr>
            <w:rFonts w:ascii="Times New Roman" w:eastAsia="Times New Roman" w:hAnsi="Times New Roman" w:cs="Times New Roman"/>
            <w:color w:val="054985"/>
            <w:sz w:val="24"/>
            <w:szCs w:val="24"/>
            <w:u w:val="single"/>
          </w:rPr>
          <w:t>Superintendent's Memo 072-17</w:t>
        </w:r>
      </w:hyperlink>
      <w:r w:rsidRPr="001227B9">
        <w:rPr>
          <w:rFonts w:ascii="Times New Roman" w:eastAsia="Times New Roman" w:hAnsi="Times New Roman" w:cs="Times New Roman"/>
          <w:color w:val="273540"/>
          <w:sz w:val="24"/>
          <w:szCs w:val="24"/>
        </w:rPr>
        <w:t>.</w:t>
      </w:r>
      <w:r>
        <w:rPr>
          <w:rFonts w:ascii="Times New Roman" w:eastAsia="Times New Roman" w:hAnsi="Times New Roman" w:cs="Times New Roman"/>
          <w:color w:val="273540"/>
          <w:sz w:val="24"/>
          <w:szCs w:val="24"/>
        </w:rPr>
        <w:t xml:space="preserve"> </w:t>
      </w:r>
    </w:p>
    <w:p w14:paraId="70F81F3F" w14:textId="77777777" w:rsidR="00EC275B" w:rsidRPr="001227B9" w:rsidRDefault="00EC275B" w:rsidP="00EC275B">
      <w:pPr>
        <w:spacing w:after="0"/>
        <w:rPr>
          <w:rFonts w:ascii="Times New Roman" w:hAnsi="Times New Roman" w:cs="Times New Roman"/>
          <w:b/>
          <w:bCs/>
          <w:sz w:val="24"/>
          <w:szCs w:val="24"/>
        </w:rPr>
      </w:pPr>
    </w:p>
    <w:p w14:paraId="79D3A746" w14:textId="77777777" w:rsidR="00EC275B" w:rsidRPr="001227B9" w:rsidRDefault="00EC275B" w:rsidP="00EC275B">
      <w:pPr>
        <w:spacing w:after="0" w:line="240" w:lineRule="auto"/>
        <w:rPr>
          <w:rFonts w:ascii="Times New Roman" w:hAnsi="Times New Roman" w:cs="Times New Roman"/>
          <w:b/>
          <w:sz w:val="24"/>
          <w:szCs w:val="24"/>
        </w:rPr>
      </w:pPr>
      <w:r w:rsidRPr="001227B9">
        <w:rPr>
          <w:rFonts w:ascii="Times New Roman" w:hAnsi="Times New Roman" w:cs="Times New Roman"/>
          <w:b/>
          <w:sz w:val="24"/>
          <w:szCs w:val="24"/>
        </w:rPr>
        <w:t>Note:</w:t>
      </w:r>
    </w:p>
    <w:p w14:paraId="47C51E24" w14:textId="77777777" w:rsidR="00EC275B" w:rsidRDefault="00EC275B" w:rsidP="00EC275B">
      <w:pPr>
        <w:shd w:val="clear" w:color="auto" w:fill="FFFFFF"/>
        <w:spacing w:after="0" w:line="240" w:lineRule="auto"/>
        <w:rPr>
          <w:rFonts w:ascii="Times New Roman" w:eastAsia="Times New Roman" w:hAnsi="Times New Roman" w:cs="Times New Roman"/>
          <w:color w:val="273540"/>
          <w:sz w:val="24"/>
          <w:szCs w:val="24"/>
        </w:rPr>
      </w:pPr>
      <w:r w:rsidRPr="001227B9">
        <w:rPr>
          <w:rFonts w:ascii="Times New Roman" w:eastAsia="Times New Roman" w:hAnsi="Times New Roman" w:cs="Times New Roman"/>
          <w:color w:val="273540"/>
          <w:sz w:val="24"/>
          <w:szCs w:val="24"/>
        </w:rPr>
        <w:t>Effective July 1, 2025, </w:t>
      </w:r>
      <w:hyperlink r:id="rId13" w:tgtFrame="_blank" w:history="1">
        <w:r w:rsidRPr="001227B9">
          <w:rPr>
            <w:rFonts w:ascii="Times New Roman" w:eastAsia="Times New Roman" w:hAnsi="Times New Roman" w:cs="Times New Roman"/>
            <w:color w:val="054985"/>
            <w:sz w:val="24"/>
            <w:szCs w:val="24"/>
            <w:u w:val="single"/>
          </w:rPr>
          <w:t>Section 54.1-700</w:t>
        </w:r>
      </w:hyperlink>
      <w:r w:rsidRPr="001227B9">
        <w:rPr>
          <w:rFonts w:ascii="Times New Roman" w:eastAsia="Times New Roman" w:hAnsi="Times New Roman" w:cs="Times New Roman"/>
          <w:color w:val="273540"/>
          <w:sz w:val="24"/>
          <w:szCs w:val="24"/>
        </w:rPr>
        <w:t> of the Code of Virginia updated the definitions of cosmetologist and cosmetology to clarify that cosmetic treatments are not included in these definitions. As a result, straight razor shaving and body treatments will no longer be in the scope of the cosmetology program. For additional information, reference </w:t>
      </w:r>
      <w:hyperlink r:id="rId14" w:tgtFrame="_blank" w:history="1">
        <w:r w:rsidRPr="001227B9">
          <w:rPr>
            <w:rFonts w:ascii="Times New Roman" w:eastAsia="Times New Roman" w:hAnsi="Times New Roman" w:cs="Times New Roman"/>
            <w:color w:val="054985"/>
            <w:sz w:val="24"/>
            <w:szCs w:val="24"/>
            <w:u w:val="single"/>
          </w:rPr>
          <w:t>18VAC41-20-210</w:t>
        </w:r>
      </w:hyperlink>
      <w:r w:rsidRPr="001227B9">
        <w:rPr>
          <w:rFonts w:ascii="Times New Roman" w:eastAsia="Times New Roman" w:hAnsi="Times New Roman" w:cs="Times New Roman"/>
          <w:color w:val="273540"/>
          <w:sz w:val="24"/>
          <w:szCs w:val="24"/>
        </w:rPr>
        <w:t> for curriculum requirements and </w:t>
      </w:r>
      <w:hyperlink r:id="rId15" w:tgtFrame="_blank" w:history="1">
        <w:r w:rsidRPr="001227B9">
          <w:rPr>
            <w:rFonts w:ascii="Times New Roman" w:eastAsia="Times New Roman" w:hAnsi="Times New Roman" w:cs="Times New Roman"/>
            <w:color w:val="054985"/>
            <w:sz w:val="24"/>
            <w:szCs w:val="24"/>
            <w:u w:val="single"/>
          </w:rPr>
          <w:t>18VAC41-20-220</w:t>
        </w:r>
      </w:hyperlink>
      <w:r w:rsidRPr="001227B9">
        <w:rPr>
          <w:rFonts w:ascii="Times New Roman" w:eastAsia="Times New Roman" w:hAnsi="Times New Roman" w:cs="Times New Roman"/>
          <w:color w:val="273540"/>
          <w:sz w:val="24"/>
          <w:szCs w:val="24"/>
        </w:rPr>
        <w:t> for practical performance requirements.</w:t>
      </w:r>
    </w:p>
    <w:p w14:paraId="109DAE04" w14:textId="77777777" w:rsidR="00EC275B" w:rsidRPr="001227B9" w:rsidRDefault="00EC275B" w:rsidP="00EC275B">
      <w:pPr>
        <w:shd w:val="clear" w:color="auto" w:fill="FFFFFF"/>
        <w:spacing w:after="0" w:line="240" w:lineRule="auto"/>
        <w:rPr>
          <w:rFonts w:ascii="Times New Roman" w:eastAsia="Times New Roman" w:hAnsi="Times New Roman" w:cs="Times New Roman"/>
          <w:color w:val="273540"/>
          <w:sz w:val="24"/>
          <w:szCs w:val="24"/>
        </w:rPr>
      </w:pPr>
    </w:p>
    <w:p w14:paraId="47E311E4" w14:textId="77777777" w:rsidR="00C436D5" w:rsidRPr="00C436D5" w:rsidRDefault="00C436D5" w:rsidP="00C436D5">
      <w:pPr>
        <w:spacing w:after="0"/>
        <w:rPr>
          <w:rFonts w:ascii="Times New Roman" w:hAnsi="Times New Roman" w:cs="Times New Roman"/>
          <w:b/>
          <w:bCs/>
          <w:sz w:val="24"/>
          <w:szCs w:val="24"/>
        </w:rPr>
      </w:pPr>
      <w:r w:rsidRPr="00C436D5">
        <w:rPr>
          <w:rFonts w:ascii="Times New Roman" w:hAnsi="Times New Roman" w:cs="Times New Roman"/>
          <w:b/>
          <w:bCs/>
          <w:sz w:val="24"/>
          <w:szCs w:val="24"/>
        </w:rPr>
        <w:t>Credentials, Course Sequences, and Career Clusters/Pathways can be found here:</w:t>
      </w:r>
    </w:p>
    <w:p w14:paraId="6D3242E6" w14:textId="77777777" w:rsidR="00C436D5" w:rsidRPr="00C436D5" w:rsidRDefault="00C436D5" w:rsidP="00C436D5">
      <w:pPr>
        <w:rPr>
          <w:rFonts w:ascii="Times New Roman" w:hAnsi="Times New Roman" w:cs="Times New Roman"/>
          <w:sz w:val="24"/>
          <w:szCs w:val="24"/>
        </w:rPr>
      </w:pPr>
      <w:hyperlink r:id="rId16" w:tgtFrame="_blank" w:history="1">
        <w:r w:rsidRPr="00C436D5">
          <w:rPr>
            <w:rStyle w:val="Hyperlink"/>
            <w:rFonts w:ascii="Times New Roman" w:hAnsi="Times New Roman" w:cs="Times New Roman"/>
            <w:sz w:val="24"/>
            <w:szCs w:val="24"/>
          </w:rPr>
          <w:t>https://www.cteresource.org/career-clusters/human-services/cosmetology-ii-2-year-program/</w:t>
        </w:r>
      </w:hyperlink>
    </w:p>
    <w:p w14:paraId="5E4780F5" w14:textId="77777777" w:rsidR="00720223" w:rsidRDefault="00720223" w:rsidP="00495063">
      <w:pPr>
        <w:tabs>
          <w:tab w:val="left" w:pos="5610"/>
          <w:tab w:val="left" w:pos="7935"/>
        </w:tabs>
      </w:pPr>
      <w:r w:rsidRPr="00720223">
        <w:rPr>
          <w:rFonts w:ascii="Times New Roman" w:hAnsi="Times New Roman" w:cs="Times New Roman"/>
          <w:sz w:val="24"/>
          <w:szCs w:val="24"/>
        </w:rPr>
        <w:lastRenderedPageBreak/>
        <w:t xml:space="preserve">*Jump to </w:t>
      </w:r>
      <w:hyperlink w:anchor="demonstratingsafetysanitationanddiseasec" w:history="1">
        <w:r w:rsidRPr="00720223">
          <w:rPr>
            <w:rStyle w:val="Hyperlink"/>
            <w:rFonts w:ascii="Times New Roman" w:hAnsi="Times New Roman" w:cs="Times New Roman"/>
            <w:sz w:val="24"/>
            <w:szCs w:val="24"/>
          </w:rPr>
          <w:t>Cosmetology II 2-year Program</w:t>
        </w:r>
      </w:hyperlink>
      <w:r w:rsidRPr="00720223">
        <w:rPr>
          <w:rFonts w:ascii="Times New Roman" w:hAnsi="Times New Roman" w:cs="Times New Roman"/>
          <w:sz w:val="24"/>
          <w:szCs w:val="24"/>
        </w:rPr>
        <w:t>-specific content.</w:t>
      </w:r>
      <w:r w:rsidR="005E37E4">
        <w:tab/>
      </w:r>
    </w:p>
    <w:tbl>
      <w:tblPr>
        <w:tblStyle w:val="TableGrid"/>
        <w:tblW w:w="5001" w:type="pct"/>
        <w:tblInd w:w="-5" w:type="dxa"/>
        <w:tblLayout w:type="fixed"/>
        <w:tblCellMar>
          <w:left w:w="115" w:type="dxa"/>
          <w:right w:w="115" w:type="dxa"/>
        </w:tblCellMar>
        <w:tblLook w:val="04A0" w:firstRow="1" w:lastRow="0" w:firstColumn="1" w:lastColumn="0" w:noHBand="0" w:noVBand="1"/>
      </w:tblPr>
      <w:tblGrid>
        <w:gridCol w:w="628"/>
        <w:gridCol w:w="2321"/>
        <w:gridCol w:w="1276"/>
        <w:gridCol w:w="2897"/>
        <w:gridCol w:w="771"/>
        <w:gridCol w:w="3500"/>
        <w:gridCol w:w="34"/>
        <w:gridCol w:w="2343"/>
        <w:gridCol w:w="225"/>
        <w:gridCol w:w="2032"/>
        <w:gridCol w:w="352"/>
        <w:gridCol w:w="2152"/>
        <w:gridCol w:w="183"/>
      </w:tblGrid>
      <w:tr w:rsidR="005C53DD" w:rsidRPr="009C4A1C" w14:paraId="343931BA" w14:textId="1822A3EF" w:rsidTr="005C53DD">
        <w:trPr>
          <w:gridAfter w:val="1"/>
          <w:wAfter w:w="49" w:type="pct"/>
          <w:tblHeader/>
        </w:trPr>
        <w:tc>
          <w:tcPr>
            <w:tcW w:w="168" w:type="pct"/>
            <w:tcBorders>
              <w:bottom w:val="single" w:sz="4" w:space="0" w:color="auto"/>
            </w:tcBorders>
            <w:shd w:val="clear" w:color="auto" w:fill="000000" w:themeFill="text1"/>
          </w:tcPr>
          <w:p w14:paraId="5D8BC3A6" w14:textId="77777777" w:rsidR="005C53DD" w:rsidRPr="009C4A1C" w:rsidRDefault="005C53DD" w:rsidP="00AE21B8">
            <w:pPr>
              <w:rPr>
                <w:rFonts w:ascii="Times New Roman" w:eastAsia="Times New Roman" w:hAnsi="Times New Roman" w:cs="Times New Roman"/>
                <w:b/>
                <w:bCs/>
                <w:sz w:val="24"/>
                <w:szCs w:val="24"/>
              </w:rPr>
            </w:pPr>
          </w:p>
        </w:tc>
        <w:tc>
          <w:tcPr>
            <w:tcW w:w="620" w:type="pct"/>
            <w:tcBorders>
              <w:bottom w:val="single" w:sz="4" w:space="0" w:color="auto"/>
            </w:tcBorders>
            <w:shd w:val="clear" w:color="auto" w:fill="000000" w:themeFill="text1"/>
            <w:tcMar>
              <w:top w:w="43" w:type="dxa"/>
              <w:left w:w="115" w:type="dxa"/>
              <w:bottom w:w="43" w:type="dxa"/>
              <w:right w:w="115" w:type="dxa"/>
            </w:tcMar>
          </w:tcPr>
          <w:p w14:paraId="55DD90C5" w14:textId="77777777" w:rsidR="005C53DD" w:rsidRPr="009C4A1C" w:rsidRDefault="005C53DD" w:rsidP="00AE21B8">
            <w:pPr>
              <w:rPr>
                <w:rFonts w:ascii="Times New Roman" w:eastAsia="Times New Roman" w:hAnsi="Times New Roman" w:cs="Times New Roman"/>
                <w:b/>
                <w:bCs/>
                <w:sz w:val="24"/>
                <w:szCs w:val="24"/>
              </w:rPr>
            </w:pPr>
            <w:r w:rsidRPr="009C4A1C">
              <w:rPr>
                <w:rFonts w:ascii="Times New Roman" w:eastAsia="Times New Roman" w:hAnsi="Times New Roman" w:cs="Times New Roman"/>
                <w:b/>
                <w:bCs/>
                <w:sz w:val="24"/>
                <w:szCs w:val="24"/>
              </w:rPr>
              <w:t>Task</w:t>
            </w:r>
            <w:r>
              <w:rPr>
                <w:rFonts w:ascii="Times New Roman" w:eastAsia="Times New Roman" w:hAnsi="Times New Roman" w:cs="Times New Roman"/>
                <w:b/>
                <w:bCs/>
                <w:sz w:val="24"/>
                <w:szCs w:val="24"/>
              </w:rPr>
              <w:t>/Competency</w:t>
            </w:r>
          </w:p>
        </w:tc>
        <w:tc>
          <w:tcPr>
            <w:tcW w:w="1115" w:type="pct"/>
            <w:gridSpan w:val="2"/>
            <w:tcBorders>
              <w:bottom w:val="single" w:sz="4" w:space="0" w:color="auto"/>
            </w:tcBorders>
            <w:shd w:val="clear" w:color="auto" w:fill="000000" w:themeFill="text1"/>
          </w:tcPr>
          <w:p w14:paraId="3007AAC3" w14:textId="77777777" w:rsidR="005C53DD" w:rsidRPr="009C4A1C" w:rsidRDefault="005C53DD" w:rsidP="00AE21B8">
            <w:pPr>
              <w:rPr>
                <w:rFonts w:ascii="Times New Roman" w:eastAsia="Times New Roman" w:hAnsi="Times New Roman" w:cs="Times New Roman"/>
                <w:b/>
                <w:bCs/>
                <w:sz w:val="24"/>
                <w:szCs w:val="24"/>
              </w:rPr>
            </w:pPr>
            <w:r w:rsidRPr="009C4A1C">
              <w:rPr>
                <w:rFonts w:ascii="Times New Roman" w:eastAsia="Times New Roman" w:hAnsi="Times New Roman" w:cs="Times New Roman"/>
                <w:b/>
                <w:bCs/>
                <w:sz w:val="24"/>
                <w:szCs w:val="24"/>
              </w:rPr>
              <w:t>Definition</w:t>
            </w:r>
          </w:p>
        </w:tc>
        <w:tc>
          <w:tcPr>
            <w:tcW w:w="1150" w:type="pct"/>
            <w:gridSpan w:val="3"/>
            <w:tcBorders>
              <w:bottom w:val="single" w:sz="4" w:space="0" w:color="auto"/>
            </w:tcBorders>
            <w:shd w:val="clear" w:color="auto" w:fill="000000" w:themeFill="text1"/>
          </w:tcPr>
          <w:p w14:paraId="312EC279" w14:textId="77777777" w:rsidR="005C53DD" w:rsidRPr="009C4A1C" w:rsidRDefault="005C53DD" w:rsidP="00AE21B8">
            <w:pPr>
              <w:rPr>
                <w:rFonts w:ascii="Times New Roman" w:eastAsia="Times New Roman" w:hAnsi="Times New Roman" w:cs="Times New Roman"/>
                <w:b/>
                <w:bCs/>
                <w:sz w:val="24"/>
                <w:szCs w:val="24"/>
              </w:rPr>
            </w:pPr>
            <w:r w:rsidRPr="009C4A1C">
              <w:rPr>
                <w:rFonts w:ascii="Times New Roman" w:eastAsia="Times New Roman" w:hAnsi="Times New Roman" w:cs="Times New Roman"/>
                <w:b/>
                <w:bCs/>
                <w:sz w:val="24"/>
                <w:szCs w:val="24"/>
              </w:rPr>
              <w:t>Process/Skill Questions</w:t>
            </w:r>
          </w:p>
        </w:tc>
        <w:tc>
          <w:tcPr>
            <w:tcW w:w="626" w:type="pct"/>
            <w:tcBorders>
              <w:bottom w:val="single" w:sz="4" w:space="0" w:color="auto"/>
            </w:tcBorders>
            <w:shd w:val="clear" w:color="auto" w:fill="000000" w:themeFill="text1"/>
          </w:tcPr>
          <w:p w14:paraId="69E7684F" w14:textId="77777777" w:rsidR="005C53DD" w:rsidRPr="009C4A1C" w:rsidRDefault="005C53DD" w:rsidP="00AE21B8">
            <w:pPr>
              <w:rPr>
                <w:rFonts w:ascii="Times New Roman" w:eastAsia="Times New Roman" w:hAnsi="Times New Roman" w:cs="Times New Roman"/>
                <w:b/>
                <w:bCs/>
                <w:sz w:val="24"/>
                <w:szCs w:val="24"/>
              </w:rPr>
            </w:pPr>
            <w:r w:rsidRPr="009C4A1C">
              <w:rPr>
                <w:rFonts w:ascii="Times New Roman" w:eastAsia="Times New Roman" w:hAnsi="Times New Roman" w:cs="Times New Roman"/>
                <w:b/>
                <w:bCs/>
                <w:sz w:val="24"/>
                <w:szCs w:val="24"/>
              </w:rPr>
              <w:t>SOL Correlations</w:t>
            </w:r>
          </w:p>
        </w:tc>
        <w:tc>
          <w:tcPr>
            <w:tcW w:w="697" w:type="pct"/>
            <w:gridSpan w:val="3"/>
            <w:tcBorders>
              <w:bottom w:val="single" w:sz="4" w:space="0" w:color="auto"/>
            </w:tcBorders>
            <w:shd w:val="clear" w:color="auto" w:fill="000000" w:themeFill="text1"/>
          </w:tcPr>
          <w:p w14:paraId="6D997C0F" w14:textId="160C1B98" w:rsidR="005C53DD" w:rsidRPr="009C4A1C" w:rsidRDefault="005C53DD" w:rsidP="00AE21B8">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State Board Correlations</w:t>
            </w:r>
          </w:p>
        </w:tc>
        <w:tc>
          <w:tcPr>
            <w:tcW w:w="575" w:type="pct"/>
            <w:tcBorders>
              <w:bottom w:val="single" w:sz="4" w:space="0" w:color="auto"/>
            </w:tcBorders>
            <w:shd w:val="clear" w:color="auto" w:fill="000000" w:themeFill="text1"/>
          </w:tcPr>
          <w:p w14:paraId="03F7C9B1" w14:textId="643EB7B3" w:rsidR="005C53DD" w:rsidRDefault="005C53DD" w:rsidP="00AE21B8">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SkillsUSA Correlations</w:t>
            </w:r>
          </w:p>
        </w:tc>
      </w:tr>
      <w:tr w:rsidR="005C53DD" w:rsidRPr="009C4A1C" w14:paraId="6B60F3DD" w14:textId="540131D0" w:rsidTr="005C53DD">
        <w:trPr>
          <w:gridAfter w:val="1"/>
          <w:wAfter w:w="49" w:type="pct"/>
        </w:trPr>
        <w:tc>
          <w:tcPr>
            <w:tcW w:w="168" w:type="pct"/>
            <w:shd w:val="clear" w:color="auto" w:fill="D0CECE" w:themeFill="background2" w:themeFillShade="E6"/>
          </w:tcPr>
          <w:p w14:paraId="1135842A" w14:textId="77777777" w:rsidR="005C53DD" w:rsidRPr="009C4A1C" w:rsidRDefault="005C53DD" w:rsidP="00AE21B8">
            <w:pPr>
              <w:pStyle w:val="Heading2"/>
              <w:spacing w:before="0" w:beforeAutospacing="0" w:after="0" w:afterAutospacing="0"/>
              <w:rPr>
                <w:sz w:val="24"/>
                <w:szCs w:val="24"/>
              </w:rPr>
            </w:pPr>
            <w:bookmarkStart w:id="1" w:name="_Hlk153979820"/>
          </w:p>
        </w:tc>
        <w:tc>
          <w:tcPr>
            <w:tcW w:w="620" w:type="pct"/>
            <w:shd w:val="clear" w:color="auto" w:fill="D0CECE" w:themeFill="background2" w:themeFillShade="E6"/>
            <w:tcMar>
              <w:top w:w="43" w:type="dxa"/>
              <w:left w:w="115" w:type="dxa"/>
              <w:bottom w:w="43" w:type="dxa"/>
              <w:right w:w="115" w:type="dxa"/>
            </w:tcMar>
          </w:tcPr>
          <w:p w14:paraId="4D1BFFB2" w14:textId="77777777" w:rsidR="005C53DD" w:rsidRPr="009C4A1C" w:rsidRDefault="005C53DD" w:rsidP="00AE21B8">
            <w:pPr>
              <w:pStyle w:val="Heading2"/>
              <w:spacing w:before="0" w:beforeAutospacing="0" w:after="0" w:afterAutospacing="0"/>
              <w:rPr>
                <w:sz w:val="24"/>
                <w:szCs w:val="24"/>
              </w:rPr>
            </w:pPr>
            <w:bookmarkStart w:id="2" w:name="_Toc67297988"/>
            <w:r w:rsidRPr="009C4A1C">
              <w:rPr>
                <w:sz w:val="24"/>
                <w:szCs w:val="24"/>
              </w:rPr>
              <w:t>Demonstrating Personal Qualities and Abilities</w:t>
            </w:r>
            <w:bookmarkEnd w:id="2"/>
          </w:p>
        </w:tc>
        <w:tc>
          <w:tcPr>
            <w:tcW w:w="1115" w:type="pct"/>
            <w:gridSpan w:val="2"/>
            <w:shd w:val="clear" w:color="auto" w:fill="D0CECE" w:themeFill="background2" w:themeFillShade="E6"/>
          </w:tcPr>
          <w:p w14:paraId="462D3198" w14:textId="77777777" w:rsidR="005C53DD" w:rsidRPr="009C4A1C" w:rsidRDefault="005C53DD" w:rsidP="00AE21B8">
            <w:pPr>
              <w:pStyle w:val="Heading2"/>
              <w:spacing w:before="0" w:beforeAutospacing="0" w:after="0" w:afterAutospacing="0"/>
              <w:rPr>
                <w:sz w:val="24"/>
                <w:szCs w:val="24"/>
              </w:rPr>
            </w:pPr>
          </w:p>
        </w:tc>
        <w:tc>
          <w:tcPr>
            <w:tcW w:w="1150" w:type="pct"/>
            <w:gridSpan w:val="3"/>
            <w:shd w:val="clear" w:color="auto" w:fill="D0CECE" w:themeFill="background2" w:themeFillShade="E6"/>
          </w:tcPr>
          <w:p w14:paraId="4ED47D91" w14:textId="77777777" w:rsidR="005C53DD" w:rsidRPr="009C4A1C" w:rsidRDefault="005C53DD" w:rsidP="00AE21B8">
            <w:pPr>
              <w:pStyle w:val="Heading2"/>
              <w:spacing w:before="0" w:beforeAutospacing="0" w:after="0" w:afterAutospacing="0"/>
              <w:rPr>
                <w:sz w:val="24"/>
                <w:szCs w:val="24"/>
              </w:rPr>
            </w:pPr>
          </w:p>
        </w:tc>
        <w:tc>
          <w:tcPr>
            <w:tcW w:w="626" w:type="pct"/>
            <w:shd w:val="clear" w:color="auto" w:fill="D0CECE" w:themeFill="background2" w:themeFillShade="E6"/>
          </w:tcPr>
          <w:p w14:paraId="48E20C5A" w14:textId="77777777" w:rsidR="005C53DD" w:rsidRPr="009C4A1C" w:rsidRDefault="005C53DD" w:rsidP="00AE21B8">
            <w:pPr>
              <w:pStyle w:val="Heading2"/>
              <w:spacing w:before="0" w:beforeAutospacing="0" w:after="0" w:afterAutospacing="0"/>
              <w:rPr>
                <w:sz w:val="24"/>
                <w:szCs w:val="24"/>
              </w:rPr>
            </w:pPr>
          </w:p>
        </w:tc>
        <w:tc>
          <w:tcPr>
            <w:tcW w:w="697" w:type="pct"/>
            <w:gridSpan w:val="3"/>
            <w:shd w:val="clear" w:color="auto" w:fill="D0CECE" w:themeFill="background2" w:themeFillShade="E6"/>
          </w:tcPr>
          <w:p w14:paraId="2300A905" w14:textId="77777777" w:rsidR="005C53DD" w:rsidRPr="009C4A1C" w:rsidRDefault="005C53DD" w:rsidP="00AE21B8">
            <w:pPr>
              <w:pStyle w:val="Heading2"/>
              <w:spacing w:before="0" w:beforeAutospacing="0" w:after="0" w:afterAutospacing="0"/>
              <w:rPr>
                <w:sz w:val="24"/>
                <w:szCs w:val="24"/>
              </w:rPr>
            </w:pPr>
          </w:p>
        </w:tc>
        <w:tc>
          <w:tcPr>
            <w:tcW w:w="575" w:type="pct"/>
            <w:shd w:val="clear" w:color="auto" w:fill="D0CECE" w:themeFill="background2" w:themeFillShade="E6"/>
          </w:tcPr>
          <w:p w14:paraId="4CE0E056" w14:textId="77777777" w:rsidR="005C53DD" w:rsidRPr="009C4A1C" w:rsidRDefault="005C53DD" w:rsidP="00AE21B8">
            <w:pPr>
              <w:pStyle w:val="Heading2"/>
              <w:spacing w:before="0" w:beforeAutospacing="0" w:after="0" w:afterAutospacing="0"/>
              <w:rPr>
                <w:sz w:val="24"/>
                <w:szCs w:val="24"/>
              </w:rPr>
            </w:pPr>
          </w:p>
        </w:tc>
      </w:tr>
      <w:tr w:rsidR="005C53DD" w:rsidRPr="009C4A1C" w14:paraId="077ED84C" w14:textId="6A0B3308" w:rsidTr="005C53DD">
        <w:trPr>
          <w:gridAfter w:val="1"/>
          <w:wAfter w:w="49" w:type="pct"/>
        </w:trPr>
        <w:tc>
          <w:tcPr>
            <w:tcW w:w="168" w:type="pct"/>
          </w:tcPr>
          <w:p w14:paraId="01785755"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w:t>
            </w:r>
          </w:p>
        </w:tc>
        <w:tc>
          <w:tcPr>
            <w:tcW w:w="620" w:type="pct"/>
            <w:tcMar>
              <w:top w:w="43" w:type="dxa"/>
              <w:left w:w="115" w:type="dxa"/>
              <w:bottom w:w="43" w:type="dxa"/>
              <w:right w:w="115" w:type="dxa"/>
            </w:tcMar>
            <w:hideMark/>
          </w:tcPr>
          <w:p w14:paraId="00BAF6AE"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creativity and innovation.</w:t>
            </w:r>
          </w:p>
        </w:tc>
        <w:tc>
          <w:tcPr>
            <w:tcW w:w="1115" w:type="pct"/>
            <w:gridSpan w:val="2"/>
          </w:tcPr>
          <w:p w14:paraId="1F96176E" w14:textId="77777777" w:rsidR="005C53DD" w:rsidRPr="00ED3052" w:rsidRDefault="005C53DD" w:rsidP="00AE21B8">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w:t>
            </w:r>
          </w:p>
          <w:p w14:paraId="5C0D87FF"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importance of creativity and innovation in the workplace </w:t>
            </w:r>
          </w:p>
          <w:p w14:paraId="0E273990"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brainstorming and contributing ideas, strategies, and solutions </w:t>
            </w:r>
          </w:p>
          <w:p w14:paraId="11D8051C"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and/or improving products, services, or processes </w:t>
            </w:r>
          </w:p>
          <w:p w14:paraId="2748B4B4"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allocating available resources. </w:t>
            </w:r>
          </w:p>
          <w:p w14:paraId="2B491357" w14:textId="77777777" w:rsidR="005C53DD" w:rsidRPr="009C4A1C" w:rsidRDefault="005C53DD" w:rsidP="00AE21B8">
            <w:pPr>
              <w:rPr>
                <w:rFonts w:ascii="Times New Roman" w:eastAsia="Times New Roman" w:hAnsi="Times New Roman" w:cs="Times New Roman"/>
                <w:sz w:val="24"/>
                <w:szCs w:val="24"/>
              </w:rPr>
            </w:pPr>
          </w:p>
        </w:tc>
        <w:tc>
          <w:tcPr>
            <w:tcW w:w="1150" w:type="pct"/>
            <w:gridSpan w:val="3"/>
          </w:tcPr>
          <w:p w14:paraId="2D77C20E"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are </w:t>
            </w:r>
            <w:r w:rsidRPr="00577044">
              <w:rPr>
                <w:rFonts w:ascii="Times New Roman" w:eastAsia="Times New Roman" w:hAnsi="Times New Roman" w:cs="Times New Roman"/>
                <w:i/>
                <w:iCs/>
                <w:sz w:val="24"/>
                <w:szCs w:val="24"/>
              </w:rPr>
              <w:t>creativity</w:t>
            </w:r>
            <w:r w:rsidRPr="00ED3052">
              <w:rPr>
                <w:rFonts w:ascii="Times New Roman" w:eastAsia="Times New Roman" w:hAnsi="Times New Roman" w:cs="Times New Roman"/>
                <w:sz w:val="24"/>
                <w:szCs w:val="24"/>
              </w:rPr>
              <w:t xml:space="preserve"> and </w:t>
            </w:r>
            <w:r w:rsidRPr="00577044">
              <w:rPr>
                <w:rFonts w:ascii="Times New Roman" w:eastAsia="Times New Roman" w:hAnsi="Times New Roman" w:cs="Times New Roman"/>
                <w:i/>
                <w:iCs/>
                <w:sz w:val="24"/>
                <w:szCs w:val="24"/>
              </w:rPr>
              <w:t>innovation</w:t>
            </w:r>
            <w:r w:rsidRPr="00ED3052">
              <w:rPr>
                <w:rFonts w:ascii="Times New Roman" w:eastAsia="Times New Roman" w:hAnsi="Times New Roman" w:cs="Times New Roman"/>
                <w:sz w:val="24"/>
                <w:szCs w:val="24"/>
              </w:rPr>
              <w:t>? Why are they important in the workplace? </w:t>
            </w:r>
          </w:p>
          <w:p w14:paraId="665C5792"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brainstorm and contribute ideas within a team? </w:t>
            </w:r>
          </w:p>
          <w:p w14:paraId="7F9856A0"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improve a product, service, or process in a career pathway? </w:t>
            </w:r>
          </w:p>
          <w:p w14:paraId="1240291F"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needed to solve a problem? How should these resources be allocated? </w:t>
            </w:r>
          </w:p>
        </w:tc>
        <w:tc>
          <w:tcPr>
            <w:tcW w:w="626" w:type="pct"/>
          </w:tcPr>
          <w:p w14:paraId="42763A71" w14:textId="77777777" w:rsidR="005C53DD" w:rsidRPr="009C4A1C" w:rsidRDefault="005C53DD" w:rsidP="00AE21B8">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4CACD306" w14:textId="77777777" w:rsidR="005C53DD" w:rsidRDefault="005C53DD" w:rsidP="00AE21B8">
            <w:pPr>
              <w:rPr>
                <w:rFonts w:ascii="Times New Roman" w:eastAsia="Times New Roman" w:hAnsi="Times New Roman" w:cs="Times New Roman"/>
                <w:sz w:val="24"/>
                <w:szCs w:val="24"/>
              </w:rPr>
            </w:pPr>
          </w:p>
          <w:p w14:paraId="1D285C15" w14:textId="77777777" w:rsidR="005C53DD" w:rsidRPr="009C4A1C" w:rsidRDefault="005C53DD" w:rsidP="00AE21B8">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30614F5F" w14:textId="77777777" w:rsidR="005C53DD" w:rsidRDefault="005C53DD" w:rsidP="00AE21B8">
            <w:pPr>
              <w:rPr>
                <w:rFonts w:ascii="Times New Roman" w:eastAsia="Times New Roman" w:hAnsi="Times New Roman" w:cs="Times New Roman"/>
                <w:sz w:val="24"/>
                <w:szCs w:val="24"/>
              </w:rPr>
            </w:pPr>
          </w:p>
          <w:p w14:paraId="202EBCC4" w14:textId="77777777" w:rsidR="005C53DD" w:rsidRPr="00345A5A" w:rsidRDefault="005C53DD" w:rsidP="00AE21B8">
            <w:pPr>
              <w:rPr>
                <w:rFonts w:ascii="Times New Roman" w:eastAsia="Times New Roman" w:hAnsi="Times New Roman" w:cs="Times New Roman"/>
                <w:sz w:val="24"/>
                <w:szCs w:val="24"/>
                <w:lang w:val="pt-BR"/>
              </w:rPr>
            </w:pPr>
            <w:r w:rsidRPr="00345A5A">
              <w:rPr>
                <w:rFonts w:ascii="Times New Roman" w:eastAsia="Times New Roman" w:hAnsi="Times New Roman" w:cs="Times New Roman"/>
                <w:b/>
                <w:bCs/>
                <w:sz w:val="24"/>
                <w:szCs w:val="24"/>
                <w:lang w:val="pt-BR"/>
              </w:rPr>
              <w:t>Mathematics:</w:t>
            </w:r>
            <w:r w:rsidRPr="00345A5A">
              <w:rPr>
                <w:rFonts w:ascii="Times New Roman" w:eastAsia="Times New Roman" w:hAnsi="Times New Roman" w:cs="Times New Roman"/>
                <w:sz w:val="24"/>
                <w:szCs w:val="24"/>
                <w:lang w:val="pt-BR"/>
              </w:rPr>
              <w:t xml:space="preserve"> A.9, AFDA.3, AFDA.4, AFDA.5, AFDA.6, AFDA.7, AFDA.8, AII.9, COM.1, COM.3, COM.4, COM.5, COM.8, DM.7, DM.1*, DM.10, DM.2*, DM.3*, PS.3*, PS.4*, PS.7*, PS.9*, PS.10*</w:t>
            </w:r>
          </w:p>
          <w:p w14:paraId="3C0C6918" w14:textId="77777777" w:rsidR="005C53DD" w:rsidRPr="009C4A1C" w:rsidRDefault="005C53DD" w:rsidP="00AE21B8">
            <w:pPr>
              <w:rPr>
                <w:rFonts w:ascii="Times New Roman" w:eastAsia="Times New Roman" w:hAnsi="Times New Roman" w:cs="Times New Roman"/>
                <w:sz w:val="24"/>
                <w:szCs w:val="24"/>
              </w:rPr>
            </w:pPr>
            <w:r w:rsidRPr="00345A5A">
              <w:rPr>
                <w:rFonts w:ascii="Times New Roman" w:eastAsia="Times New Roman" w:hAnsi="Times New Roman" w:cs="Times New Roman"/>
                <w:sz w:val="24"/>
                <w:szCs w:val="24"/>
                <w:lang w:val="pt-BR"/>
              </w:rPr>
              <w:br/>
            </w:r>
            <w:r w:rsidRPr="00203EAA">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w:t>
            </w:r>
          </w:p>
        </w:tc>
        <w:tc>
          <w:tcPr>
            <w:tcW w:w="697" w:type="pct"/>
            <w:gridSpan w:val="3"/>
          </w:tcPr>
          <w:p w14:paraId="432898E8" w14:textId="77777777" w:rsidR="005C53DD" w:rsidRPr="009C4A1C" w:rsidRDefault="005C53DD" w:rsidP="00AE21B8">
            <w:pPr>
              <w:rPr>
                <w:rFonts w:ascii="Times New Roman" w:eastAsia="Times New Roman" w:hAnsi="Times New Roman" w:cs="Times New Roman"/>
                <w:sz w:val="24"/>
                <w:szCs w:val="24"/>
              </w:rPr>
            </w:pPr>
          </w:p>
        </w:tc>
        <w:tc>
          <w:tcPr>
            <w:tcW w:w="575" w:type="pct"/>
          </w:tcPr>
          <w:p w14:paraId="4AB1BA68" w14:textId="77777777" w:rsidR="005C53DD" w:rsidRPr="009C4A1C" w:rsidRDefault="005C53DD" w:rsidP="00AE21B8">
            <w:pPr>
              <w:rPr>
                <w:rFonts w:ascii="Times New Roman" w:eastAsia="Times New Roman" w:hAnsi="Times New Roman" w:cs="Times New Roman"/>
                <w:sz w:val="24"/>
                <w:szCs w:val="24"/>
              </w:rPr>
            </w:pPr>
          </w:p>
        </w:tc>
      </w:tr>
      <w:tr w:rsidR="005C53DD" w:rsidRPr="009C4A1C" w14:paraId="0AB6518B" w14:textId="1F491554" w:rsidTr="005C53DD">
        <w:trPr>
          <w:gridAfter w:val="1"/>
          <w:wAfter w:w="49" w:type="pct"/>
        </w:trPr>
        <w:tc>
          <w:tcPr>
            <w:tcW w:w="168" w:type="pct"/>
          </w:tcPr>
          <w:p w14:paraId="283C912F"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2</w:t>
            </w:r>
          </w:p>
        </w:tc>
        <w:tc>
          <w:tcPr>
            <w:tcW w:w="620" w:type="pct"/>
            <w:tcMar>
              <w:top w:w="43" w:type="dxa"/>
              <w:left w:w="115" w:type="dxa"/>
              <w:bottom w:w="43" w:type="dxa"/>
              <w:right w:w="115" w:type="dxa"/>
            </w:tcMar>
          </w:tcPr>
          <w:p w14:paraId="369A8D0B"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critical thinking and problem</w:t>
            </w:r>
            <w:r>
              <w:rPr>
                <w:rFonts w:ascii="Times New Roman" w:eastAsia="Times New Roman" w:hAnsi="Times New Roman" w:cs="Times New Roman"/>
                <w:sz w:val="24"/>
                <w:szCs w:val="24"/>
              </w:rPr>
              <w:t>-</w:t>
            </w:r>
            <w:r w:rsidRPr="009C4A1C">
              <w:rPr>
                <w:rFonts w:ascii="Times New Roman" w:eastAsia="Times New Roman" w:hAnsi="Times New Roman" w:cs="Times New Roman"/>
                <w:sz w:val="24"/>
                <w:szCs w:val="24"/>
              </w:rPr>
              <w:t>solving.</w:t>
            </w:r>
          </w:p>
        </w:tc>
        <w:tc>
          <w:tcPr>
            <w:tcW w:w="1115" w:type="pct"/>
            <w:gridSpan w:val="2"/>
          </w:tcPr>
          <w:p w14:paraId="6221B816" w14:textId="77777777" w:rsidR="005C53DD" w:rsidRPr="00ED3052" w:rsidRDefault="005C53DD" w:rsidP="00AE21B8">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29FFCB5"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and analyzing problems</w:t>
            </w:r>
          </w:p>
          <w:p w14:paraId="0EAE87FE"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evaluating potential solutions and resources</w:t>
            </w:r>
          </w:p>
          <w:p w14:paraId="58A3E5C0"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a logical approach to make decisions and solve problems</w:t>
            </w:r>
          </w:p>
          <w:p w14:paraId="22B1E5B9" w14:textId="77777777" w:rsidR="005C53DD" w:rsidRPr="009C4A1C"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implementing effective courses of action.</w:t>
            </w:r>
          </w:p>
        </w:tc>
        <w:tc>
          <w:tcPr>
            <w:tcW w:w="1150" w:type="pct"/>
            <w:gridSpan w:val="3"/>
          </w:tcPr>
          <w:p w14:paraId="1DC69E0F"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 situation where one could use a reasoning model to make a decision?</w:t>
            </w:r>
          </w:p>
          <w:p w14:paraId="67AA7399"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might one take to make a decision or solve a problem?</w:t>
            </w:r>
          </w:p>
          <w:p w14:paraId="11219FBC"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questions one might ask when analyzing problems?</w:t>
            </w:r>
          </w:p>
          <w:p w14:paraId="51F99908"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potential solutions be evaluated?</w:t>
            </w:r>
          </w:p>
          <w:p w14:paraId="6F70A869"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advantages and disadvantages of using a reasoning approach to make a decision or solve a problem?</w:t>
            </w:r>
          </w:p>
        </w:tc>
        <w:tc>
          <w:tcPr>
            <w:tcW w:w="626" w:type="pct"/>
          </w:tcPr>
          <w:p w14:paraId="4FF9C28C" w14:textId="77777777" w:rsidR="005C53DD" w:rsidRDefault="005C53DD" w:rsidP="00AE21B8">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3BA95F2F" w14:textId="77777777" w:rsidR="005C53DD" w:rsidRPr="009C4A1C" w:rsidRDefault="005C53DD" w:rsidP="00AE21B8">
            <w:pPr>
              <w:rPr>
                <w:rFonts w:ascii="Times New Roman" w:eastAsia="Times New Roman" w:hAnsi="Times New Roman" w:cs="Times New Roman"/>
                <w:sz w:val="24"/>
                <w:szCs w:val="24"/>
              </w:rPr>
            </w:pPr>
          </w:p>
          <w:p w14:paraId="6BB55E3F" w14:textId="77777777" w:rsidR="005C53DD" w:rsidRPr="009C4A1C" w:rsidRDefault="005C53DD" w:rsidP="00AE21B8">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27ED7E5D" w14:textId="77777777" w:rsidR="005C53DD" w:rsidRDefault="005C53DD" w:rsidP="00AE21B8">
            <w:pPr>
              <w:rPr>
                <w:rFonts w:ascii="Times New Roman" w:eastAsia="Times New Roman" w:hAnsi="Times New Roman" w:cs="Times New Roman"/>
                <w:sz w:val="24"/>
                <w:szCs w:val="24"/>
              </w:rPr>
            </w:pPr>
          </w:p>
          <w:p w14:paraId="5D1589C7" w14:textId="77777777" w:rsidR="005C53DD" w:rsidRPr="00345A5A" w:rsidRDefault="005C53DD" w:rsidP="00AE21B8">
            <w:pPr>
              <w:rPr>
                <w:rFonts w:ascii="Times New Roman" w:eastAsia="Times New Roman" w:hAnsi="Times New Roman" w:cs="Times New Roman"/>
                <w:sz w:val="24"/>
                <w:szCs w:val="24"/>
                <w:lang w:val="pt-BR"/>
              </w:rPr>
            </w:pPr>
            <w:r w:rsidRPr="00345A5A">
              <w:rPr>
                <w:rFonts w:ascii="Times New Roman" w:eastAsia="Times New Roman" w:hAnsi="Times New Roman" w:cs="Times New Roman"/>
                <w:b/>
                <w:bCs/>
                <w:sz w:val="24"/>
                <w:szCs w:val="24"/>
                <w:lang w:val="pt-BR"/>
              </w:rPr>
              <w:t>Mathematics:</w:t>
            </w:r>
            <w:r w:rsidRPr="00345A5A">
              <w:rPr>
                <w:rFonts w:ascii="Times New Roman" w:eastAsia="Times New Roman" w:hAnsi="Times New Roman" w:cs="Times New Roman"/>
                <w:sz w:val="24"/>
                <w:szCs w:val="24"/>
                <w:lang w:val="pt-BR"/>
              </w:rPr>
              <w:t xml:space="preserve"> A.8, A.9, G.1, G.13, G.14, AFDA.3, AFDA.5, AFDA.8, AII.9, AII.10, AII.11, COM.1, COM.3, COM.4, COM.5, COM.8, DM.4, DM.7, DM.1*, DM.2*, DM.3*, DM.9*, PS.9*, PS.10*</w:t>
            </w:r>
          </w:p>
          <w:p w14:paraId="1E5388E3" w14:textId="77777777" w:rsidR="005C53DD" w:rsidRPr="00345A5A" w:rsidRDefault="005C53DD" w:rsidP="00AE21B8">
            <w:pPr>
              <w:rPr>
                <w:rFonts w:ascii="Times New Roman" w:eastAsia="Times New Roman" w:hAnsi="Times New Roman" w:cs="Times New Roman"/>
                <w:sz w:val="24"/>
                <w:szCs w:val="24"/>
                <w:lang w:val="pt-BR"/>
              </w:rPr>
            </w:pPr>
          </w:p>
          <w:p w14:paraId="05B72E08" w14:textId="77777777" w:rsidR="005C53DD" w:rsidRPr="009C4A1C" w:rsidRDefault="005C53DD" w:rsidP="00AE21B8">
            <w:pPr>
              <w:rPr>
                <w:rFonts w:ascii="Times New Roman" w:eastAsia="Times New Roman" w:hAnsi="Times New Roman" w:cs="Times New Roman"/>
                <w:sz w:val="24"/>
                <w:szCs w:val="24"/>
              </w:rPr>
            </w:pPr>
            <w:r w:rsidRPr="001B3F9A">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w:t>
            </w:r>
          </w:p>
        </w:tc>
        <w:tc>
          <w:tcPr>
            <w:tcW w:w="697" w:type="pct"/>
            <w:gridSpan w:val="3"/>
          </w:tcPr>
          <w:p w14:paraId="5F6D99E8" w14:textId="77777777" w:rsidR="005C53DD" w:rsidRPr="009C4A1C" w:rsidRDefault="005C53DD" w:rsidP="00AE21B8">
            <w:pPr>
              <w:rPr>
                <w:rFonts w:ascii="Times New Roman" w:eastAsia="Times New Roman" w:hAnsi="Times New Roman" w:cs="Times New Roman"/>
                <w:sz w:val="24"/>
                <w:szCs w:val="24"/>
              </w:rPr>
            </w:pPr>
          </w:p>
        </w:tc>
        <w:tc>
          <w:tcPr>
            <w:tcW w:w="575" w:type="pct"/>
          </w:tcPr>
          <w:p w14:paraId="51C4006C" w14:textId="77777777" w:rsidR="005C53DD" w:rsidRPr="009C4A1C" w:rsidRDefault="005C53DD" w:rsidP="00AE21B8">
            <w:pPr>
              <w:rPr>
                <w:rFonts w:ascii="Times New Roman" w:eastAsia="Times New Roman" w:hAnsi="Times New Roman" w:cs="Times New Roman"/>
                <w:sz w:val="24"/>
                <w:szCs w:val="24"/>
              </w:rPr>
            </w:pPr>
          </w:p>
        </w:tc>
      </w:tr>
      <w:tr w:rsidR="005C53DD" w:rsidRPr="009C4A1C" w14:paraId="413927A4" w14:textId="6750FEF5" w:rsidTr="005C53DD">
        <w:trPr>
          <w:gridAfter w:val="1"/>
          <w:wAfter w:w="49" w:type="pct"/>
        </w:trPr>
        <w:tc>
          <w:tcPr>
            <w:tcW w:w="168" w:type="pct"/>
          </w:tcPr>
          <w:p w14:paraId="0F63096E"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w:t>
            </w:r>
          </w:p>
        </w:tc>
        <w:tc>
          <w:tcPr>
            <w:tcW w:w="620" w:type="pct"/>
            <w:tcMar>
              <w:top w:w="43" w:type="dxa"/>
              <w:left w:w="115" w:type="dxa"/>
              <w:bottom w:w="43" w:type="dxa"/>
              <w:right w:w="115" w:type="dxa"/>
            </w:tcMar>
          </w:tcPr>
          <w:p w14:paraId="656D82D2"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initiative and self-direction.</w:t>
            </w:r>
          </w:p>
        </w:tc>
        <w:tc>
          <w:tcPr>
            <w:tcW w:w="1115" w:type="pct"/>
            <w:gridSpan w:val="2"/>
          </w:tcPr>
          <w:p w14:paraId="3540A588" w14:textId="77777777" w:rsidR="005C53DD" w:rsidRPr="00ED3052" w:rsidRDefault="005C53DD" w:rsidP="00AE21B8">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C1B13D2"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proactive, independent decision making</w:t>
            </w:r>
          </w:p>
          <w:p w14:paraId="05D428B9"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workplace needs</w:t>
            </w:r>
          </w:p>
          <w:p w14:paraId="372AF4FC"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completing tasks with minimal direct supervision</w:t>
            </w:r>
          </w:p>
          <w:p w14:paraId="06052EBC" w14:textId="77777777" w:rsidR="005C53DD" w:rsidRPr="009C4A1C"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solutions.</w:t>
            </w:r>
          </w:p>
        </w:tc>
        <w:tc>
          <w:tcPr>
            <w:tcW w:w="1150" w:type="pct"/>
            <w:gridSpan w:val="3"/>
          </w:tcPr>
          <w:p w14:paraId="0FDE84D8"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the difference between initiative and self-direction?</w:t>
            </w:r>
          </w:p>
          <w:p w14:paraId="669AFBD4"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self-direction important in the workplace?</w:t>
            </w:r>
          </w:p>
          <w:p w14:paraId="62BBD80B"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an example of applying initiative?</w:t>
            </w:r>
          </w:p>
          <w:p w14:paraId="5B5C0AA4"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tasks be completed with minimal direct supervision?</w:t>
            </w:r>
          </w:p>
        </w:tc>
        <w:tc>
          <w:tcPr>
            <w:tcW w:w="626" w:type="pct"/>
          </w:tcPr>
          <w:p w14:paraId="75111DF3" w14:textId="77777777" w:rsidR="005C53DD" w:rsidRDefault="005C53DD" w:rsidP="00AE21B8">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11.C, 11.DSR, 11.RI, </w:t>
            </w:r>
            <w:r>
              <w:rPr>
                <w:rFonts w:ascii="Times New Roman" w:eastAsia="Times New Roman" w:hAnsi="Times New Roman" w:cs="Times New Roman"/>
                <w:sz w:val="24"/>
                <w:szCs w:val="24"/>
              </w:rPr>
              <w:lastRenderedPageBreak/>
              <w:t>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2CB6F475" w14:textId="77777777" w:rsidR="005C53DD" w:rsidRPr="009C4A1C" w:rsidRDefault="005C53DD" w:rsidP="00AE21B8">
            <w:pPr>
              <w:rPr>
                <w:rFonts w:ascii="Times New Roman" w:eastAsia="Times New Roman" w:hAnsi="Times New Roman" w:cs="Times New Roman"/>
                <w:sz w:val="24"/>
                <w:szCs w:val="24"/>
              </w:rPr>
            </w:pPr>
          </w:p>
          <w:p w14:paraId="01CCE5AE" w14:textId="77777777" w:rsidR="005C53DD" w:rsidRPr="009C4A1C" w:rsidRDefault="005C53DD" w:rsidP="00AE21B8">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97" w:type="pct"/>
            <w:gridSpan w:val="3"/>
          </w:tcPr>
          <w:p w14:paraId="2C93E807" w14:textId="77777777" w:rsidR="005C53DD" w:rsidRPr="009C4A1C" w:rsidRDefault="005C53DD" w:rsidP="00AE21B8">
            <w:pPr>
              <w:rPr>
                <w:rFonts w:ascii="Times New Roman" w:eastAsia="Times New Roman" w:hAnsi="Times New Roman" w:cs="Times New Roman"/>
                <w:sz w:val="24"/>
                <w:szCs w:val="24"/>
              </w:rPr>
            </w:pPr>
          </w:p>
        </w:tc>
        <w:tc>
          <w:tcPr>
            <w:tcW w:w="575" w:type="pct"/>
          </w:tcPr>
          <w:p w14:paraId="2951E109" w14:textId="77777777" w:rsidR="005C53DD" w:rsidRPr="009C4A1C" w:rsidRDefault="005C53DD" w:rsidP="00AE21B8">
            <w:pPr>
              <w:rPr>
                <w:rFonts w:ascii="Times New Roman" w:eastAsia="Times New Roman" w:hAnsi="Times New Roman" w:cs="Times New Roman"/>
                <w:sz w:val="24"/>
                <w:szCs w:val="24"/>
              </w:rPr>
            </w:pPr>
          </w:p>
        </w:tc>
      </w:tr>
      <w:tr w:rsidR="005C53DD" w:rsidRPr="009C4A1C" w14:paraId="05524D71" w14:textId="4532DC8D" w:rsidTr="005C53DD">
        <w:trPr>
          <w:gridAfter w:val="1"/>
          <w:wAfter w:w="49" w:type="pct"/>
        </w:trPr>
        <w:tc>
          <w:tcPr>
            <w:tcW w:w="168" w:type="pct"/>
          </w:tcPr>
          <w:p w14:paraId="48B299EA"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4</w:t>
            </w:r>
          </w:p>
        </w:tc>
        <w:tc>
          <w:tcPr>
            <w:tcW w:w="620" w:type="pct"/>
            <w:tcMar>
              <w:top w:w="43" w:type="dxa"/>
              <w:left w:w="115" w:type="dxa"/>
              <w:bottom w:w="43" w:type="dxa"/>
              <w:right w:w="115" w:type="dxa"/>
            </w:tcMar>
          </w:tcPr>
          <w:p w14:paraId="06C78FF6"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integrity.</w:t>
            </w:r>
          </w:p>
        </w:tc>
        <w:tc>
          <w:tcPr>
            <w:tcW w:w="1115" w:type="pct"/>
            <w:gridSpan w:val="2"/>
          </w:tcPr>
          <w:p w14:paraId="30EA7DB3" w14:textId="77777777" w:rsidR="005C53DD" w:rsidRPr="00ED3052" w:rsidRDefault="005C53DD" w:rsidP="00AE21B8">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EE511BF"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integrity</w:t>
            </w:r>
          </w:p>
          <w:p w14:paraId="24E69E6F"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integrity in the workplace</w:t>
            </w:r>
          </w:p>
          <w:p w14:paraId="3E58DE31"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complying with local, state, and federal laws</w:t>
            </w:r>
          </w:p>
          <w:p w14:paraId="7250DDC8"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workplace policies and procedures</w:t>
            </w:r>
          </w:p>
          <w:p w14:paraId="235935A6" w14:textId="77777777" w:rsidR="005C53DD" w:rsidRPr="009C4A1C"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honesty, fairness, and respect toward self, others, and property.</w:t>
            </w:r>
          </w:p>
        </w:tc>
        <w:tc>
          <w:tcPr>
            <w:tcW w:w="1150" w:type="pct"/>
            <w:gridSpan w:val="3"/>
          </w:tcPr>
          <w:p w14:paraId="306BDBAD"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 recent example of an employer failing to comply with the law?</w:t>
            </w:r>
          </w:p>
          <w:p w14:paraId="34D7426E"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find information on local, state, and federal laws?</w:t>
            </w:r>
          </w:p>
          <w:p w14:paraId="411C53D9"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workplace policies and rules affect employees’ personal lives?</w:t>
            </w:r>
          </w:p>
          <w:p w14:paraId="76C97628"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demonstrate integrity?</w:t>
            </w:r>
          </w:p>
          <w:p w14:paraId="29C6E3EE"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an employee respond when he/she sees a coworker failing to comply with a workplace policy or procedure?</w:t>
            </w:r>
          </w:p>
        </w:tc>
        <w:tc>
          <w:tcPr>
            <w:tcW w:w="626" w:type="pct"/>
          </w:tcPr>
          <w:p w14:paraId="4E22DDA1" w14:textId="77777777" w:rsidR="005C53DD" w:rsidRDefault="005C53DD" w:rsidP="00AE21B8">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2A9D3DDC" w14:textId="77777777" w:rsidR="005C53DD" w:rsidRPr="009C4A1C" w:rsidRDefault="005C53DD" w:rsidP="00AE21B8">
            <w:pPr>
              <w:rPr>
                <w:rFonts w:ascii="Times New Roman" w:eastAsia="Times New Roman" w:hAnsi="Times New Roman" w:cs="Times New Roman"/>
                <w:sz w:val="24"/>
                <w:szCs w:val="24"/>
              </w:rPr>
            </w:pPr>
          </w:p>
          <w:p w14:paraId="6D5AE8A0" w14:textId="77777777" w:rsidR="005C53DD" w:rsidRPr="009C4A1C" w:rsidRDefault="005C53DD" w:rsidP="00AE21B8">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97" w:type="pct"/>
            <w:gridSpan w:val="3"/>
          </w:tcPr>
          <w:p w14:paraId="539B3BCF" w14:textId="77777777" w:rsidR="005C53DD" w:rsidRPr="009C4A1C" w:rsidRDefault="005C53DD" w:rsidP="00AE21B8">
            <w:pPr>
              <w:rPr>
                <w:rFonts w:ascii="Times New Roman" w:eastAsia="Times New Roman" w:hAnsi="Times New Roman" w:cs="Times New Roman"/>
                <w:sz w:val="24"/>
                <w:szCs w:val="24"/>
              </w:rPr>
            </w:pPr>
          </w:p>
        </w:tc>
        <w:tc>
          <w:tcPr>
            <w:tcW w:w="575" w:type="pct"/>
          </w:tcPr>
          <w:p w14:paraId="4B43F599" w14:textId="77777777" w:rsidR="005C53DD" w:rsidRPr="009C4A1C" w:rsidRDefault="005C53DD" w:rsidP="00AE21B8">
            <w:pPr>
              <w:rPr>
                <w:rFonts w:ascii="Times New Roman" w:eastAsia="Times New Roman" w:hAnsi="Times New Roman" w:cs="Times New Roman"/>
                <w:sz w:val="24"/>
                <w:szCs w:val="24"/>
              </w:rPr>
            </w:pPr>
          </w:p>
        </w:tc>
      </w:tr>
      <w:tr w:rsidR="005C53DD" w:rsidRPr="009C4A1C" w14:paraId="3DA5C050" w14:textId="0931C966" w:rsidTr="005C53DD">
        <w:trPr>
          <w:gridAfter w:val="1"/>
          <w:wAfter w:w="49" w:type="pct"/>
        </w:trPr>
        <w:tc>
          <w:tcPr>
            <w:tcW w:w="168" w:type="pct"/>
            <w:tcBorders>
              <w:bottom w:val="single" w:sz="4" w:space="0" w:color="auto"/>
            </w:tcBorders>
          </w:tcPr>
          <w:p w14:paraId="4171A857"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5</w:t>
            </w:r>
          </w:p>
        </w:tc>
        <w:tc>
          <w:tcPr>
            <w:tcW w:w="620" w:type="pct"/>
            <w:tcBorders>
              <w:bottom w:val="single" w:sz="4" w:space="0" w:color="auto"/>
            </w:tcBorders>
            <w:tcMar>
              <w:top w:w="43" w:type="dxa"/>
              <w:left w:w="115" w:type="dxa"/>
              <w:bottom w:w="43" w:type="dxa"/>
              <w:right w:w="115" w:type="dxa"/>
            </w:tcMar>
          </w:tcPr>
          <w:p w14:paraId="4053E59A"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 ethic.</w:t>
            </w:r>
          </w:p>
        </w:tc>
        <w:tc>
          <w:tcPr>
            <w:tcW w:w="1115" w:type="pct"/>
            <w:gridSpan w:val="2"/>
            <w:tcBorders>
              <w:bottom w:val="single" w:sz="4" w:space="0" w:color="auto"/>
            </w:tcBorders>
          </w:tcPr>
          <w:p w14:paraId="6D9C102C" w14:textId="77777777" w:rsidR="005C53DD" w:rsidRPr="00ED3052" w:rsidRDefault="005C53DD" w:rsidP="00AE21B8">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7254FEA"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work ethic</w:t>
            </w:r>
          </w:p>
          <w:p w14:paraId="0D777517"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a strong work ethic</w:t>
            </w:r>
          </w:p>
          <w:p w14:paraId="3AD3A5DC"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diligence (e.g., working with persistence to accomplish a task)</w:t>
            </w:r>
          </w:p>
          <w:p w14:paraId="648EACBB"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dependability (e.g., being reliable)</w:t>
            </w:r>
          </w:p>
          <w:p w14:paraId="50856A88"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for one’s decisions and actions</w:t>
            </w:r>
          </w:p>
          <w:p w14:paraId="2954D320" w14:textId="77777777" w:rsidR="005C53DD" w:rsidRPr="009C4A1C" w:rsidRDefault="005C53DD">
            <w:pPr>
              <w:numPr>
                <w:ilvl w:val="1"/>
                <w:numId w:val="219"/>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accepting the consequences of decisions and actions.</w:t>
            </w:r>
          </w:p>
        </w:tc>
        <w:tc>
          <w:tcPr>
            <w:tcW w:w="1150" w:type="pct"/>
            <w:gridSpan w:val="3"/>
            <w:tcBorders>
              <w:bottom w:val="single" w:sz="4" w:space="0" w:color="auto"/>
            </w:tcBorders>
          </w:tcPr>
          <w:p w14:paraId="363445CC"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responsibility and accountability?</w:t>
            </w:r>
          </w:p>
          <w:p w14:paraId="0E666E6A"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not being prepared for a school or workplace assignment?</w:t>
            </w:r>
          </w:p>
          <w:p w14:paraId="0AA6A10B"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positive work ethic?</w:t>
            </w:r>
          </w:p>
          <w:p w14:paraId="357CCFE1"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a positive work ethic valued by teachers and employers?</w:t>
            </w:r>
          </w:p>
          <w:p w14:paraId="103FBD03"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having a poor work ethic?</w:t>
            </w:r>
          </w:p>
        </w:tc>
        <w:tc>
          <w:tcPr>
            <w:tcW w:w="626" w:type="pct"/>
            <w:tcBorders>
              <w:bottom w:val="single" w:sz="4" w:space="0" w:color="auto"/>
            </w:tcBorders>
          </w:tcPr>
          <w:p w14:paraId="7842E07F" w14:textId="77777777" w:rsidR="005C53DD" w:rsidRPr="009C4A1C" w:rsidRDefault="005C53DD" w:rsidP="00AE21B8">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38AB621F" w14:textId="77777777" w:rsidR="005C53DD" w:rsidRDefault="005C53DD" w:rsidP="00AE21B8">
            <w:pPr>
              <w:rPr>
                <w:rFonts w:ascii="Times New Roman" w:eastAsia="Times New Roman" w:hAnsi="Times New Roman" w:cs="Times New Roman"/>
                <w:sz w:val="24"/>
                <w:szCs w:val="24"/>
              </w:rPr>
            </w:pPr>
          </w:p>
          <w:p w14:paraId="21E00E03" w14:textId="77777777" w:rsidR="005C53DD" w:rsidRPr="009C4A1C" w:rsidRDefault="005C53DD" w:rsidP="00AE21B8">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2B865F42" w14:textId="77777777" w:rsidR="005C53DD" w:rsidRDefault="005C53DD" w:rsidP="00AE21B8">
            <w:pPr>
              <w:rPr>
                <w:rFonts w:ascii="Times New Roman" w:eastAsia="Times New Roman" w:hAnsi="Times New Roman" w:cs="Times New Roman"/>
                <w:sz w:val="24"/>
                <w:szCs w:val="24"/>
              </w:rPr>
            </w:pPr>
          </w:p>
          <w:p w14:paraId="5D013C78" w14:textId="77777777" w:rsidR="005C53DD" w:rsidRPr="009C4A1C" w:rsidRDefault="005C53DD" w:rsidP="00AE21B8">
            <w:pPr>
              <w:rPr>
                <w:rFonts w:ascii="Times New Roman" w:eastAsia="Times New Roman" w:hAnsi="Times New Roman" w:cs="Times New Roman"/>
                <w:sz w:val="24"/>
                <w:szCs w:val="24"/>
              </w:rPr>
            </w:pPr>
          </w:p>
        </w:tc>
        <w:tc>
          <w:tcPr>
            <w:tcW w:w="697" w:type="pct"/>
            <w:gridSpan w:val="3"/>
            <w:tcBorders>
              <w:bottom w:val="single" w:sz="4" w:space="0" w:color="auto"/>
            </w:tcBorders>
          </w:tcPr>
          <w:p w14:paraId="1379AB1A" w14:textId="77777777" w:rsidR="005C53DD" w:rsidRPr="009C4A1C" w:rsidRDefault="005C53DD" w:rsidP="00AE21B8">
            <w:pPr>
              <w:rPr>
                <w:rFonts w:ascii="Times New Roman" w:eastAsia="Times New Roman" w:hAnsi="Times New Roman" w:cs="Times New Roman"/>
                <w:sz w:val="24"/>
                <w:szCs w:val="24"/>
              </w:rPr>
            </w:pPr>
          </w:p>
        </w:tc>
        <w:tc>
          <w:tcPr>
            <w:tcW w:w="575" w:type="pct"/>
            <w:tcBorders>
              <w:bottom w:val="single" w:sz="4" w:space="0" w:color="auto"/>
            </w:tcBorders>
          </w:tcPr>
          <w:p w14:paraId="56080739" w14:textId="77777777" w:rsidR="005C53DD" w:rsidRPr="009C4A1C" w:rsidRDefault="005C53DD" w:rsidP="00AE21B8">
            <w:pPr>
              <w:rPr>
                <w:rFonts w:ascii="Times New Roman" w:eastAsia="Times New Roman" w:hAnsi="Times New Roman" w:cs="Times New Roman"/>
                <w:sz w:val="24"/>
                <w:szCs w:val="24"/>
              </w:rPr>
            </w:pPr>
          </w:p>
        </w:tc>
      </w:tr>
      <w:tr w:rsidR="005C53DD" w:rsidRPr="009C4A1C" w14:paraId="2525BF28" w14:textId="0D0A0641" w:rsidTr="005C53DD">
        <w:trPr>
          <w:gridAfter w:val="1"/>
          <w:wAfter w:w="49" w:type="pct"/>
        </w:trPr>
        <w:tc>
          <w:tcPr>
            <w:tcW w:w="168" w:type="pct"/>
            <w:shd w:val="clear" w:color="auto" w:fill="D0CECE" w:themeFill="background2" w:themeFillShade="E6"/>
          </w:tcPr>
          <w:p w14:paraId="1ACF9BED" w14:textId="77777777" w:rsidR="005C53DD" w:rsidRPr="009C4A1C" w:rsidRDefault="005C53DD" w:rsidP="00AE21B8">
            <w:pPr>
              <w:pStyle w:val="Heading2"/>
              <w:spacing w:before="0" w:beforeAutospacing="0" w:after="0" w:afterAutospacing="0"/>
              <w:rPr>
                <w:sz w:val="24"/>
                <w:szCs w:val="24"/>
              </w:rPr>
            </w:pPr>
          </w:p>
        </w:tc>
        <w:tc>
          <w:tcPr>
            <w:tcW w:w="620" w:type="pct"/>
            <w:shd w:val="clear" w:color="auto" w:fill="D0CECE" w:themeFill="background2" w:themeFillShade="E6"/>
            <w:tcMar>
              <w:top w:w="43" w:type="dxa"/>
              <w:left w:w="115" w:type="dxa"/>
              <w:bottom w:w="43" w:type="dxa"/>
              <w:right w:w="115" w:type="dxa"/>
            </w:tcMar>
          </w:tcPr>
          <w:p w14:paraId="299D84ED" w14:textId="77777777" w:rsidR="005C53DD" w:rsidRPr="009C4A1C" w:rsidRDefault="005C53DD" w:rsidP="00AE21B8">
            <w:pPr>
              <w:pStyle w:val="Heading2"/>
              <w:spacing w:before="0" w:beforeAutospacing="0" w:after="0" w:afterAutospacing="0"/>
              <w:rPr>
                <w:sz w:val="24"/>
                <w:szCs w:val="24"/>
              </w:rPr>
            </w:pPr>
            <w:bookmarkStart w:id="3" w:name="_Toc67297989"/>
            <w:r w:rsidRPr="009C4A1C">
              <w:rPr>
                <w:sz w:val="24"/>
                <w:szCs w:val="24"/>
              </w:rPr>
              <w:t>Demonstrating Interpersonal Skills</w:t>
            </w:r>
          </w:p>
        </w:tc>
        <w:tc>
          <w:tcPr>
            <w:tcW w:w="1115" w:type="pct"/>
            <w:gridSpan w:val="2"/>
            <w:shd w:val="clear" w:color="auto" w:fill="D0CECE" w:themeFill="background2" w:themeFillShade="E6"/>
          </w:tcPr>
          <w:p w14:paraId="1B0149EC" w14:textId="77777777" w:rsidR="005C53DD" w:rsidRPr="009C4A1C" w:rsidRDefault="005C53DD" w:rsidP="00AE21B8">
            <w:pPr>
              <w:pStyle w:val="Heading2"/>
              <w:spacing w:before="0" w:beforeAutospacing="0" w:after="0" w:afterAutospacing="0"/>
              <w:rPr>
                <w:sz w:val="24"/>
                <w:szCs w:val="24"/>
              </w:rPr>
            </w:pPr>
          </w:p>
        </w:tc>
        <w:tc>
          <w:tcPr>
            <w:tcW w:w="1150" w:type="pct"/>
            <w:gridSpan w:val="3"/>
            <w:shd w:val="clear" w:color="auto" w:fill="D0CECE" w:themeFill="background2" w:themeFillShade="E6"/>
          </w:tcPr>
          <w:p w14:paraId="1B7DA3B3" w14:textId="77777777" w:rsidR="005C53DD" w:rsidRPr="009C4A1C" w:rsidRDefault="005C53DD" w:rsidP="00AE21B8">
            <w:pPr>
              <w:pStyle w:val="Heading2"/>
              <w:spacing w:before="0" w:beforeAutospacing="0" w:after="0" w:afterAutospacing="0"/>
              <w:rPr>
                <w:sz w:val="24"/>
                <w:szCs w:val="24"/>
              </w:rPr>
            </w:pPr>
          </w:p>
        </w:tc>
        <w:bookmarkEnd w:id="3"/>
        <w:tc>
          <w:tcPr>
            <w:tcW w:w="626" w:type="pct"/>
            <w:shd w:val="clear" w:color="auto" w:fill="D0CECE" w:themeFill="background2" w:themeFillShade="E6"/>
          </w:tcPr>
          <w:p w14:paraId="3DFDD003" w14:textId="77777777" w:rsidR="005C53DD" w:rsidRPr="009C4A1C" w:rsidRDefault="005C53DD" w:rsidP="00AE21B8">
            <w:pPr>
              <w:pStyle w:val="Heading2"/>
              <w:spacing w:before="0" w:beforeAutospacing="0" w:after="0" w:afterAutospacing="0"/>
              <w:rPr>
                <w:sz w:val="24"/>
                <w:szCs w:val="24"/>
              </w:rPr>
            </w:pPr>
          </w:p>
        </w:tc>
        <w:tc>
          <w:tcPr>
            <w:tcW w:w="697" w:type="pct"/>
            <w:gridSpan w:val="3"/>
            <w:shd w:val="clear" w:color="auto" w:fill="D0CECE" w:themeFill="background2" w:themeFillShade="E6"/>
          </w:tcPr>
          <w:p w14:paraId="4D21CF97" w14:textId="77777777" w:rsidR="005C53DD" w:rsidRPr="009C4A1C" w:rsidRDefault="005C53DD" w:rsidP="00AE21B8">
            <w:pPr>
              <w:pStyle w:val="Heading2"/>
              <w:spacing w:before="0" w:beforeAutospacing="0" w:after="0" w:afterAutospacing="0"/>
              <w:rPr>
                <w:sz w:val="24"/>
                <w:szCs w:val="24"/>
              </w:rPr>
            </w:pPr>
          </w:p>
        </w:tc>
        <w:tc>
          <w:tcPr>
            <w:tcW w:w="575" w:type="pct"/>
            <w:shd w:val="clear" w:color="auto" w:fill="D0CECE" w:themeFill="background2" w:themeFillShade="E6"/>
          </w:tcPr>
          <w:p w14:paraId="549E9858" w14:textId="77777777" w:rsidR="005C53DD" w:rsidRPr="009C4A1C" w:rsidRDefault="005C53DD" w:rsidP="00AE21B8">
            <w:pPr>
              <w:pStyle w:val="Heading2"/>
              <w:spacing w:before="0" w:beforeAutospacing="0" w:after="0" w:afterAutospacing="0"/>
              <w:rPr>
                <w:sz w:val="24"/>
                <w:szCs w:val="24"/>
              </w:rPr>
            </w:pPr>
          </w:p>
        </w:tc>
      </w:tr>
      <w:tr w:rsidR="005C53DD" w:rsidRPr="009C4A1C" w14:paraId="2AF2F084" w14:textId="634752AA" w:rsidTr="005C53DD">
        <w:trPr>
          <w:gridAfter w:val="1"/>
          <w:wAfter w:w="49" w:type="pct"/>
        </w:trPr>
        <w:tc>
          <w:tcPr>
            <w:tcW w:w="168" w:type="pct"/>
          </w:tcPr>
          <w:p w14:paraId="34231934"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6</w:t>
            </w:r>
          </w:p>
        </w:tc>
        <w:tc>
          <w:tcPr>
            <w:tcW w:w="620" w:type="pct"/>
            <w:tcMar>
              <w:top w:w="43" w:type="dxa"/>
              <w:left w:w="115" w:type="dxa"/>
              <w:bottom w:w="43" w:type="dxa"/>
              <w:right w:w="115" w:type="dxa"/>
            </w:tcMar>
            <w:hideMark/>
          </w:tcPr>
          <w:p w14:paraId="418AB828"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conflict-resolution skills.</w:t>
            </w:r>
          </w:p>
        </w:tc>
        <w:tc>
          <w:tcPr>
            <w:tcW w:w="1115" w:type="pct"/>
            <w:gridSpan w:val="2"/>
          </w:tcPr>
          <w:p w14:paraId="01C7AF53"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negotiating diplomatic solutions to interpersonal and workplace issues (e.g., due to personality, culture, work style, or performance).</w:t>
            </w:r>
          </w:p>
        </w:tc>
        <w:tc>
          <w:tcPr>
            <w:tcW w:w="1150" w:type="pct"/>
            <w:gridSpan w:val="3"/>
          </w:tcPr>
          <w:p w14:paraId="649DBFFE"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an appropriate approach to address a workplace conflict?</w:t>
            </w:r>
          </w:p>
          <w:p w14:paraId="12DB6000"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factors should one take into consideration when determining the best approach to resolve an interpersonal or workplace conflict?</w:t>
            </w:r>
          </w:p>
          <w:p w14:paraId="04FE99A0"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one maintain a good working relationship with a colleague one does not like?</w:t>
            </w:r>
          </w:p>
          <w:p w14:paraId="36583663"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approach a supervisor with whom one disagrees?</w:t>
            </w:r>
          </w:p>
          <w:p w14:paraId="712B54B2"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personality issues affect workflow?</w:t>
            </w:r>
          </w:p>
        </w:tc>
        <w:tc>
          <w:tcPr>
            <w:tcW w:w="626" w:type="pct"/>
          </w:tcPr>
          <w:p w14:paraId="265D1D9D" w14:textId="77777777" w:rsidR="005C53DD" w:rsidRPr="009C4A1C" w:rsidRDefault="005C53DD" w:rsidP="00AE21B8">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5D45C7B5" w14:textId="77777777" w:rsidR="005C53DD" w:rsidRDefault="005C53DD" w:rsidP="00AE21B8">
            <w:pPr>
              <w:rPr>
                <w:rFonts w:ascii="Times New Roman" w:eastAsia="Times New Roman" w:hAnsi="Times New Roman" w:cs="Times New Roman"/>
                <w:sz w:val="24"/>
                <w:szCs w:val="24"/>
              </w:rPr>
            </w:pPr>
          </w:p>
          <w:p w14:paraId="590B4305" w14:textId="77777777" w:rsidR="005C53DD" w:rsidRPr="009C4A1C" w:rsidRDefault="005C53DD" w:rsidP="00AE21B8">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VUS</w:t>
            </w:r>
          </w:p>
        </w:tc>
        <w:tc>
          <w:tcPr>
            <w:tcW w:w="697" w:type="pct"/>
            <w:gridSpan w:val="3"/>
          </w:tcPr>
          <w:p w14:paraId="2016EF9C" w14:textId="77777777" w:rsidR="005C53DD" w:rsidRPr="009C4A1C" w:rsidRDefault="005C53DD" w:rsidP="00AE21B8">
            <w:pPr>
              <w:rPr>
                <w:rFonts w:ascii="Times New Roman" w:eastAsia="Times New Roman" w:hAnsi="Times New Roman" w:cs="Times New Roman"/>
                <w:sz w:val="24"/>
                <w:szCs w:val="24"/>
              </w:rPr>
            </w:pPr>
          </w:p>
        </w:tc>
        <w:tc>
          <w:tcPr>
            <w:tcW w:w="575" w:type="pct"/>
          </w:tcPr>
          <w:p w14:paraId="423B36C6" w14:textId="77777777" w:rsidR="005C53DD" w:rsidRPr="009C4A1C" w:rsidRDefault="005C53DD" w:rsidP="00AE21B8">
            <w:pPr>
              <w:rPr>
                <w:rFonts w:ascii="Times New Roman" w:eastAsia="Times New Roman" w:hAnsi="Times New Roman" w:cs="Times New Roman"/>
                <w:sz w:val="24"/>
                <w:szCs w:val="24"/>
              </w:rPr>
            </w:pPr>
          </w:p>
        </w:tc>
      </w:tr>
      <w:tr w:rsidR="005C53DD" w:rsidRPr="009C4A1C" w14:paraId="7450D7C9" w14:textId="74B11CCC" w:rsidTr="005C53DD">
        <w:trPr>
          <w:gridAfter w:val="1"/>
          <w:wAfter w:w="49" w:type="pct"/>
        </w:trPr>
        <w:tc>
          <w:tcPr>
            <w:tcW w:w="168" w:type="pct"/>
          </w:tcPr>
          <w:p w14:paraId="4501BE50"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7</w:t>
            </w:r>
          </w:p>
        </w:tc>
        <w:tc>
          <w:tcPr>
            <w:tcW w:w="620" w:type="pct"/>
            <w:tcMar>
              <w:top w:w="43" w:type="dxa"/>
              <w:left w:w="115" w:type="dxa"/>
              <w:bottom w:w="43" w:type="dxa"/>
              <w:right w:w="115" w:type="dxa"/>
            </w:tcMar>
          </w:tcPr>
          <w:p w14:paraId="6EEECC0A"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listening and speaking skills.</w:t>
            </w:r>
          </w:p>
        </w:tc>
        <w:tc>
          <w:tcPr>
            <w:tcW w:w="1115" w:type="pct"/>
            <w:gridSpan w:val="2"/>
          </w:tcPr>
          <w:p w14:paraId="5A1698B0" w14:textId="77777777" w:rsidR="005C53DD" w:rsidRPr="00ED3052" w:rsidRDefault="005C53DD" w:rsidP="00AE21B8">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FEC77EC"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nonverbal cues</w:t>
            </w:r>
          </w:p>
          <w:p w14:paraId="1DC1665D"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employing active listening techniques (e.g., asking clarifying questions, paraphrasing what was said)</w:t>
            </w:r>
          </w:p>
          <w:p w14:paraId="1F80B828"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public speaking skills (e.g., making presentations)</w:t>
            </w:r>
          </w:p>
          <w:p w14:paraId="28259D1E" w14:textId="77777777" w:rsidR="005C53DD" w:rsidRPr="009C4A1C"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articulating ideas in a manner appropriate to the setting and audience (e.g., considering the chosen communication method and audience’s level of knowledge).</w:t>
            </w:r>
          </w:p>
        </w:tc>
        <w:tc>
          <w:tcPr>
            <w:tcW w:w="1150" w:type="pct"/>
            <w:gridSpan w:val="3"/>
          </w:tcPr>
          <w:p w14:paraId="46093F6C"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use active listening techniques?</w:t>
            </w:r>
          </w:p>
          <w:p w14:paraId="6BD2DC90"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paraphrasing? How can paraphrasing help achieve clarity?</w:t>
            </w:r>
          </w:p>
          <w:p w14:paraId="13646159"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ways that one can improve public speaking skills?</w:t>
            </w:r>
          </w:p>
          <w:p w14:paraId="0CF74F81"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know one’s audience when delivering a presentation?</w:t>
            </w:r>
          </w:p>
        </w:tc>
        <w:tc>
          <w:tcPr>
            <w:tcW w:w="626" w:type="pct"/>
          </w:tcPr>
          <w:p w14:paraId="06B1B5E0" w14:textId="77777777" w:rsidR="005C53DD" w:rsidRDefault="005C53DD" w:rsidP="00AE21B8">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6A9AF3B7" w14:textId="77777777" w:rsidR="005C53DD" w:rsidRPr="009C4A1C" w:rsidRDefault="005C53DD" w:rsidP="00AE21B8">
            <w:pPr>
              <w:rPr>
                <w:rFonts w:ascii="Times New Roman" w:eastAsia="Times New Roman" w:hAnsi="Times New Roman" w:cs="Times New Roman"/>
                <w:sz w:val="24"/>
                <w:szCs w:val="24"/>
              </w:rPr>
            </w:pPr>
          </w:p>
          <w:p w14:paraId="5584AD2A" w14:textId="77777777" w:rsidR="005C53DD" w:rsidRPr="009C4A1C" w:rsidRDefault="005C53DD" w:rsidP="00AE21B8">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97" w:type="pct"/>
            <w:gridSpan w:val="3"/>
          </w:tcPr>
          <w:p w14:paraId="5DF3FD7F" w14:textId="77777777" w:rsidR="005C53DD" w:rsidRPr="009C4A1C" w:rsidRDefault="005C53DD" w:rsidP="00AE21B8">
            <w:pPr>
              <w:rPr>
                <w:rFonts w:ascii="Times New Roman" w:eastAsia="Times New Roman" w:hAnsi="Times New Roman" w:cs="Times New Roman"/>
                <w:sz w:val="24"/>
                <w:szCs w:val="24"/>
              </w:rPr>
            </w:pPr>
          </w:p>
        </w:tc>
        <w:tc>
          <w:tcPr>
            <w:tcW w:w="575" w:type="pct"/>
          </w:tcPr>
          <w:p w14:paraId="49AABA44" w14:textId="77777777" w:rsidR="005C53DD" w:rsidRPr="009C4A1C" w:rsidRDefault="005C53DD" w:rsidP="00AE21B8">
            <w:pPr>
              <w:rPr>
                <w:rFonts w:ascii="Times New Roman" w:eastAsia="Times New Roman" w:hAnsi="Times New Roman" w:cs="Times New Roman"/>
                <w:sz w:val="24"/>
                <w:szCs w:val="24"/>
              </w:rPr>
            </w:pPr>
          </w:p>
        </w:tc>
      </w:tr>
      <w:tr w:rsidR="005C53DD" w:rsidRPr="009C4A1C" w14:paraId="78055E5A" w14:textId="35B89BCB" w:rsidTr="005C53DD">
        <w:trPr>
          <w:gridAfter w:val="1"/>
          <w:wAfter w:w="49" w:type="pct"/>
        </w:trPr>
        <w:tc>
          <w:tcPr>
            <w:tcW w:w="168" w:type="pct"/>
          </w:tcPr>
          <w:p w14:paraId="5C733460"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8</w:t>
            </w:r>
          </w:p>
        </w:tc>
        <w:tc>
          <w:tcPr>
            <w:tcW w:w="620" w:type="pct"/>
            <w:tcMar>
              <w:top w:w="43" w:type="dxa"/>
              <w:left w:w="115" w:type="dxa"/>
              <w:bottom w:w="43" w:type="dxa"/>
              <w:right w:w="115" w:type="dxa"/>
            </w:tcMar>
          </w:tcPr>
          <w:p w14:paraId="4AAD388A"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respect for diversity.</w:t>
            </w:r>
          </w:p>
        </w:tc>
        <w:tc>
          <w:tcPr>
            <w:tcW w:w="1115" w:type="pct"/>
            <w:gridSpan w:val="2"/>
          </w:tcPr>
          <w:p w14:paraId="725EF506" w14:textId="77777777" w:rsidR="005C53DD" w:rsidRPr="00ED3052" w:rsidRDefault="005C53DD" w:rsidP="00AE21B8">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3FEAE0CA"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diversity </w:t>
            </w:r>
            <w:r w:rsidRPr="00ED3052">
              <w:rPr>
                <w:rFonts w:ascii="Times New Roman" w:eastAsia="Times New Roman" w:hAnsi="Times New Roman" w:cs="Times New Roman"/>
                <w:sz w:val="24"/>
                <w:szCs w:val="24"/>
              </w:rPr>
              <w:t>and discussing its importance</w:t>
            </w:r>
          </w:p>
          <w:p w14:paraId="30BE77BB"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individual differences (e.g., age, gender, ethnicity, culture, race, viewpoints, socioeconomic status, and ability)</w:t>
            </w:r>
          </w:p>
          <w:p w14:paraId="16040C50"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showing respect for and valuing individual differences in the workplace</w:t>
            </w:r>
          </w:p>
          <w:p w14:paraId="34592890"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being self-aware and mindful of one’s own bias</w:t>
            </w:r>
          </w:p>
          <w:p w14:paraId="5B75EB6F" w14:textId="77777777" w:rsidR="005C53DD" w:rsidRPr="009C4A1C"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collaborating with people of diverse backgrounds, viewpoints, and experiences.</w:t>
            </w:r>
          </w:p>
        </w:tc>
        <w:tc>
          <w:tcPr>
            <w:tcW w:w="1150" w:type="pct"/>
            <w:gridSpan w:val="3"/>
          </w:tcPr>
          <w:p w14:paraId="55D5FA55"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w:t>
            </w:r>
            <w:r w:rsidRPr="00577044">
              <w:rPr>
                <w:rFonts w:ascii="Times New Roman" w:eastAsia="Times New Roman" w:hAnsi="Times New Roman" w:cs="Times New Roman"/>
                <w:i/>
                <w:iCs/>
                <w:sz w:val="24"/>
                <w:szCs w:val="24"/>
              </w:rPr>
              <w:t>bias</w:t>
            </w:r>
            <w:r w:rsidRPr="00ED3052">
              <w:rPr>
                <w:rFonts w:ascii="Times New Roman" w:eastAsia="Times New Roman" w:hAnsi="Times New Roman" w:cs="Times New Roman"/>
                <w:sz w:val="24"/>
                <w:szCs w:val="24"/>
              </w:rPr>
              <w:t>? What are different forms of workplace bias?</w:t>
            </w:r>
          </w:p>
          <w:p w14:paraId="0CF17622"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sympathy and empathy?</w:t>
            </w:r>
          </w:p>
          <w:p w14:paraId="264DB55E"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is having respect for diversity different from being aware of diversity?</w:t>
            </w:r>
          </w:p>
          <w:p w14:paraId="0E33A7C6"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bridge generation gaps in the workplace?</w:t>
            </w:r>
          </w:p>
          <w:p w14:paraId="6EB81B7D"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collaboration with people of diverse backgrounds, viewpoints, and experiences important?</w:t>
            </w:r>
          </w:p>
          <w:p w14:paraId="28036BF8"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benefits of having diversity in the workplace? What are the consequences of a lack of diversity in the workplace?</w:t>
            </w:r>
          </w:p>
        </w:tc>
        <w:tc>
          <w:tcPr>
            <w:tcW w:w="626" w:type="pct"/>
          </w:tcPr>
          <w:p w14:paraId="2651CFC1" w14:textId="77777777" w:rsidR="005C53DD" w:rsidRDefault="005C53DD" w:rsidP="00AE21B8">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2B9BDD9B" w14:textId="77777777" w:rsidR="005C53DD" w:rsidRPr="009C4A1C" w:rsidRDefault="005C53DD" w:rsidP="00AE21B8">
            <w:pPr>
              <w:rPr>
                <w:rFonts w:ascii="Times New Roman" w:eastAsia="Times New Roman" w:hAnsi="Times New Roman" w:cs="Times New Roman"/>
                <w:sz w:val="24"/>
                <w:szCs w:val="24"/>
              </w:rPr>
            </w:pPr>
          </w:p>
          <w:p w14:paraId="15914985" w14:textId="77777777" w:rsidR="005C53DD" w:rsidRPr="009C4A1C" w:rsidRDefault="005C53DD" w:rsidP="00AE21B8">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VUS, VUS.1</w:t>
            </w:r>
            <w:r>
              <w:rPr>
                <w:rFonts w:ascii="Times New Roman" w:eastAsia="Times New Roman" w:hAnsi="Times New Roman" w:cs="Times New Roman"/>
                <w:sz w:val="24"/>
                <w:szCs w:val="24"/>
              </w:rPr>
              <w:t>6</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97" w:type="pct"/>
            <w:gridSpan w:val="3"/>
          </w:tcPr>
          <w:p w14:paraId="01BE2E5D" w14:textId="77777777" w:rsidR="005C53DD" w:rsidRPr="009C4A1C" w:rsidRDefault="005C53DD" w:rsidP="00AE21B8">
            <w:pPr>
              <w:rPr>
                <w:rFonts w:ascii="Times New Roman" w:eastAsia="Times New Roman" w:hAnsi="Times New Roman" w:cs="Times New Roman"/>
                <w:sz w:val="24"/>
                <w:szCs w:val="24"/>
              </w:rPr>
            </w:pPr>
          </w:p>
        </w:tc>
        <w:tc>
          <w:tcPr>
            <w:tcW w:w="575" w:type="pct"/>
          </w:tcPr>
          <w:p w14:paraId="063D9377" w14:textId="77777777" w:rsidR="005C53DD" w:rsidRPr="009C4A1C" w:rsidRDefault="005C53DD" w:rsidP="00AE21B8">
            <w:pPr>
              <w:rPr>
                <w:rFonts w:ascii="Times New Roman" w:eastAsia="Times New Roman" w:hAnsi="Times New Roman" w:cs="Times New Roman"/>
                <w:sz w:val="24"/>
                <w:szCs w:val="24"/>
              </w:rPr>
            </w:pPr>
          </w:p>
        </w:tc>
      </w:tr>
      <w:tr w:rsidR="005C53DD" w:rsidRPr="009C4A1C" w14:paraId="2457EB62" w14:textId="034EF21C" w:rsidTr="005C53DD">
        <w:trPr>
          <w:gridAfter w:val="1"/>
          <w:wAfter w:w="49" w:type="pct"/>
        </w:trPr>
        <w:tc>
          <w:tcPr>
            <w:tcW w:w="168" w:type="pct"/>
          </w:tcPr>
          <w:p w14:paraId="0101A839"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9</w:t>
            </w:r>
          </w:p>
        </w:tc>
        <w:tc>
          <w:tcPr>
            <w:tcW w:w="620" w:type="pct"/>
            <w:tcMar>
              <w:top w:w="43" w:type="dxa"/>
              <w:left w:w="115" w:type="dxa"/>
              <w:bottom w:w="43" w:type="dxa"/>
              <w:right w:w="115" w:type="dxa"/>
            </w:tcMar>
          </w:tcPr>
          <w:p w14:paraId="379F5120"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customer service skills.</w:t>
            </w:r>
          </w:p>
        </w:tc>
        <w:tc>
          <w:tcPr>
            <w:tcW w:w="1115" w:type="pct"/>
            <w:gridSpan w:val="2"/>
          </w:tcPr>
          <w:p w14:paraId="75F7F7DD" w14:textId="77777777" w:rsidR="005C53DD" w:rsidRPr="00ED3052" w:rsidRDefault="005C53DD" w:rsidP="00AE21B8">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4ECCA47"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customer service </w:t>
            </w:r>
            <w:r w:rsidRPr="00ED3052">
              <w:rPr>
                <w:rFonts w:ascii="Times New Roman" w:eastAsia="Times New Roman" w:hAnsi="Times New Roman" w:cs="Times New Roman"/>
                <w:sz w:val="24"/>
                <w:szCs w:val="24"/>
              </w:rPr>
              <w:t>(e.g., </w:t>
            </w:r>
            <w:r w:rsidRPr="00ED3052">
              <w:rPr>
                <w:rFonts w:ascii="Times New Roman" w:eastAsia="Times New Roman" w:hAnsi="Times New Roman" w:cs="Times New Roman"/>
                <w:i/>
                <w:iCs/>
                <w:sz w:val="24"/>
                <w:szCs w:val="24"/>
              </w:rPr>
              <w:t>internal customer service</w:t>
            </w:r>
            <w:r w:rsidRPr="00ED3052">
              <w:rPr>
                <w:rFonts w:ascii="Times New Roman" w:eastAsia="Times New Roman" w:hAnsi="Times New Roman" w:cs="Times New Roman"/>
                <w:sz w:val="24"/>
                <w:szCs w:val="24"/>
              </w:rPr>
              <w:t>; </w:t>
            </w:r>
            <w:r w:rsidRPr="00ED3052">
              <w:rPr>
                <w:rFonts w:ascii="Times New Roman" w:eastAsia="Times New Roman" w:hAnsi="Times New Roman" w:cs="Times New Roman"/>
                <w:i/>
                <w:iCs/>
                <w:sz w:val="24"/>
                <w:szCs w:val="24"/>
              </w:rPr>
              <w:t>external customer service</w:t>
            </w:r>
            <w:r w:rsidRPr="00ED3052">
              <w:rPr>
                <w:rFonts w:ascii="Times New Roman" w:eastAsia="Times New Roman" w:hAnsi="Times New Roman" w:cs="Times New Roman"/>
                <w:sz w:val="24"/>
                <w:szCs w:val="24"/>
              </w:rPr>
              <w:t>)</w:t>
            </w:r>
          </w:p>
          <w:p w14:paraId="4B18DC56"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benefits of providing helpful, courteous, and knowledgeable customer service</w:t>
            </w:r>
          </w:p>
          <w:p w14:paraId="13C9A137"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prioritizing customer service (both within an organization and to external customers and stakeholders)</w:t>
            </w:r>
          </w:p>
          <w:p w14:paraId="393A89E1"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anticipating needs of customers and coworkers</w:t>
            </w:r>
          </w:p>
          <w:p w14:paraId="15C860D8" w14:textId="77777777" w:rsidR="005C53DD" w:rsidRPr="009C4A1C"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how to provide helpful, courteous, and knowledgeable service to address customer and/or coworker needs.</w:t>
            </w:r>
          </w:p>
        </w:tc>
        <w:tc>
          <w:tcPr>
            <w:tcW w:w="1150" w:type="pct"/>
            <w:gridSpan w:val="3"/>
          </w:tcPr>
          <w:p w14:paraId="43380BB8"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internal customer service influence organizational productivity?</w:t>
            </w:r>
          </w:p>
          <w:p w14:paraId="58267619"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 time when a customer service representative anticipated and addressed a customer’s needs?</w:t>
            </w:r>
          </w:p>
          <w:p w14:paraId="568D7845"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receive helpful, courteous, and knowledgeable service?</w:t>
            </w:r>
          </w:p>
          <w:p w14:paraId="0C4BCB15"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soliciting feedback important?</w:t>
            </w:r>
          </w:p>
          <w:p w14:paraId="52BA9A34"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cultivating relationships important?</w:t>
            </w:r>
          </w:p>
        </w:tc>
        <w:tc>
          <w:tcPr>
            <w:tcW w:w="626" w:type="pct"/>
          </w:tcPr>
          <w:p w14:paraId="5BBA91DC" w14:textId="77777777" w:rsidR="005C53DD" w:rsidRDefault="005C53DD" w:rsidP="00AE21B8">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 9.DSR, 9.RI, 9.W</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10.DSR, 10.RI, 10.W, 11</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11.DSR, 11.RI, 11.W, 12</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12.DSR, 12.RI, 12.W</w:t>
            </w:r>
          </w:p>
          <w:p w14:paraId="1F7A7E04" w14:textId="77777777" w:rsidR="005C53DD" w:rsidRPr="009C4A1C" w:rsidRDefault="005C53DD" w:rsidP="00AE21B8">
            <w:pPr>
              <w:rPr>
                <w:rFonts w:ascii="Times New Roman" w:eastAsia="Times New Roman" w:hAnsi="Times New Roman" w:cs="Times New Roman"/>
                <w:sz w:val="24"/>
                <w:szCs w:val="24"/>
              </w:rPr>
            </w:pPr>
          </w:p>
          <w:p w14:paraId="394111CE" w14:textId="77777777" w:rsidR="005C53DD" w:rsidRPr="009C4A1C" w:rsidRDefault="005C53DD" w:rsidP="00AE21B8">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97" w:type="pct"/>
            <w:gridSpan w:val="3"/>
          </w:tcPr>
          <w:p w14:paraId="1054E813" w14:textId="77777777" w:rsidR="005C53DD" w:rsidRPr="009C4A1C" w:rsidRDefault="005C53DD" w:rsidP="00AE21B8">
            <w:pPr>
              <w:rPr>
                <w:rFonts w:ascii="Times New Roman" w:eastAsia="Times New Roman" w:hAnsi="Times New Roman" w:cs="Times New Roman"/>
                <w:sz w:val="24"/>
                <w:szCs w:val="24"/>
              </w:rPr>
            </w:pPr>
          </w:p>
        </w:tc>
        <w:tc>
          <w:tcPr>
            <w:tcW w:w="575" w:type="pct"/>
          </w:tcPr>
          <w:p w14:paraId="06AAC04B" w14:textId="77777777" w:rsidR="005C53DD" w:rsidRPr="009C4A1C" w:rsidRDefault="005C53DD" w:rsidP="00AE21B8">
            <w:pPr>
              <w:rPr>
                <w:rFonts w:ascii="Times New Roman" w:eastAsia="Times New Roman" w:hAnsi="Times New Roman" w:cs="Times New Roman"/>
                <w:sz w:val="24"/>
                <w:szCs w:val="24"/>
              </w:rPr>
            </w:pPr>
          </w:p>
        </w:tc>
      </w:tr>
      <w:tr w:rsidR="005C53DD" w:rsidRPr="009C4A1C" w14:paraId="33848EF7" w14:textId="5F9F9F7D" w:rsidTr="005C53DD">
        <w:trPr>
          <w:gridAfter w:val="1"/>
          <w:wAfter w:w="49" w:type="pct"/>
        </w:trPr>
        <w:tc>
          <w:tcPr>
            <w:tcW w:w="168" w:type="pct"/>
            <w:tcBorders>
              <w:bottom w:val="single" w:sz="4" w:space="0" w:color="auto"/>
            </w:tcBorders>
          </w:tcPr>
          <w:p w14:paraId="5BEDD735"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10</w:t>
            </w:r>
          </w:p>
        </w:tc>
        <w:tc>
          <w:tcPr>
            <w:tcW w:w="620" w:type="pct"/>
            <w:tcBorders>
              <w:bottom w:val="single" w:sz="4" w:space="0" w:color="auto"/>
            </w:tcBorders>
            <w:tcMar>
              <w:top w:w="43" w:type="dxa"/>
              <w:left w:w="115" w:type="dxa"/>
              <w:bottom w:w="43" w:type="dxa"/>
              <w:right w:w="115" w:type="dxa"/>
            </w:tcMar>
          </w:tcPr>
          <w:p w14:paraId="4E65E678"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Collaborate with team members</w:t>
            </w:r>
            <w:r>
              <w:rPr>
                <w:rFonts w:ascii="Times New Roman" w:eastAsia="Times New Roman" w:hAnsi="Times New Roman" w:cs="Times New Roman"/>
                <w:sz w:val="24"/>
                <w:szCs w:val="24"/>
              </w:rPr>
              <w:t>.</w:t>
            </w:r>
          </w:p>
        </w:tc>
        <w:tc>
          <w:tcPr>
            <w:tcW w:w="1115" w:type="pct"/>
            <w:gridSpan w:val="2"/>
            <w:tcBorders>
              <w:bottom w:val="single" w:sz="4" w:space="0" w:color="auto"/>
            </w:tcBorders>
          </w:tcPr>
          <w:p w14:paraId="364757BF" w14:textId="77777777" w:rsidR="005C53DD" w:rsidRPr="00ED3052" w:rsidRDefault="005C53DD" w:rsidP="00AE21B8">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Collaboration should include</w:t>
            </w:r>
          </w:p>
          <w:p w14:paraId="69FDFF2B" w14:textId="77777777" w:rsidR="005C53DD" w:rsidRPr="00ED3052" w:rsidRDefault="005C53DD">
            <w:pPr>
              <w:pStyle w:val="ListParagraph"/>
              <w:numPr>
                <w:ilvl w:val="0"/>
                <w:numId w:val="220"/>
              </w:numPr>
              <w:suppressAutoHyphens/>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collaboration </w:t>
            </w:r>
            <w:r w:rsidRPr="00ED3052">
              <w:rPr>
                <w:rFonts w:ascii="Times New Roman" w:eastAsia="Times New Roman" w:hAnsi="Times New Roman" w:cs="Times New Roman"/>
                <w:sz w:val="24"/>
                <w:szCs w:val="24"/>
              </w:rPr>
              <w:t>and </w:t>
            </w:r>
            <w:r w:rsidRPr="00E8219E">
              <w:rPr>
                <w:rFonts w:ascii="Times New Roman" w:eastAsia="Times New Roman" w:hAnsi="Times New Roman" w:cs="Times New Roman"/>
                <w:i/>
                <w:iCs/>
                <w:sz w:val="24"/>
                <w:szCs w:val="24"/>
              </w:rPr>
              <w:t>teamwork</w:t>
            </w:r>
          </w:p>
          <w:p w14:paraId="50330B15"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benefits of teamwork</w:t>
            </w:r>
          </w:p>
          <w:p w14:paraId="513D0523"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establishing expectations, roles, and goals</w:t>
            </w:r>
          </w:p>
          <w:p w14:paraId="2CFAE7C2"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contributing to the success of the team by sharing responsibility</w:t>
            </w:r>
          </w:p>
          <w:p w14:paraId="3099C15D" w14:textId="77777777" w:rsidR="005C53DD" w:rsidRPr="009C4A1C"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respecting the thoughts, opinions, and contributions of other team members.</w:t>
            </w:r>
          </w:p>
        </w:tc>
        <w:tc>
          <w:tcPr>
            <w:tcW w:w="1150" w:type="pct"/>
            <w:gridSpan w:val="3"/>
            <w:tcBorders>
              <w:bottom w:val="single" w:sz="4" w:space="0" w:color="auto"/>
            </w:tcBorders>
          </w:tcPr>
          <w:p w14:paraId="159BD5FE"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benefits of collaborating to accomplish a goal?</w:t>
            </w:r>
          </w:p>
          <w:p w14:paraId="166D3683"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expectations and roles might a group set as they begin collaborating?</w:t>
            </w:r>
          </w:p>
          <w:p w14:paraId="76D0ECC5"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does sharing responsibility mean?</w:t>
            </w:r>
          </w:p>
          <w:p w14:paraId="48182FB6"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and when should one appropriately ask for help?</w:t>
            </w:r>
          </w:p>
          <w:p w14:paraId="62EB338E"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respect the thoughts, contributions, and opinions of other team members?</w:t>
            </w:r>
          </w:p>
        </w:tc>
        <w:tc>
          <w:tcPr>
            <w:tcW w:w="626" w:type="pct"/>
            <w:tcBorders>
              <w:bottom w:val="single" w:sz="4" w:space="0" w:color="auto"/>
            </w:tcBorders>
          </w:tcPr>
          <w:p w14:paraId="7425B1A3" w14:textId="77777777" w:rsidR="005C53DD" w:rsidRDefault="005C53DD" w:rsidP="00AE21B8">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651CBF5C" w14:textId="77777777" w:rsidR="005C53DD" w:rsidRDefault="005C53DD" w:rsidP="00AE21B8">
            <w:pPr>
              <w:rPr>
                <w:rFonts w:ascii="Times New Roman" w:eastAsia="Times New Roman" w:hAnsi="Times New Roman" w:cs="Times New Roman"/>
                <w:sz w:val="24"/>
                <w:szCs w:val="24"/>
              </w:rPr>
            </w:pPr>
          </w:p>
          <w:p w14:paraId="1AE62416" w14:textId="77777777" w:rsidR="005C53DD" w:rsidRPr="009C4A1C" w:rsidRDefault="005C53DD" w:rsidP="00AE21B8">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97" w:type="pct"/>
            <w:gridSpan w:val="3"/>
            <w:tcBorders>
              <w:bottom w:val="single" w:sz="4" w:space="0" w:color="auto"/>
            </w:tcBorders>
          </w:tcPr>
          <w:p w14:paraId="0A03168B" w14:textId="77777777" w:rsidR="005C53DD" w:rsidRPr="009C4A1C" w:rsidRDefault="005C53DD" w:rsidP="00AE21B8">
            <w:pPr>
              <w:rPr>
                <w:rFonts w:ascii="Times New Roman" w:eastAsia="Times New Roman" w:hAnsi="Times New Roman" w:cs="Times New Roman"/>
                <w:sz w:val="24"/>
                <w:szCs w:val="24"/>
              </w:rPr>
            </w:pPr>
          </w:p>
        </w:tc>
        <w:tc>
          <w:tcPr>
            <w:tcW w:w="575" w:type="pct"/>
            <w:tcBorders>
              <w:bottom w:val="single" w:sz="4" w:space="0" w:color="auto"/>
            </w:tcBorders>
          </w:tcPr>
          <w:p w14:paraId="09B66F9F" w14:textId="77777777" w:rsidR="005C53DD" w:rsidRPr="009C4A1C" w:rsidRDefault="005C53DD" w:rsidP="00AE21B8">
            <w:pPr>
              <w:rPr>
                <w:rFonts w:ascii="Times New Roman" w:eastAsia="Times New Roman" w:hAnsi="Times New Roman" w:cs="Times New Roman"/>
                <w:sz w:val="24"/>
                <w:szCs w:val="24"/>
              </w:rPr>
            </w:pPr>
          </w:p>
        </w:tc>
      </w:tr>
      <w:tr w:rsidR="005C53DD" w:rsidRPr="009C4A1C" w14:paraId="0CA0E7FA" w14:textId="36E4DC90" w:rsidTr="005C53DD">
        <w:trPr>
          <w:gridAfter w:val="1"/>
          <w:wAfter w:w="49" w:type="pct"/>
        </w:trPr>
        <w:tc>
          <w:tcPr>
            <w:tcW w:w="168" w:type="pct"/>
            <w:shd w:val="clear" w:color="auto" w:fill="AEAAAA" w:themeFill="background2" w:themeFillShade="BF"/>
          </w:tcPr>
          <w:p w14:paraId="7F6D639B" w14:textId="77777777" w:rsidR="005C53DD" w:rsidRPr="009C4A1C" w:rsidRDefault="005C53DD" w:rsidP="00AE21B8">
            <w:pPr>
              <w:pStyle w:val="Heading2"/>
              <w:spacing w:before="0" w:beforeAutospacing="0" w:after="0" w:afterAutospacing="0"/>
              <w:rPr>
                <w:sz w:val="24"/>
                <w:szCs w:val="24"/>
              </w:rPr>
            </w:pPr>
          </w:p>
        </w:tc>
        <w:tc>
          <w:tcPr>
            <w:tcW w:w="620" w:type="pct"/>
            <w:shd w:val="clear" w:color="auto" w:fill="AEAAAA" w:themeFill="background2" w:themeFillShade="BF"/>
            <w:tcMar>
              <w:top w:w="43" w:type="dxa"/>
              <w:left w:w="115" w:type="dxa"/>
              <w:bottom w:w="43" w:type="dxa"/>
              <w:right w:w="115" w:type="dxa"/>
            </w:tcMar>
          </w:tcPr>
          <w:p w14:paraId="22933542" w14:textId="77777777" w:rsidR="005C53DD" w:rsidRPr="009C4A1C" w:rsidRDefault="005C53DD" w:rsidP="00AE21B8">
            <w:pPr>
              <w:pStyle w:val="Heading2"/>
              <w:spacing w:before="0" w:beforeAutospacing="0" w:after="0" w:afterAutospacing="0"/>
              <w:rPr>
                <w:sz w:val="24"/>
                <w:szCs w:val="24"/>
              </w:rPr>
            </w:pPr>
            <w:bookmarkStart w:id="4" w:name="_Toc67297990"/>
            <w:r w:rsidRPr="009C4A1C">
              <w:rPr>
                <w:sz w:val="24"/>
                <w:szCs w:val="24"/>
              </w:rPr>
              <w:t>Demonstrating Professional Competencies</w:t>
            </w:r>
          </w:p>
        </w:tc>
        <w:tc>
          <w:tcPr>
            <w:tcW w:w="1115" w:type="pct"/>
            <w:gridSpan w:val="2"/>
            <w:shd w:val="clear" w:color="auto" w:fill="AEAAAA" w:themeFill="background2" w:themeFillShade="BF"/>
          </w:tcPr>
          <w:p w14:paraId="046EF9E0" w14:textId="77777777" w:rsidR="005C53DD" w:rsidRPr="009C4A1C" w:rsidRDefault="005C53DD" w:rsidP="00AE21B8">
            <w:pPr>
              <w:pStyle w:val="Heading2"/>
              <w:spacing w:before="0" w:beforeAutospacing="0" w:after="0" w:afterAutospacing="0"/>
              <w:rPr>
                <w:sz w:val="24"/>
                <w:szCs w:val="24"/>
              </w:rPr>
            </w:pPr>
          </w:p>
        </w:tc>
        <w:tc>
          <w:tcPr>
            <w:tcW w:w="1150" w:type="pct"/>
            <w:gridSpan w:val="3"/>
            <w:shd w:val="clear" w:color="auto" w:fill="AEAAAA" w:themeFill="background2" w:themeFillShade="BF"/>
          </w:tcPr>
          <w:p w14:paraId="3074B222" w14:textId="77777777" w:rsidR="005C53DD" w:rsidRPr="009C4A1C" w:rsidRDefault="005C53DD" w:rsidP="00AE21B8">
            <w:pPr>
              <w:pStyle w:val="Heading2"/>
              <w:spacing w:before="0" w:beforeAutospacing="0" w:after="0" w:afterAutospacing="0"/>
              <w:rPr>
                <w:sz w:val="24"/>
                <w:szCs w:val="24"/>
              </w:rPr>
            </w:pPr>
          </w:p>
        </w:tc>
        <w:bookmarkEnd w:id="4"/>
        <w:tc>
          <w:tcPr>
            <w:tcW w:w="626" w:type="pct"/>
            <w:shd w:val="clear" w:color="auto" w:fill="AEAAAA" w:themeFill="background2" w:themeFillShade="BF"/>
          </w:tcPr>
          <w:p w14:paraId="07E29F31" w14:textId="77777777" w:rsidR="005C53DD" w:rsidRPr="009C4A1C" w:rsidRDefault="005C53DD" w:rsidP="00AE21B8">
            <w:pPr>
              <w:pStyle w:val="Heading2"/>
              <w:spacing w:before="0" w:beforeAutospacing="0" w:after="0" w:afterAutospacing="0"/>
              <w:rPr>
                <w:sz w:val="24"/>
                <w:szCs w:val="24"/>
              </w:rPr>
            </w:pPr>
          </w:p>
        </w:tc>
        <w:tc>
          <w:tcPr>
            <w:tcW w:w="697" w:type="pct"/>
            <w:gridSpan w:val="3"/>
            <w:shd w:val="clear" w:color="auto" w:fill="AEAAAA" w:themeFill="background2" w:themeFillShade="BF"/>
          </w:tcPr>
          <w:p w14:paraId="1C01D04D" w14:textId="77777777" w:rsidR="005C53DD" w:rsidRPr="009C4A1C" w:rsidRDefault="005C53DD" w:rsidP="00AE21B8">
            <w:pPr>
              <w:pStyle w:val="Heading2"/>
              <w:spacing w:before="0" w:beforeAutospacing="0" w:after="0" w:afterAutospacing="0"/>
              <w:rPr>
                <w:sz w:val="24"/>
                <w:szCs w:val="24"/>
              </w:rPr>
            </w:pPr>
          </w:p>
        </w:tc>
        <w:tc>
          <w:tcPr>
            <w:tcW w:w="575" w:type="pct"/>
            <w:shd w:val="clear" w:color="auto" w:fill="AEAAAA" w:themeFill="background2" w:themeFillShade="BF"/>
          </w:tcPr>
          <w:p w14:paraId="04EE43D4" w14:textId="77777777" w:rsidR="005C53DD" w:rsidRPr="009C4A1C" w:rsidRDefault="005C53DD" w:rsidP="00AE21B8">
            <w:pPr>
              <w:pStyle w:val="Heading2"/>
              <w:spacing w:before="0" w:beforeAutospacing="0" w:after="0" w:afterAutospacing="0"/>
              <w:rPr>
                <w:sz w:val="24"/>
                <w:szCs w:val="24"/>
              </w:rPr>
            </w:pPr>
          </w:p>
        </w:tc>
      </w:tr>
      <w:tr w:rsidR="005C53DD" w:rsidRPr="009C4A1C" w14:paraId="7D75A12B" w14:textId="43ACC261" w:rsidTr="005C53DD">
        <w:trPr>
          <w:gridAfter w:val="1"/>
          <w:wAfter w:w="49" w:type="pct"/>
        </w:trPr>
        <w:tc>
          <w:tcPr>
            <w:tcW w:w="168" w:type="pct"/>
          </w:tcPr>
          <w:p w14:paraId="13F018AC"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11</w:t>
            </w:r>
          </w:p>
        </w:tc>
        <w:tc>
          <w:tcPr>
            <w:tcW w:w="620" w:type="pct"/>
            <w:tcMar>
              <w:top w:w="43" w:type="dxa"/>
              <w:left w:w="115" w:type="dxa"/>
              <w:bottom w:w="43" w:type="dxa"/>
              <w:right w:w="115" w:type="dxa"/>
            </w:tcMar>
          </w:tcPr>
          <w:p w14:paraId="7CEF3075"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big-picture thinking.</w:t>
            </w:r>
          </w:p>
        </w:tc>
        <w:tc>
          <w:tcPr>
            <w:tcW w:w="1115" w:type="pct"/>
            <w:gridSpan w:val="2"/>
          </w:tcPr>
          <w:p w14:paraId="7F22FE9F" w14:textId="77777777" w:rsidR="005C53DD" w:rsidRPr="00ED3052" w:rsidRDefault="005C53DD" w:rsidP="00AE21B8">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C8F1F5B"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big-picture thinking </w:t>
            </w:r>
            <w:r w:rsidRPr="00ED3052">
              <w:rPr>
                <w:rFonts w:ascii="Times New Roman" w:eastAsia="Times New Roman" w:hAnsi="Times New Roman" w:cs="Times New Roman"/>
                <w:sz w:val="24"/>
                <w:szCs w:val="24"/>
              </w:rPr>
              <w:t>as an understanding of one's role in fulfilling the mission of the workplace and a consideration of the social, economic, and environmental effects of one's actions</w:t>
            </w:r>
          </w:p>
          <w:p w14:paraId="19B2E12B" w14:textId="77777777" w:rsidR="005C53DD" w:rsidRPr="009C4A1C"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organization’s structure, culture, policies, and procedures, as well as its role and position within the community, industry, and economy.</w:t>
            </w:r>
          </w:p>
        </w:tc>
        <w:tc>
          <w:tcPr>
            <w:tcW w:w="1150" w:type="pct"/>
            <w:gridSpan w:val="3"/>
          </w:tcPr>
          <w:p w14:paraId="7E74F2E1"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understand where one fits within the family, school, workplace, and the community?</w:t>
            </w:r>
          </w:p>
          <w:p w14:paraId="67968DC8"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a person’s actions affect the school, community, and workplace?</w:t>
            </w:r>
          </w:p>
          <w:p w14:paraId="15CA2F2A"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an organization’s vision and mission statements help people understand the organization’s big picture?</w:t>
            </w:r>
          </w:p>
          <w:p w14:paraId="08801B41"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knowledge of the big picture of an industry help with career planning?</w:t>
            </w:r>
          </w:p>
        </w:tc>
        <w:tc>
          <w:tcPr>
            <w:tcW w:w="626" w:type="pct"/>
          </w:tcPr>
          <w:p w14:paraId="35A23A8C" w14:textId="77777777" w:rsidR="005C53DD" w:rsidRDefault="005C53DD" w:rsidP="00AE21B8">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10.C, 10.DSR, 10.RI, 11.C, 11.DSR, 11.RI, 12.C, 12.DSR, 12.RI</w:t>
            </w:r>
          </w:p>
          <w:p w14:paraId="2BACCD99" w14:textId="77777777" w:rsidR="005C53DD" w:rsidRPr="009C4A1C" w:rsidRDefault="005C53DD" w:rsidP="00AE21B8">
            <w:pPr>
              <w:rPr>
                <w:rFonts w:ascii="Times New Roman" w:eastAsia="Times New Roman" w:hAnsi="Times New Roman" w:cs="Times New Roman"/>
                <w:sz w:val="24"/>
                <w:szCs w:val="24"/>
              </w:rPr>
            </w:pPr>
          </w:p>
          <w:p w14:paraId="1F583E07" w14:textId="77777777" w:rsidR="005C53DD" w:rsidRPr="009C4A1C" w:rsidRDefault="005C53DD" w:rsidP="00AE21B8">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14</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97" w:type="pct"/>
            <w:gridSpan w:val="3"/>
          </w:tcPr>
          <w:p w14:paraId="1750450C" w14:textId="77777777" w:rsidR="005C53DD" w:rsidRPr="009C4A1C" w:rsidRDefault="005C53DD" w:rsidP="00AE21B8">
            <w:pPr>
              <w:rPr>
                <w:rFonts w:ascii="Times New Roman" w:eastAsia="Times New Roman" w:hAnsi="Times New Roman" w:cs="Times New Roman"/>
                <w:sz w:val="24"/>
                <w:szCs w:val="24"/>
              </w:rPr>
            </w:pPr>
          </w:p>
        </w:tc>
        <w:tc>
          <w:tcPr>
            <w:tcW w:w="575" w:type="pct"/>
          </w:tcPr>
          <w:p w14:paraId="55A9DD14" w14:textId="77777777" w:rsidR="005C53DD" w:rsidRPr="009C4A1C" w:rsidRDefault="005C53DD" w:rsidP="00AE21B8">
            <w:pPr>
              <w:rPr>
                <w:rFonts w:ascii="Times New Roman" w:eastAsia="Times New Roman" w:hAnsi="Times New Roman" w:cs="Times New Roman"/>
                <w:sz w:val="24"/>
                <w:szCs w:val="24"/>
              </w:rPr>
            </w:pPr>
          </w:p>
        </w:tc>
      </w:tr>
      <w:tr w:rsidR="005C53DD" w:rsidRPr="009C4A1C" w14:paraId="747B9232" w14:textId="709319EF" w:rsidTr="005C53DD">
        <w:trPr>
          <w:gridAfter w:val="1"/>
          <w:wAfter w:w="49" w:type="pct"/>
        </w:trPr>
        <w:tc>
          <w:tcPr>
            <w:tcW w:w="168" w:type="pct"/>
          </w:tcPr>
          <w:p w14:paraId="24B4D739"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12</w:t>
            </w:r>
          </w:p>
        </w:tc>
        <w:tc>
          <w:tcPr>
            <w:tcW w:w="620" w:type="pct"/>
            <w:tcMar>
              <w:top w:w="43" w:type="dxa"/>
              <w:left w:w="115" w:type="dxa"/>
              <w:bottom w:w="43" w:type="dxa"/>
              <w:right w:w="115" w:type="dxa"/>
            </w:tcMar>
          </w:tcPr>
          <w:p w14:paraId="48B16F10"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career- and life-management</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skills.</w:t>
            </w:r>
          </w:p>
        </w:tc>
        <w:tc>
          <w:tcPr>
            <w:tcW w:w="1115" w:type="pct"/>
            <w:gridSpan w:val="2"/>
          </w:tcPr>
          <w:p w14:paraId="59FE8BFB" w14:textId="77777777" w:rsidR="005C53DD" w:rsidRPr="00E8219E" w:rsidRDefault="005C53DD" w:rsidP="00AE21B8">
            <w:pPr>
              <w:rPr>
                <w:rFonts w:ascii="Times New Roman" w:eastAsia="Times New Roman" w:hAnsi="Times New Roman" w:cs="Times New Roman"/>
                <w:sz w:val="24"/>
                <w:szCs w:val="24"/>
              </w:rPr>
            </w:pPr>
            <w:r w:rsidRPr="00E8219E">
              <w:rPr>
                <w:rFonts w:ascii="Times New Roman" w:eastAsia="Times New Roman" w:hAnsi="Times New Roman" w:cs="Times New Roman"/>
                <w:sz w:val="24"/>
                <w:szCs w:val="24"/>
              </w:rPr>
              <w:t>Demonstration includes</w:t>
            </w:r>
          </w:p>
          <w:p w14:paraId="154D0DDA"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education and career planning (e.g., minimum job qualifications, advancement and professional-development opportunities)</w:t>
            </w:r>
          </w:p>
          <w:p w14:paraId="48192CBA"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available benefits and professional resources (e.g., labor unions, professional organizations, employee-assistance programs, insurance and retirement benefits)</w:t>
            </w:r>
          </w:p>
          <w:p w14:paraId="08D5AED2"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growth and wellness (e.g., stress management, self-care, financial planning)</w:t>
            </w:r>
          </w:p>
          <w:p w14:paraId="08A05A33" w14:textId="77777777" w:rsidR="005C53DD" w:rsidRPr="009C4A1C"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goals (e.g., specific, measurable, attainable, realistic, time-bound [SMART] goals).</w:t>
            </w:r>
          </w:p>
        </w:tc>
        <w:tc>
          <w:tcPr>
            <w:tcW w:w="1150" w:type="pct"/>
            <w:gridSpan w:val="3"/>
          </w:tcPr>
          <w:p w14:paraId="0AB11AF1"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find entry-level requirements for a specific career?</w:t>
            </w:r>
          </w:p>
          <w:p w14:paraId="47633CCF"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continuously update a career plan?</w:t>
            </w:r>
          </w:p>
          <w:p w14:paraId="45209FF3"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a short-term and long-term goal?</w:t>
            </w:r>
          </w:p>
          <w:p w14:paraId="0FA50373"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create a personal financial plan?</w:t>
            </w:r>
          </w:p>
          <w:p w14:paraId="488201E8"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with achieving personal education, career, financial, and health goals?</w:t>
            </w:r>
          </w:p>
        </w:tc>
        <w:tc>
          <w:tcPr>
            <w:tcW w:w="626" w:type="pct"/>
          </w:tcPr>
          <w:p w14:paraId="3E9004C9" w14:textId="77777777" w:rsidR="005C53DD" w:rsidRDefault="005C53DD" w:rsidP="00AE21B8">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9.W, 10.C, 10.W, 11.C, 11.W, 12.C, 12.W</w:t>
            </w:r>
          </w:p>
          <w:p w14:paraId="36147540" w14:textId="77777777" w:rsidR="005C53DD" w:rsidRPr="009C4A1C" w:rsidRDefault="005C53DD" w:rsidP="00AE21B8">
            <w:pPr>
              <w:rPr>
                <w:rFonts w:ascii="Times New Roman" w:eastAsia="Times New Roman" w:hAnsi="Times New Roman" w:cs="Times New Roman"/>
                <w:sz w:val="24"/>
                <w:szCs w:val="24"/>
              </w:rPr>
            </w:pPr>
          </w:p>
          <w:p w14:paraId="49E2F71C" w14:textId="77777777" w:rsidR="005C53DD" w:rsidRDefault="005C53DD" w:rsidP="00AE21B8">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232EC55D" w14:textId="77777777" w:rsidR="005C53DD" w:rsidRPr="009C4A1C" w:rsidRDefault="005C53DD" w:rsidP="00AE21B8">
            <w:pPr>
              <w:rPr>
                <w:rFonts w:ascii="Times New Roman" w:eastAsia="Times New Roman" w:hAnsi="Times New Roman" w:cs="Times New Roman"/>
                <w:sz w:val="24"/>
                <w:szCs w:val="24"/>
              </w:rPr>
            </w:pPr>
          </w:p>
          <w:p w14:paraId="5456529B" w14:textId="77777777" w:rsidR="005C53DD" w:rsidRPr="009C4A1C" w:rsidRDefault="005C53DD" w:rsidP="00AE21B8">
            <w:pPr>
              <w:rPr>
                <w:rFonts w:ascii="Times New Roman" w:eastAsia="Times New Roman" w:hAnsi="Times New Roman" w:cs="Times New Roman"/>
                <w:sz w:val="24"/>
                <w:szCs w:val="24"/>
              </w:rPr>
            </w:pPr>
          </w:p>
        </w:tc>
        <w:tc>
          <w:tcPr>
            <w:tcW w:w="697" w:type="pct"/>
            <w:gridSpan w:val="3"/>
          </w:tcPr>
          <w:p w14:paraId="0EABEBA3" w14:textId="77777777" w:rsidR="005C53DD" w:rsidRPr="009C4A1C" w:rsidRDefault="005C53DD" w:rsidP="00AE21B8">
            <w:pPr>
              <w:rPr>
                <w:rFonts w:ascii="Times New Roman" w:eastAsia="Times New Roman" w:hAnsi="Times New Roman" w:cs="Times New Roman"/>
                <w:sz w:val="24"/>
                <w:szCs w:val="24"/>
              </w:rPr>
            </w:pPr>
          </w:p>
        </w:tc>
        <w:tc>
          <w:tcPr>
            <w:tcW w:w="575" w:type="pct"/>
          </w:tcPr>
          <w:p w14:paraId="5656E593" w14:textId="77777777" w:rsidR="005C53DD" w:rsidRPr="009C4A1C" w:rsidRDefault="005C53DD" w:rsidP="00AE21B8">
            <w:pPr>
              <w:rPr>
                <w:rFonts w:ascii="Times New Roman" w:eastAsia="Times New Roman" w:hAnsi="Times New Roman" w:cs="Times New Roman"/>
                <w:sz w:val="24"/>
                <w:szCs w:val="24"/>
              </w:rPr>
            </w:pPr>
          </w:p>
        </w:tc>
      </w:tr>
      <w:tr w:rsidR="005C53DD" w:rsidRPr="009C4A1C" w14:paraId="1684B939" w14:textId="5EB22D10" w:rsidTr="005C53DD">
        <w:trPr>
          <w:gridAfter w:val="1"/>
          <w:wAfter w:w="49" w:type="pct"/>
        </w:trPr>
        <w:tc>
          <w:tcPr>
            <w:tcW w:w="168" w:type="pct"/>
          </w:tcPr>
          <w:p w14:paraId="43A47B07"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13</w:t>
            </w:r>
          </w:p>
        </w:tc>
        <w:tc>
          <w:tcPr>
            <w:tcW w:w="620" w:type="pct"/>
            <w:tcMar>
              <w:top w:w="43" w:type="dxa"/>
              <w:left w:w="115" w:type="dxa"/>
              <w:bottom w:w="43" w:type="dxa"/>
              <w:right w:w="115" w:type="dxa"/>
            </w:tcMar>
          </w:tcPr>
          <w:p w14:paraId="1810A6EB"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continuous learning and adaptability.</w:t>
            </w:r>
          </w:p>
        </w:tc>
        <w:tc>
          <w:tcPr>
            <w:tcW w:w="1115" w:type="pct"/>
            <w:gridSpan w:val="2"/>
          </w:tcPr>
          <w:p w14:paraId="51E04403" w14:textId="77777777" w:rsidR="005C53DD" w:rsidRPr="00ED3052" w:rsidRDefault="005C53DD" w:rsidP="00AE21B8">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39DFB3D"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the importance of continuous learning</w:t>
            </w:r>
          </w:p>
          <w:p w14:paraId="7EBC05F5"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resources for continuous learning (e.g., publications, trade organizations, professional networking, workshops/classes)</w:t>
            </w:r>
          </w:p>
          <w:p w14:paraId="0E3D8E0E"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modifying work performance based on feedback (i.e., being coachable)</w:t>
            </w:r>
          </w:p>
          <w:p w14:paraId="6A7F60E9"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acquiring industry-related professional skills and knowledge (e.g., credentials/certifications)</w:t>
            </w:r>
          </w:p>
          <w:p w14:paraId="33B5C2D5" w14:textId="77777777" w:rsidR="005C53DD" w:rsidRPr="009C4A1C"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to changing job requirements.</w:t>
            </w:r>
          </w:p>
        </w:tc>
        <w:tc>
          <w:tcPr>
            <w:tcW w:w="1150" w:type="pct"/>
            <w:gridSpan w:val="3"/>
          </w:tcPr>
          <w:p w14:paraId="5F002657"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have an open mind and be flexible when confronted with change?</w:t>
            </w:r>
          </w:p>
          <w:p w14:paraId="23CBC3F4"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benefit from constructive feedback?</w:t>
            </w:r>
          </w:p>
          <w:p w14:paraId="5B293424"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strategies are helpful for modifying work performance after receiving feedback?</w:t>
            </w:r>
          </w:p>
          <w:p w14:paraId="56C23460"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actions can an employee take to become eligible for promotion in a given career?</w:t>
            </w:r>
          </w:p>
          <w:p w14:paraId="736024E8"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might one use to keep current in a specific career field?</w:t>
            </w:r>
          </w:p>
        </w:tc>
        <w:tc>
          <w:tcPr>
            <w:tcW w:w="626" w:type="pct"/>
          </w:tcPr>
          <w:p w14:paraId="4A74D6E9" w14:textId="77777777" w:rsidR="005C53DD" w:rsidRPr="00345A5A" w:rsidRDefault="005C53DD" w:rsidP="00AE21B8">
            <w:pPr>
              <w:rPr>
                <w:rFonts w:ascii="Times New Roman" w:eastAsia="Times New Roman" w:hAnsi="Times New Roman" w:cs="Times New Roman"/>
                <w:sz w:val="24"/>
                <w:szCs w:val="24"/>
                <w:lang w:val="pt-BR"/>
              </w:rPr>
            </w:pPr>
            <w:r w:rsidRPr="00345A5A">
              <w:rPr>
                <w:rFonts w:ascii="Times New Roman" w:eastAsia="Times New Roman" w:hAnsi="Times New Roman" w:cs="Times New Roman"/>
                <w:b/>
                <w:bCs/>
                <w:sz w:val="24"/>
                <w:szCs w:val="24"/>
                <w:lang w:val="pt-BR"/>
              </w:rPr>
              <w:t>English:</w:t>
            </w:r>
            <w:r w:rsidRPr="00345A5A">
              <w:rPr>
                <w:rFonts w:ascii="Times New Roman" w:eastAsia="Times New Roman" w:hAnsi="Times New Roman" w:cs="Times New Roman"/>
                <w:sz w:val="24"/>
                <w:szCs w:val="24"/>
                <w:lang w:val="pt-BR"/>
              </w:rPr>
              <w:t xml:space="preserve"> 9.C, 9.DSR, 9.RI, 9.R, 10.C, 10.DSR, 10.RI, 10.6, 10.R, 11.C, 11.DSR, 11.RI, 11.R, 12.C, 12.DSR, 12.RI, 12.R</w:t>
            </w:r>
          </w:p>
          <w:p w14:paraId="7F658195" w14:textId="77777777" w:rsidR="005C53DD" w:rsidRPr="00345A5A" w:rsidRDefault="005C53DD" w:rsidP="00AE21B8">
            <w:pPr>
              <w:rPr>
                <w:rFonts w:ascii="Times New Roman" w:eastAsia="Times New Roman" w:hAnsi="Times New Roman" w:cs="Times New Roman"/>
                <w:sz w:val="24"/>
                <w:szCs w:val="24"/>
                <w:lang w:val="pt-BR"/>
              </w:rPr>
            </w:pPr>
          </w:p>
          <w:p w14:paraId="74292245" w14:textId="77777777" w:rsidR="005C53DD" w:rsidRDefault="005C53DD" w:rsidP="00AE21B8">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691495B1" w14:textId="77777777" w:rsidR="005C53DD" w:rsidRPr="009C4A1C" w:rsidRDefault="005C53DD" w:rsidP="00AE21B8">
            <w:pPr>
              <w:rPr>
                <w:rFonts w:ascii="Times New Roman" w:eastAsia="Times New Roman" w:hAnsi="Times New Roman" w:cs="Times New Roman"/>
                <w:sz w:val="24"/>
                <w:szCs w:val="24"/>
              </w:rPr>
            </w:pPr>
          </w:p>
          <w:p w14:paraId="55BFA567" w14:textId="77777777" w:rsidR="005C53DD" w:rsidRPr="009C4A1C" w:rsidRDefault="005C53DD" w:rsidP="00AE21B8">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PH.1, PH.4</w:t>
            </w:r>
          </w:p>
        </w:tc>
        <w:tc>
          <w:tcPr>
            <w:tcW w:w="697" w:type="pct"/>
            <w:gridSpan w:val="3"/>
          </w:tcPr>
          <w:p w14:paraId="34395528" w14:textId="77777777" w:rsidR="005C53DD" w:rsidRPr="009C4A1C" w:rsidRDefault="005C53DD" w:rsidP="00AE21B8">
            <w:pPr>
              <w:rPr>
                <w:rFonts w:ascii="Times New Roman" w:eastAsia="Times New Roman" w:hAnsi="Times New Roman" w:cs="Times New Roman"/>
                <w:sz w:val="24"/>
                <w:szCs w:val="24"/>
              </w:rPr>
            </w:pPr>
          </w:p>
        </w:tc>
        <w:tc>
          <w:tcPr>
            <w:tcW w:w="575" w:type="pct"/>
          </w:tcPr>
          <w:p w14:paraId="7477B7E5" w14:textId="77777777" w:rsidR="005C53DD" w:rsidRPr="009C4A1C" w:rsidRDefault="005C53DD" w:rsidP="00AE21B8">
            <w:pPr>
              <w:rPr>
                <w:rFonts w:ascii="Times New Roman" w:eastAsia="Times New Roman" w:hAnsi="Times New Roman" w:cs="Times New Roman"/>
                <w:sz w:val="24"/>
                <w:szCs w:val="24"/>
              </w:rPr>
            </w:pPr>
          </w:p>
        </w:tc>
      </w:tr>
      <w:tr w:rsidR="005C53DD" w:rsidRPr="00EC275B" w14:paraId="2E2715EF" w14:textId="2FD6BA6A" w:rsidTr="005C53DD">
        <w:trPr>
          <w:gridAfter w:val="1"/>
          <w:wAfter w:w="49" w:type="pct"/>
        </w:trPr>
        <w:tc>
          <w:tcPr>
            <w:tcW w:w="168" w:type="pct"/>
          </w:tcPr>
          <w:p w14:paraId="7CC28370"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14</w:t>
            </w:r>
          </w:p>
        </w:tc>
        <w:tc>
          <w:tcPr>
            <w:tcW w:w="620" w:type="pct"/>
            <w:tcMar>
              <w:top w:w="43" w:type="dxa"/>
              <w:left w:w="115" w:type="dxa"/>
              <w:bottom w:w="43" w:type="dxa"/>
              <w:right w:w="115" w:type="dxa"/>
            </w:tcMar>
          </w:tcPr>
          <w:p w14:paraId="4D3967AF"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Manage time and resources.</w:t>
            </w:r>
          </w:p>
        </w:tc>
        <w:tc>
          <w:tcPr>
            <w:tcW w:w="1115" w:type="pct"/>
            <w:gridSpan w:val="2"/>
          </w:tcPr>
          <w:p w14:paraId="2E4B7220" w14:textId="77777777" w:rsidR="005C53DD" w:rsidRPr="00ED3052" w:rsidRDefault="005C53DD" w:rsidP="00AE21B8">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should include</w:t>
            </w:r>
          </w:p>
          <w:p w14:paraId="1F660F64"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efficiency </w:t>
            </w:r>
            <w:r w:rsidRPr="00ED3052">
              <w:rPr>
                <w:rFonts w:ascii="Times New Roman" w:eastAsia="Times New Roman" w:hAnsi="Times New Roman" w:cs="Times New Roman"/>
                <w:sz w:val="24"/>
                <w:szCs w:val="24"/>
              </w:rPr>
              <w:t>and </w:t>
            </w:r>
            <w:r w:rsidRPr="00ED3052">
              <w:rPr>
                <w:rFonts w:ascii="Times New Roman" w:eastAsia="Times New Roman" w:hAnsi="Times New Roman" w:cs="Times New Roman"/>
                <w:i/>
                <w:iCs/>
                <w:sz w:val="24"/>
                <w:szCs w:val="24"/>
              </w:rPr>
              <w:t>productivity </w:t>
            </w:r>
            <w:r w:rsidRPr="00ED3052">
              <w:rPr>
                <w:rFonts w:ascii="Times New Roman" w:eastAsia="Times New Roman" w:hAnsi="Times New Roman" w:cs="Times New Roman"/>
                <w:sz w:val="24"/>
                <w:szCs w:val="24"/>
              </w:rPr>
              <w:t>as they relate to time and resource management</w:t>
            </w:r>
          </w:p>
          <w:p w14:paraId="29693A09"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 plan of work</w:t>
            </w:r>
          </w:p>
          <w:p w14:paraId="44E4226B"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differentiating between high- and low-priority tasks</w:t>
            </w:r>
          </w:p>
          <w:p w14:paraId="7F0930B8"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work goals based on time and resources</w:t>
            </w:r>
          </w:p>
          <w:p w14:paraId="1E9EF87C"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considering resources</w:t>
            </w:r>
          </w:p>
          <w:p w14:paraId="53AF676A" w14:textId="77777777" w:rsidR="005C53DD" w:rsidRPr="00ED3052" w:rsidRDefault="005C53DD">
            <w:pPr>
              <w:numPr>
                <w:ilvl w:val="1"/>
                <w:numId w:val="218"/>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human (personnel)—capitalizing on strengths; respecting professional goals</w:t>
            </w:r>
          </w:p>
          <w:p w14:paraId="0B1F3A75" w14:textId="77777777" w:rsidR="005C53DD" w:rsidRPr="00ED3052" w:rsidRDefault="005C53DD">
            <w:pPr>
              <w:numPr>
                <w:ilvl w:val="1"/>
                <w:numId w:val="218"/>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capital—maintaining equipment to ensure longevity and efficiency</w:t>
            </w:r>
          </w:p>
          <w:p w14:paraId="48125207" w14:textId="77777777" w:rsidR="005C53DD" w:rsidRPr="009C4A1C" w:rsidRDefault="005C53DD">
            <w:pPr>
              <w:numPr>
                <w:ilvl w:val="1"/>
                <w:numId w:val="219"/>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natural—using responsible and sustainable practices.</w:t>
            </w:r>
          </w:p>
        </w:tc>
        <w:tc>
          <w:tcPr>
            <w:tcW w:w="1150" w:type="pct"/>
            <w:gridSpan w:val="3"/>
          </w:tcPr>
          <w:p w14:paraId="01E1A0E0"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w:t>
            </w:r>
            <w:r w:rsidRPr="00577044">
              <w:rPr>
                <w:rFonts w:ascii="Times New Roman" w:eastAsia="Times New Roman" w:hAnsi="Times New Roman" w:cs="Times New Roman"/>
                <w:i/>
                <w:iCs/>
                <w:sz w:val="24"/>
                <w:szCs w:val="24"/>
              </w:rPr>
              <w:t>time management</w:t>
            </w:r>
            <w:r w:rsidRPr="00ED3052">
              <w:rPr>
                <w:rFonts w:ascii="Times New Roman" w:eastAsia="Times New Roman" w:hAnsi="Times New Roman" w:cs="Times New Roman"/>
                <w:sz w:val="24"/>
                <w:szCs w:val="24"/>
              </w:rPr>
              <w:t>? How does it affect the workplace?</w:t>
            </w:r>
          </w:p>
          <w:p w14:paraId="47E56C0B"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happens when an employee is not given enough time to accomplish a task?</w:t>
            </w:r>
          </w:p>
          <w:p w14:paraId="476EC474"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prioritize work tasks?</w:t>
            </w:r>
          </w:p>
          <w:p w14:paraId="7F737A8A"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efficiency and productivity related?</w:t>
            </w:r>
          </w:p>
          <w:p w14:paraId="0C310FA0"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equipment? What are possible consequences of not doing so?</w:t>
            </w:r>
          </w:p>
          <w:p w14:paraId="51311A9B"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responsible and sustainable practices in the workplace?</w:t>
            </w:r>
          </w:p>
        </w:tc>
        <w:tc>
          <w:tcPr>
            <w:tcW w:w="626" w:type="pct"/>
          </w:tcPr>
          <w:p w14:paraId="63D68FF6" w14:textId="77777777" w:rsidR="005C53DD" w:rsidRPr="00345A5A" w:rsidRDefault="005C53DD" w:rsidP="00AE21B8">
            <w:pPr>
              <w:rPr>
                <w:rFonts w:ascii="Times New Roman" w:eastAsia="Times New Roman" w:hAnsi="Times New Roman" w:cs="Times New Roman"/>
                <w:sz w:val="24"/>
                <w:szCs w:val="24"/>
                <w:lang w:val="pt-BR"/>
              </w:rPr>
            </w:pPr>
            <w:r w:rsidRPr="00345A5A">
              <w:rPr>
                <w:rFonts w:ascii="Times New Roman" w:eastAsia="Times New Roman" w:hAnsi="Times New Roman" w:cs="Times New Roman"/>
                <w:b/>
                <w:bCs/>
                <w:sz w:val="24"/>
                <w:szCs w:val="24"/>
                <w:lang w:val="pt-BR"/>
              </w:rPr>
              <w:t>English:</w:t>
            </w:r>
            <w:r w:rsidRPr="00345A5A">
              <w:rPr>
                <w:rFonts w:ascii="Times New Roman" w:eastAsia="Times New Roman" w:hAnsi="Times New Roman" w:cs="Times New Roman"/>
                <w:sz w:val="24"/>
                <w:szCs w:val="24"/>
                <w:lang w:val="pt-BR"/>
              </w:rPr>
              <w:t xml:space="preserve"> 9.C, 9.DSR, 9.RI, 9.R, 10.C, 10.DSR, 10.RI, 10.6, 10.R, 11.C, 11.DSR, 11.RI, 11.R, 12.C, 12.DSR, 12.RI, 12.R</w:t>
            </w:r>
          </w:p>
          <w:p w14:paraId="395DC089" w14:textId="77777777" w:rsidR="005C53DD" w:rsidRPr="00345A5A" w:rsidRDefault="005C53DD" w:rsidP="00AE21B8">
            <w:pPr>
              <w:rPr>
                <w:rFonts w:ascii="Times New Roman" w:eastAsia="Times New Roman" w:hAnsi="Times New Roman" w:cs="Times New Roman"/>
                <w:sz w:val="24"/>
                <w:szCs w:val="24"/>
                <w:lang w:val="pt-BR"/>
              </w:rPr>
            </w:pPr>
          </w:p>
          <w:p w14:paraId="5CB01E63" w14:textId="77777777" w:rsidR="005C53DD" w:rsidRDefault="005C53DD" w:rsidP="00AE21B8">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WHII </w:t>
            </w:r>
          </w:p>
          <w:p w14:paraId="6B8A94E7" w14:textId="77777777" w:rsidR="005C53DD" w:rsidRPr="009C4A1C" w:rsidRDefault="005C53DD" w:rsidP="00AE21B8">
            <w:pPr>
              <w:rPr>
                <w:rFonts w:ascii="Times New Roman" w:eastAsia="Times New Roman" w:hAnsi="Times New Roman" w:cs="Times New Roman"/>
                <w:sz w:val="24"/>
                <w:szCs w:val="24"/>
              </w:rPr>
            </w:pPr>
          </w:p>
          <w:p w14:paraId="3E7F530F" w14:textId="77777777" w:rsidR="005C53DD" w:rsidRPr="00345A5A" w:rsidRDefault="005C53DD" w:rsidP="00AE21B8">
            <w:pPr>
              <w:rPr>
                <w:rFonts w:ascii="Times New Roman" w:eastAsia="Times New Roman" w:hAnsi="Times New Roman" w:cs="Times New Roman"/>
                <w:sz w:val="24"/>
                <w:szCs w:val="24"/>
                <w:lang w:val="pt-BR"/>
              </w:rPr>
            </w:pPr>
            <w:r w:rsidRPr="00345A5A">
              <w:rPr>
                <w:rFonts w:ascii="Times New Roman" w:eastAsia="Times New Roman" w:hAnsi="Times New Roman" w:cs="Times New Roman"/>
                <w:b/>
                <w:bCs/>
                <w:sz w:val="24"/>
                <w:szCs w:val="24"/>
                <w:lang w:val="pt-BR"/>
              </w:rPr>
              <w:t>Mathematics:</w:t>
            </w:r>
            <w:r w:rsidRPr="00345A5A">
              <w:rPr>
                <w:rFonts w:ascii="Times New Roman" w:eastAsia="Times New Roman" w:hAnsi="Times New Roman" w:cs="Times New Roman"/>
                <w:sz w:val="24"/>
                <w:szCs w:val="24"/>
                <w:lang w:val="pt-BR"/>
              </w:rPr>
              <w:t xml:space="preserve"> A.4, A.5, A.8, A.9, AFDA.3, AFDA.4, AFDA.5, AFDA.6, AFDA.7, AFDA.8, COM.1, COM.3, COM.5, COM.8</w:t>
            </w:r>
          </w:p>
        </w:tc>
        <w:tc>
          <w:tcPr>
            <w:tcW w:w="697" w:type="pct"/>
            <w:gridSpan w:val="3"/>
          </w:tcPr>
          <w:p w14:paraId="35A24B14" w14:textId="77777777" w:rsidR="005C53DD" w:rsidRPr="00345A5A" w:rsidRDefault="005C53DD" w:rsidP="00AE21B8">
            <w:pPr>
              <w:rPr>
                <w:rFonts w:ascii="Times New Roman" w:eastAsia="Times New Roman" w:hAnsi="Times New Roman" w:cs="Times New Roman"/>
                <w:sz w:val="24"/>
                <w:szCs w:val="24"/>
                <w:lang w:val="pt-BR"/>
              </w:rPr>
            </w:pPr>
          </w:p>
        </w:tc>
        <w:tc>
          <w:tcPr>
            <w:tcW w:w="575" w:type="pct"/>
          </w:tcPr>
          <w:p w14:paraId="5BBA2F7A" w14:textId="77777777" w:rsidR="005C53DD" w:rsidRPr="00345A5A" w:rsidRDefault="005C53DD" w:rsidP="00AE21B8">
            <w:pPr>
              <w:rPr>
                <w:rFonts w:ascii="Times New Roman" w:eastAsia="Times New Roman" w:hAnsi="Times New Roman" w:cs="Times New Roman"/>
                <w:sz w:val="24"/>
                <w:szCs w:val="24"/>
                <w:lang w:val="pt-BR"/>
              </w:rPr>
            </w:pPr>
          </w:p>
        </w:tc>
      </w:tr>
      <w:tr w:rsidR="005C53DD" w:rsidRPr="009C4A1C" w14:paraId="09EC5AD6" w14:textId="10BC334A" w:rsidTr="005C53DD">
        <w:trPr>
          <w:gridAfter w:val="1"/>
          <w:wAfter w:w="49" w:type="pct"/>
        </w:trPr>
        <w:tc>
          <w:tcPr>
            <w:tcW w:w="168" w:type="pct"/>
          </w:tcPr>
          <w:p w14:paraId="2C81393B"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15</w:t>
            </w:r>
          </w:p>
        </w:tc>
        <w:tc>
          <w:tcPr>
            <w:tcW w:w="620" w:type="pct"/>
            <w:tcMar>
              <w:top w:w="43" w:type="dxa"/>
              <w:left w:w="115" w:type="dxa"/>
              <w:bottom w:w="43" w:type="dxa"/>
              <w:right w:w="115" w:type="dxa"/>
            </w:tcMar>
          </w:tcPr>
          <w:p w14:paraId="747D6A3E"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information-literacy skills.</w:t>
            </w:r>
          </w:p>
        </w:tc>
        <w:tc>
          <w:tcPr>
            <w:tcW w:w="1115" w:type="pct"/>
            <w:gridSpan w:val="2"/>
          </w:tcPr>
          <w:p w14:paraId="0A61B640" w14:textId="77777777" w:rsidR="005C53DD" w:rsidRPr="00ED3052" w:rsidRDefault="005C53DD" w:rsidP="00AE21B8">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199741D"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information literacy</w:t>
            </w:r>
          </w:p>
          <w:p w14:paraId="57086595"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locating and evaluating credible and relevant sources of information</w:t>
            </w:r>
          </w:p>
          <w:p w14:paraId="782DF84A" w14:textId="77777777" w:rsidR="005C53DD" w:rsidRPr="009C4A1C"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information effectively to accomplish work-related tasks.</w:t>
            </w:r>
          </w:p>
        </w:tc>
        <w:tc>
          <w:tcPr>
            <w:tcW w:w="1150" w:type="pct"/>
            <w:gridSpan w:val="3"/>
          </w:tcPr>
          <w:p w14:paraId="169B360E"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w:t>
            </w:r>
            <w:r w:rsidRPr="00707DDB">
              <w:rPr>
                <w:rFonts w:ascii="Times New Roman" w:eastAsia="Times New Roman" w:hAnsi="Times New Roman" w:cs="Times New Roman"/>
                <w:sz w:val="24"/>
                <w:szCs w:val="24"/>
              </w:rPr>
              <w:t> </w:t>
            </w:r>
            <w:r w:rsidRPr="00577044">
              <w:rPr>
                <w:rFonts w:ascii="Times New Roman" w:eastAsia="Times New Roman" w:hAnsi="Times New Roman" w:cs="Times New Roman"/>
                <w:i/>
                <w:iCs/>
                <w:sz w:val="24"/>
                <w:szCs w:val="24"/>
              </w:rPr>
              <w:t>information literacy</w:t>
            </w:r>
            <w:r w:rsidRPr="00ED3052">
              <w:rPr>
                <w:rFonts w:ascii="Times New Roman" w:eastAsia="Times New Roman" w:hAnsi="Times New Roman" w:cs="Times New Roman"/>
                <w:sz w:val="24"/>
                <w:szCs w:val="24"/>
              </w:rPr>
              <w:t>?</w:t>
            </w:r>
          </w:p>
          <w:p w14:paraId="5B7584A3"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sources of information be evaluated and verified for credibility?</w:t>
            </w:r>
          </w:p>
          <w:p w14:paraId="466E3AFB"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locate credible and relevant information sources within a potential career cluster?</w:t>
            </w:r>
          </w:p>
        </w:tc>
        <w:tc>
          <w:tcPr>
            <w:tcW w:w="626" w:type="pct"/>
          </w:tcPr>
          <w:p w14:paraId="0DD979E4" w14:textId="77777777" w:rsidR="005C53DD" w:rsidRPr="00345A5A" w:rsidRDefault="005C53DD" w:rsidP="00AE21B8">
            <w:pPr>
              <w:rPr>
                <w:rFonts w:ascii="Times New Roman" w:eastAsia="Times New Roman" w:hAnsi="Times New Roman" w:cs="Times New Roman"/>
                <w:sz w:val="24"/>
                <w:szCs w:val="24"/>
                <w:lang w:val="pt-BR"/>
              </w:rPr>
            </w:pPr>
            <w:r w:rsidRPr="00345A5A">
              <w:rPr>
                <w:rFonts w:ascii="Times New Roman" w:eastAsia="Times New Roman" w:hAnsi="Times New Roman" w:cs="Times New Roman"/>
                <w:b/>
                <w:bCs/>
                <w:sz w:val="24"/>
                <w:szCs w:val="24"/>
                <w:lang w:val="pt-BR"/>
              </w:rPr>
              <w:t>English:</w:t>
            </w:r>
            <w:r w:rsidRPr="00345A5A">
              <w:rPr>
                <w:rFonts w:ascii="Times New Roman" w:eastAsia="Times New Roman" w:hAnsi="Times New Roman" w:cs="Times New Roman"/>
                <w:sz w:val="24"/>
                <w:szCs w:val="24"/>
                <w:lang w:val="pt-BR"/>
              </w:rPr>
              <w:t xml:space="preserve"> 9.C, 9.DSR, 9.RI, 9.R, 10.C, 10.DSR, 10.RI, 10.6, 10.R, 11.C, 11.DSR, 11.RI, 11.R, 12.C, 12.DSR, 12.RI, 12.R</w:t>
            </w:r>
          </w:p>
          <w:p w14:paraId="6B25D6F9" w14:textId="77777777" w:rsidR="005C53DD" w:rsidRPr="00345A5A" w:rsidRDefault="005C53DD" w:rsidP="00AE21B8">
            <w:pPr>
              <w:rPr>
                <w:rFonts w:ascii="Times New Roman" w:eastAsia="Times New Roman" w:hAnsi="Times New Roman" w:cs="Times New Roman"/>
                <w:sz w:val="24"/>
                <w:szCs w:val="24"/>
                <w:lang w:val="pt-BR"/>
              </w:rPr>
            </w:pPr>
          </w:p>
          <w:p w14:paraId="25B502AC" w14:textId="77777777" w:rsidR="005C53DD" w:rsidRPr="009C4A1C" w:rsidRDefault="005C53DD" w:rsidP="00AE21B8">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2C344FD6" w14:textId="77777777" w:rsidR="005C53DD" w:rsidRDefault="005C53DD" w:rsidP="00AE21B8">
            <w:pPr>
              <w:rPr>
                <w:rFonts w:ascii="Times New Roman" w:eastAsia="Times New Roman" w:hAnsi="Times New Roman" w:cs="Times New Roman"/>
                <w:sz w:val="24"/>
                <w:szCs w:val="24"/>
              </w:rPr>
            </w:pPr>
          </w:p>
          <w:p w14:paraId="6DE785ED" w14:textId="77777777" w:rsidR="005C53DD" w:rsidRPr="009C4A1C" w:rsidRDefault="005C53DD" w:rsidP="00AE21B8">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A.8, A.9, AFDA.3, AFDA.4, AFDA.6, AFDA.7, AFDA.8, DM.8, PS.1*, PS.2*, PS.3*, PS.4*, PS.7*, PS.8*, PS.9*, PS.10*</w:t>
            </w:r>
          </w:p>
          <w:p w14:paraId="6609D659" w14:textId="77777777" w:rsidR="005C53DD" w:rsidRDefault="005C53DD" w:rsidP="00AE21B8">
            <w:pPr>
              <w:rPr>
                <w:rFonts w:ascii="Times New Roman" w:eastAsia="Times New Roman" w:hAnsi="Times New Roman" w:cs="Times New Roman"/>
                <w:sz w:val="24"/>
                <w:szCs w:val="24"/>
              </w:rPr>
            </w:pPr>
          </w:p>
          <w:p w14:paraId="2270FAE9" w14:textId="77777777" w:rsidR="005C53DD" w:rsidRPr="009C4A1C" w:rsidRDefault="005C53DD" w:rsidP="00AE21B8">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 PH.1</w:t>
            </w:r>
          </w:p>
        </w:tc>
        <w:tc>
          <w:tcPr>
            <w:tcW w:w="697" w:type="pct"/>
            <w:gridSpan w:val="3"/>
          </w:tcPr>
          <w:p w14:paraId="635689AB" w14:textId="77777777" w:rsidR="005C53DD" w:rsidRPr="009C4A1C" w:rsidRDefault="005C53DD" w:rsidP="00AE21B8">
            <w:pPr>
              <w:rPr>
                <w:rFonts w:ascii="Times New Roman" w:eastAsia="Times New Roman" w:hAnsi="Times New Roman" w:cs="Times New Roman"/>
                <w:sz w:val="24"/>
                <w:szCs w:val="24"/>
              </w:rPr>
            </w:pPr>
          </w:p>
        </w:tc>
        <w:tc>
          <w:tcPr>
            <w:tcW w:w="575" w:type="pct"/>
          </w:tcPr>
          <w:p w14:paraId="1F085ACD" w14:textId="77777777" w:rsidR="005C53DD" w:rsidRPr="009C4A1C" w:rsidRDefault="005C53DD" w:rsidP="00AE21B8">
            <w:pPr>
              <w:rPr>
                <w:rFonts w:ascii="Times New Roman" w:eastAsia="Times New Roman" w:hAnsi="Times New Roman" w:cs="Times New Roman"/>
                <w:sz w:val="24"/>
                <w:szCs w:val="24"/>
              </w:rPr>
            </w:pPr>
          </w:p>
        </w:tc>
      </w:tr>
      <w:tr w:rsidR="005C53DD" w:rsidRPr="009C4A1C" w14:paraId="7E0B4C5A" w14:textId="1E9037CD" w:rsidTr="005C53DD">
        <w:trPr>
          <w:gridAfter w:val="1"/>
          <w:wAfter w:w="49" w:type="pct"/>
        </w:trPr>
        <w:tc>
          <w:tcPr>
            <w:tcW w:w="168" w:type="pct"/>
          </w:tcPr>
          <w:p w14:paraId="4B6584EE"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16</w:t>
            </w:r>
          </w:p>
        </w:tc>
        <w:tc>
          <w:tcPr>
            <w:tcW w:w="620" w:type="pct"/>
            <w:tcMar>
              <w:top w:w="43" w:type="dxa"/>
              <w:left w:w="115" w:type="dxa"/>
              <w:bottom w:w="43" w:type="dxa"/>
              <w:right w:w="115" w:type="dxa"/>
            </w:tcMar>
          </w:tcPr>
          <w:p w14:paraId="10A9795A"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Demonstrate an understanding of information security. </w:t>
            </w:r>
          </w:p>
        </w:tc>
        <w:tc>
          <w:tcPr>
            <w:tcW w:w="1115" w:type="pct"/>
            <w:gridSpan w:val="2"/>
          </w:tcPr>
          <w:p w14:paraId="50A131D5" w14:textId="77777777" w:rsidR="005C53DD" w:rsidRPr="00ED3052" w:rsidRDefault="005C53DD" w:rsidP="00AE21B8">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5301A4CD"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various information types/formats (e.g., paper, electronic)</w:t>
            </w:r>
          </w:p>
          <w:p w14:paraId="011C1FF2"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cybersecurity (e.g., risks, threats, vulnerabilities)</w:t>
            </w:r>
          </w:p>
          <w:p w14:paraId="2F0247BA"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technology ethically (e.g., appropriately using social networks, managing personal information)</w:t>
            </w:r>
          </w:p>
          <w:p w14:paraId="058688FC"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abiding by workplace policies (e.g., acceptable use policy [AUP])</w:t>
            </w:r>
          </w:p>
          <w:p w14:paraId="1541E56F"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protecting confidentiality (e.g., protecting login information and customer information)</w:t>
            </w:r>
          </w:p>
          <w:p w14:paraId="1C0B7FCC" w14:textId="77777777" w:rsidR="005C53DD" w:rsidRPr="009C4A1C"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workplace security procedures.</w:t>
            </w:r>
          </w:p>
        </w:tc>
        <w:tc>
          <w:tcPr>
            <w:tcW w:w="1150" w:type="pct"/>
            <w:gridSpan w:val="3"/>
          </w:tcPr>
          <w:p w14:paraId="0032743E"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w:t>
            </w:r>
            <w:r w:rsidRPr="00577044">
              <w:rPr>
                <w:rFonts w:ascii="Times New Roman" w:eastAsia="Times New Roman" w:hAnsi="Times New Roman" w:cs="Times New Roman"/>
                <w:i/>
                <w:iCs/>
                <w:sz w:val="24"/>
                <w:szCs w:val="24"/>
              </w:rPr>
              <w:t>cybersecurity</w:t>
            </w:r>
            <w:r w:rsidRPr="00ED3052">
              <w:rPr>
                <w:rFonts w:ascii="Times New Roman" w:eastAsia="Times New Roman" w:hAnsi="Times New Roman" w:cs="Times New Roman"/>
                <w:sz w:val="24"/>
                <w:szCs w:val="24"/>
              </w:rPr>
              <w:t>? Why is it important?</w:t>
            </w:r>
          </w:p>
          <w:p w14:paraId="2AA2100E"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information is considered sensitive? How can a person protect sensitive information?</w:t>
            </w:r>
          </w:p>
          <w:p w14:paraId="264EBAA6"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failing to protect confidentiality?</w:t>
            </w:r>
          </w:p>
          <w:p w14:paraId="355B3C72"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an employee failing to adhere to a company's AUP?</w:t>
            </w:r>
          </w:p>
        </w:tc>
        <w:tc>
          <w:tcPr>
            <w:tcW w:w="626" w:type="pct"/>
          </w:tcPr>
          <w:p w14:paraId="082AC436" w14:textId="77777777" w:rsidR="005C53DD" w:rsidRPr="00720223" w:rsidRDefault="005C53DD" w:rsidP="00AE21B8">
            <w:pPr>
              <w:rPr>
                <w:rFonts w:ascii="Times New Roman" w:eastAsia="Times New Roman" w:hAnsi="Times New Roman" w:cs="Times New Roman"/>
                <w:sz w:val="24"/>
                <w:szCs w:val="24"/>
                <w:lang w:val="pt-BR"/>
              </w:rPr>
            </w:pPr>
            <w:r w:rsidRPr="009C675F">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 9.W</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 xml:space="preserve"> </w:t>
            </w:r>
            <w:r w:rsidRPr="00720223">
              <w:rPr>
                <w:rFonts w:ascii="Times New Roman" w:eastAsia="Times New Roman" w:hAnsi="Times New Roman" w:cs="Times New Roman"/>
                <w:sz w:val="24"/>
                <w:szCs w:val="24"/>
                <w:lang w:val="pt-BR"/>
              </w:rPr>
              <w:t>DSR, 10.RI, 10.W, 10.R, 11.C, 11.DSR, 11.RI, 11.W, 11.R, 12.C, 12.DSR, 12.RI, 12.W, 12.R</w:t>
            </w:r>
          </w:p>
          <w:p w14:paraId="6BB5FED4" w14:textId="77777777" w:rsidR="005C53DD" w:rsidRPr="00720223" w:rsidRDefault="005C53DD" w:rsidP="00AE21B8">
            <w:pPr>
              <w:rPr>
                <w:rFonts w:ascii="Times New Roman" w:eastAsia="Times New Roman" w:hAnsi="Times New Roman" w:cs="Times New Roman"/>
                <w:sz w:val="24"/>
                <w:szCs w:val="24"/>
                <w:lang w:val="pt-BR"/>
              </w:rPr>
            </w:pPr>
          </w:p>
          <w:p w14:paraId="3FFDFDD8" w14:textId="77777777" w:rsidR="005C53DD" w:rsidRPr="009C4A1C" w:rsidRDefault="005C53DD" w:rsidP="00AE21B8">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0E001C37" w14:textId="77777777" w:rsidR="005C53DD" w:rsidRDefault="005C53DD" w:rsidP="00AE21B8">
            <w:pPr>
              <w:rPr>
                <w:rFonts w:ascii="Times New Roman" w:eastAsia="Times New Roman" w:hAnsi="Times New Roman" w:cs="Times New Roman"/>
                <w:sz w:val="24"/>
                <w:szCs w:val="24"/>
              </w:rPr>
            </w:pPr>
          </w:p>
          <w:p w14:paraId="35472E2B" w14:textId="77777777" w:rsidR="005C53DD" w:rsidRPr="009C4A1C" w:rsidRDefault="005C53DD" w:rsidP="00AE21B8">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COM.10</w:t>
            </w:r>
          </w:p>
        </w:tc>
        <w:tc>
          <w:tcPr>
            <w:tcW w:w="697" w:type="pct"/>
            <w:gridSpan w:val="3"/>
          </w:tcPr>
          <w:p w14:paraId="06C2E657" w14:textId="77777777" w:rsidR="005C53DD" w:rsidRPr="009C4A1C" w:rsidRDefault="005C53DD" w:rsidP="00AE21B8">
            <w:pPr>
              <w:rPr>
                <w:rFonts w:ascii="Times New Roman" w:eastAsia="Times New Roman" w:hAnsi="Times New Roman" w:cs="Times New Roman"/>
                <w:sz w:val="24"/>
                <w:szCs w:val="24"/>
              </w:rPr>
            </w:pPr>
          </w:p>
        </w:tc>
        <w:tc>
          <w:tcPr>
            <w:tcW w:w="575" w:type="pct"/>
          </w:tcPr>
          <w:p w14:paraId="1DB97856" w14:textId="77777777" w:rsidR="005C53DD" w:rsidRPr="009C4A1C" w:rsidRDefault="005C53DD" w:rsidP="00AE21B8">
            <w:pPr>
              <w:rPr>
                <w:rFonts w:ascii="Times New Roman" w:eastAsia="Times New Roman" w:hAnsi="Times New Roman" w:cs="Times New Roman"/>
                <w:sz w:val="24"/>
                <w:szCs w:val="24"/>
              </w:rPr>
            </w:pPr>
          </w:p>
        </w:tc>
      </w:tr>
      <w:tr w:rsidR="005C53DD" w:rsidRPr="00EC275B" w14:paraId="4E8ED9D9" w14:textId="6F4A2BF1" w:rsidTr="005C53DD">
        <w:trPr>
          <w:gridAfter w:val="1"/>
          <w:wAfter w:w="49" w:type="pct"/>
        </w:trPr>
        <w:tc>
          <w:tcPr>
            <w:tcW w:w="168" w:type="pct"/>
          </w:tcPr>
          <w:p w14:paraId="127D141B"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17</w:t>
            </w:r>
          </w:p>
        </w:tc>
        <w:tc>
          <w:tcPr>
            <w:tcW w:w="620" w:type="pct"/>
            <w:tcMar>
              <w:top w:w="43" w:type="dxa"/>
              <w:left w:w="115" w:type="dxa"/>
              <w:bottom w:w="43" w:type="dxa"/>
              <w:right w:w="115" w:type="dxa"/>
            </w:tcMar>
          </w:tcPr>
          <w:p w14:paraId="63790994"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Maintain working knowledge of current information-technology (IT) systems.</w:t>
            </w:r>
          </w:p>
        </w:tc>
        <w:tc>
          <w:tcPr>
            <w:tcW w:w="1115" w:type="pct"/>
            <w:gridSpan w:val="2"/>
          </w:tcPr>
          <w:p w14:paraId="35714E54" w14:textId="77777777" w:rsidR="005C53DD" w:rsidRPr="00ED3052" w:rsidRDefault="005C53DD" w:rsidP="00AE21B8">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working knowledge of current IT systems may include, but is not limited to,</w:t>
            </w:r>
          </w:p>
          <w:p w14:paraId="56D6C501"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hardware and devices (e.g., peripherals)</w:t>
            </w:r>
          </w:p>
          <w:p w14:paraId="0850A510"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and applications</w:t>
            </w:r>
          </w:p>
          <w:p w14:paraId="18D9074B"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cloud-based services</w:t>
            </w:r>
          </w:p>
          <w:p w14:paraId="58F98FBA"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file-sharing techniques</w:t>
            </w:r>
          </w:p>
          <w:p w14:paraId="790BB759"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emerging technologies</w:t>
            </w:r>
          </w:p>
          <w:p w14:paraId="5185B6EF" w14:textId="77777777" w:rsidR="005C53DD" w:rsidRPr="009C4A1C"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troubleshooting protocols and techniques.</w:t>
            </w:r>
          </w:p>
        </w:tc>
        <w:tc>
          <w:tcPr>
            <w:tcW w:w="1150" w:type="pct"/>
            <w:gridSpan w:val="3"/>
          </w:tcPr>
          <w:p w14:paraId="11C7D45B"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systems are common within a given industry?</w:t>
            </w:r>
          </w:p>
          <w:p w14:paraId="3A2A5F41"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keep current with information technology?</w:t>
            </w:r>
          </w:p>
          <w:p w14:paraId="0695234C"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should be taken if there is a problem with technology in the workplace?</w:t>
            </w:r>
          </w:p>
        </w:tc>
        <w:tc>
          <w:tcPr>
            <w:tcW w:w="626" w:type="pct"/>
          </w:tcPr>
          <w:p w14:paraId="2277D68E" w14:textId="77777777" w:rsidR="005C53DD" w:rsidRPr="00345A5A" w:rsidRDefault="005C53DD" w:rsidP="00AE21B8">
            <w:pPr>
              <w:rPr>
                <w:rFonts w:ascii="Times New Roman" w:eastAsia="Times New Roman" w:hAnsi="Times New Roman" w:cs="Times New Roman"/>
                <w:sz w:val="24"/>
                <w:szCs w:val="24"/>
                <w:lang w:val="pt-BR"/>
              </w:rPr>
            </w:pPr>
            <w:r w:rsidRPr="00345A5A">
              <w:rPr>
                <w:rFonts w:ascii="Times New Roman" w:eastAsia="Times New Roman" w:hAnsi="Times New Roman" w:cs="Times New Roman"/>
                <w:b/>
                <w:bCs/>
                <w:sz w:val="24"/>
                <w:szCs w:val="24"/>
                <w:lang w:val="pt-BR"/>
              </w:rPr>
              <w:t>English:</w:t>
            </w:r>
            <w:r w:rsidRPr="00345A5A">
              <w:rPr>
                <w:rFonts w:ascii="Times New Roman" w:eastAsia="Times New Roman" w:hAnsi="Times New Roman" w:cs="Times New Roman"/>
                <w:sz w:val="24"/>
                <w:szCs w:val="24"/>
                <w:lang w:val="pt-BR"/>
              </w:rPr>
              <w:t xml:space="preserve"> 9.C, 9.W, 9.R, 10.C, 10.W, 10.R, 11.C, 11.W, 11.R, 12.C, 12.W, 12.R</w:t>
            </w:r>
          </w:p>
          <w:p w14:paraId="6A6EC50C" w14:textId="77777777" w:rsidR="005C53DD" w:rsidRPr="00345A5A" w:rsidRDefault="005C53DD" w:rsidP="00AE21B8">
            <w:pPr>
              <w:rPr>
                <w:rFonts w:ascii="Times New Roman" w:eastAsia="Times New Roman" w:hAnsi="Times New Roman" w:cs="Times New Roman"/>
                <w:sz w:val="24"/>
                <w:szCs w:val="24"/>
                <w:lang w:val="pt-BR"/>
              </w:rPr>
            </w:pPr>
          </w:p>
          <w:p w14:paraId="368A57CB" w14:textId="77777777" w:rsidR="005C53DD" w:rsidRPr="009C4A1C" w:rsidRDefault="005C53DD" w:rsidP="00AE21B8">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7456D8F1" w14:textId="77777777" w:rsidR="005C53DD" w:rsidRPr="009C4A1C" w:rsidRDefault="005C53DD" w:rsidP="00AE21B8">
            <w:pPr>
              <w:rPr>
                <w:rFonts w:ascii="Times New Roman" w:eastAsia="Times New Roman" w:hAnsi="Times New Roman" w:cs="Times New Roman"/>
                <w:sz w:val="24"/>
                <w:szCs w:val="24"/>
              </w:rPr>
            </w:pPr>
          </w:p>
          <w:p w14:paraId="42CD795B" w14:textId="77777777" w:rsidR="005C53DD" w:rsidRPr="00345A5A" w:rsidRDefault="005C53DD" w:rsidP="00AE21B8">
            <w:pPr>
              <w:rPr>
                <w:rFonts w:ascii="Times New Roman" w:eastAsia="Times New Roman" w:hAnsi="Times New Roman" w:cs="Times New Roman"/>
                <w:sz w:val="24"/>
                <w:szCs w:val="24"/>
                <w:lang w:val="pt-BR"/>
              </w:rPr>
            </w:pPr>
            <w:r w:rsidRPr="00345A5A">
              <w:rPr>
                <w:rFonts w:ascii="Times New Roman" w:eastAsia="Times New Roman" w:hAnsi="Times New Roman" w:cs="Times New Roman"/>
                <w:b/>
                <w:bCs/>
                <w:sz w:val="24"/>
                <w:szCs w:val="24"/>
                <w:lang w:val="pt-BR"/>
              </w:rPr>
              <w:t>Mathematics:</w:t>
            </w:r>
            <w:r w:rsidRPr="00345A5A">
              <w:rPr>
                <w:rFonts w:ascii="Times New Roman" w:eastAsia="Times New Roman" w:hAnsi="Times New Roman" w:cs="Times New Roman"/>
                <w:sz w:val="24"/>
                <w:szCs w:val="24"/>
                <w:lang w:val="pt-BR"/>
              </w:rPr>
              <w:t xml:space="preserve"> COM.1, COM.2, COM.7, COM.9, COM.10, COM.11, COM.16, COM.18, PS.17 </w:t>
            </w:r>
          </w:p>
        </w:tc>
        <w:tc>
          <w:tcPr>
            <w:tcW w:w="697" w:type="pct"/>
            <w:gridSpan w:val="3"/>
          </w:tcPr>
          <w:p w14:paraId="5FB56FCC" w14:textId="77777777" w:rsidR="005C53DD" w:rsidRPr="00345A5A" w:rsidRDefault="005C53DD" w:rsidP="00AE21B8">
            <w:pPr>
              <w:rPr>
                <w:rFonts w:ascii="Times New Roman" w:eastAsia="Times New Roman" w:hAnsi="Times New Roman" w:cs="Times New Roman"/>
                <w:sz w:val="24"/>
                <w:szCs w:val="24"/>
                <w:lang w:val="pt-BR"/>
              </w:rPr>
            </w:pPr>
          </w:p>
        </w:tc>
        <w:tc>
          <w:tcPr>
            <w:tcW w:w="575" w:type="pct"/>
          </w:tcPr>
          <w:p w14:paraId="0B84BF4E" w14:textId="77777777" w:rsidR="005C53DD" w:rsidRPr="00345A5A" w:rsidRDefault="005C53DD" w:rsidP="00AE21B8">
            <w:pPr>
              <w:rPr>
                <w:rFonts w:ascii="Times New Roman" w:eastAsia="Times New Roman" w:hAnsi="Times New Roman" w:cs="Times New Roman"/>
                <w:sz w:val="24"/>
                <w:szCs w:val="24"/>
                <w:lang w:val="pt-BR"/>
              </w:rPr>
            </w:pPr>
          </w:p>
        </w:tc>
      </w:tr>
      <w:tr w:rsidR="005C53DD" w:rsidRPr="00EC275B" w14:paraId="617174AD" w14:textId="7EABC576" w:rsidTr="005C53DD">
        <w:trPr>
          <w:gridAfter w:val="1"/>
          <w:wAfter w:w="49" w:type="pct"/>
        </w:trPr>
        <w:tc>
          <w:tcPr>
            <w:tcW w:w="168" w:type="pct"/>
          </w:tcPr>
          <w:p w14:paraId="59483385"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18</w:t>
            </w:r>
          </w:p>
        </w:tc>
        <w:tc>
          <w:tcPr>
            <w:tcW w:w="620" w:type="pct"/>
            <w:tcMar>
              <w:top w:w="43" w:type="dxa"/>
              <w:left w:w="115" w:type="dxa"/>
              <w:bottom w:w="43" w:type="dxa"/>
              <w:right w:w="115" w:type="dxa"/>
            </w:tcMar>
          </w:tcPr>
          <w:p w14:paraId="41ED5F6A"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proficiency with</w:t>
            </w:r>
          </w:p>
          <w:p w14:paraId="4A724724"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technologies, tools, and machines common to a specific occupation.</w:t>
            </w:r>
          </w:p>
        </w:tc>
        <w:tc>
          <w:tcPr>
            <w:tcW w:w="1115" w:type="pct"/>
            <w:gridSpan w:val="2"/>
          </w:tcPr>
          <w:p w14:paraId="1D1FFD8E"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selecting and using technology, tools, and machines to accomplish work.</w:t>
            </w:r>
          </w:p>
        </w:tc>
        <w:tc>
          <w:tcPr>
            <w:tcW w:w="1150" w:type="pct"/>
            <w:gridSpan w:val="3"/>
          </w:tcPr>
          <w:p w14:paraId="6F4F0361"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tools, or machines are common in a given industry?</w:t>
            </w:r>
          </w:p>
          <w:p w14:paraId="4541956D"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technology, tools, or machines used to accomplish job tasks efficiently?</w:t>
            </w:r>
          </w:p>
          <w:p w14:paraId="000E53BD"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be proficient with industry-specific technology, tools, and machines?</w:t>
            </w:r>
          </w:p>
        </w:tc>
        <w:tc>
          <w:tcPr>
            <w:tcW w:w="626" w:type="pct"/>
          </w:tcPr>
          <w:p w14:paraId="40AF24AB" w14:textId="77777777" w:rsidR="005C53DD" w:rsidRPr="009C4A1C" w:rsidRDefault="005C53DD" w:rsidP="00AE21B8">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1A1E9801" w14:textId="77777777" w:rsidR="005C53DD" w:rsidRPr="009C4A1C" w:rsidRDefault="005C53DD" w:rsidP="00AE21B8">
            <w:pPr>
              <w:rPr>
                <w:rFonts w:ascii="Times New Roman" w:eastAsia="Times New Roman" w:hAnsi="Times New Roman" w:cs="Times New Roman"/>
                <w:sz w:val="24"/>
                <w:szCs w:val="24"/>
              </w:rPr>
            </w:pPr>
          </w:p>
          <w:p w14:paraId="22BA2459" w14:textId="77777777" w:rsidR="005C53DD" w:rsidRPr="00345A5A" w:rsidRDefault="005C53DD" w:rsidP="00AE21B8">
            <w:pPr>
              <w:rPr>
                <w:rFonts w:ascii="Times New Roman" w:eastAsia="Times New Roman" w:hAnsi="Times New Roman" w:cs="Times New Roman"/>
                <w:sz w:val="24"/>
                <w:szCs w:val="24"/>
                <w:lang w:val="pt-BR"/>
              </w:rPr>
            </w:pPr>
            <w:r w:rsidRPr="00345A5A">
              <w:rPr>
                <w:rFonts w:ascii="Times New Roman" w:eastAsia="Times New Roman" w:hAnsi="Times New Roman" w:cs="Times New Roman"/>
                <w:b/>
                <w:bCs/>
                <w:sz w:val="24"/>
                <w:szCs w:val="24"/>
                <w:lang w:val="pt-BR"/>
              </w:rPr>
              <w:t>Mathematics:</w:t>
            </w:r>
            <w:r w:rsidRPr="00345A5A">
              <w:rPr>
                <w:rFonts w:ascii="Times New Roman" w:eastAsia="Times New Roman" w:hAnsi="Times New Roman" w:cs="Times New Roman"/>
                <w:sz w:val="24"/>
                <w:szCs w:val="24"/>
                <w:lang w:val="pt-BR"/>
              </w:rPr>
              <w:t xml:space="preserve"> A.7, A.8, A.9, AFDA.1, AFDA.3, AFDA.5, AII.4, AII.7, AII.9, COM.1, COM.7, COM.10, COM.11, COM.12, COM.16</w:t>
            </w:r>
          </w:p>
        </w:tc>
        <w:tc>
          <w:tcPr>
            <w:tcW w:w="697" w:type="pct"/>
            <w:gridSpan w:val="3"/>
          </w:tcPr>
          <w:p w14:paraId="5A1136D5" w14:textId="77777777" w:rsidR="005C53DD" w:rsidRPr="00345A5A" w:rsidRDefault="005C53DD" w:rsidP="00AE21B8">
            <w:pPr>
              <w:rPr>
                <w:rFonts w:ascii="Times New Roman" w:eastAsia="Times New Roman" w:hAnsi="Times New Roman" w:cs="Times New Roman"/>
                <w:sz w:val="24"/>
                <w:szCs w:val="24"/>
                <w:lang w:val="pt-BR"/>
              </w:rPr>
            </w:pPr>
          </w:p>
        </w:tc>
        <w:tc>
          <w:tcPr>
            <w:tcW w:w="575" w:type="pct"/>
          </w:tcPr>
          <w:p w14:paraId="1EC32D91" w14:textId="77777777" w:rsidR="005C53DD" w:rsidRPr="00345A5A" w:rsidRDefault="005C53DD" w:rsidP="00AE21B8">
            <w:pPr>
              <w:rPr>
                <w:rFonts w:ascii="Times New Roman" w:eastAsia="Times New Roman" w:hAnsi="Times New Roman" w:cs="Times New Roman"/>
                <w:sz w:val="24"/>
                <w:szCs w:val="24"/>
                <w:lang w:val="pt-BR"/>
              </w:rPr>
            </w:pPr>
          </w:p>
        </w:tc>
      </w:tr>
      <w:tr w:rsidR="005C53DD" w:rsidRPr="009C4A1C" w14:paraId="70C10968" w14:textId="40B7C428" w:rsidTr="005C53DD">
        <w:trPr>
          <w:gridAfter w:val="1"/>
          <w:wAfter w:w="49" w:type="pct"/>
        </w:trPr>
        <w:tc>
          <w:tcPr>
            <w:tcW w:w="168" w:type="pct"/>
          </w:tcPr>
          <w:p w14:paraId="5895EEE2" w14:textId="77777777" w:rsidR="005C53DD" w:rsidRPr="009C4A1C" w:rsidRDefault="005C53DD" w:rsidP="00AE21B8">
            <w:pPr>
              <w:rPr>
                <w:rFonts w:ascii="Times New Roman" w:eastAsia="Times New Roman" w:hAnsi="Times New Roman" w:cs="Times New Roman"/>
                <w:sz w:val="24"/>
                <w:szCs w:val="24"/>
                <w:lang w:val="fr-FR"/>
              </w:rPr>
            </w:pPr>
            <w:r w:rsidRPr="009C4A1C">
              <w:rPr>
                <w:rFonts w:ascii="Times New Roman" w:eastAsia="Times New Roman" w:hAnsi="Times New Roman" w:cs="Times New Roman"/>
                <w:sz w:val="24"/>
                <w:szCs w:val="24"/>
                <w:lang w:val="fr-FR"/>
              </w:rPr>
              <w:t>19</w:t>
            </w:r>
          </w:p>
        </w:tc>
        <w:tc>
          <w:tcPr>
            <w:tcW w:w="620" w:type="pct"/>
            <w:tcMar>
              <w:top w:w="43" w:type="dxa"/>
              <w:left w:w="115" w:type="dxa"/>
              <w:bottom w:w="43" w:type="dxa"/>
              <w:right w:w="115" w:type="dxa"/>
            </w:tcMar>
          </w:tcPr>
          <w:p w14:paraId="0AFA2C5F"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Apply mathematical skills to job-specific tasks.</w:t>
            </w:r>
          </w:p>
        </w:tc>
        <w:tc>
          <w:tcPr>
            <w:tcW w:w="1115" w:type="pct"/>
            <w:gridSpan w:val="2"/>
          </w:tcPr>
          <w:p w14:paraId="3A84EAF0" w14:textId="77777777" w:rsidR="005C53DD" w:rsidRPr="00ED3052" w:rsidRDefault="005C53DD" w:rsidP="00AE21B8">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Application could include</w:t>
            </w:r>
          </w:p>
          <w:p w14:paraId="1835DC65"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performing calculations (e.g., percentages, fractions, addition, subtraction, averages, measurement, conversions, monetary transactions)</w:t>
            </w:r>
          </w:p>
          <w:p w14:paraId="6554D50C"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mathematical processes to accomplish job-specific tasks (e.g., estimating required supplies, completing expense reports)</w:t>
            </w:r>
          </w:p>
          <w:p w14:paraId="027E1CB5" w14:textId="77777777" w:rsidR="005C53DD" w:rsidRPr="009C4A1C"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finance (e.g., understanding wage rates, paycheck deductions, taxes, sales receipts).</w:t>
            </w:r>
          </w:p>
        </w:tc>
        <w:tc>
          <w:tcPr>
            <w:tcW w:w="1150" w:type="pct"/>
            <w:gridSpan w:val="3"/>
          </w:tcPr>
          <w:p w14:paraId="3B1FFC15"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mathematical skills are required to attain an entry-level job in a specific field? What mathematical skills are required for higher-level jobs within that field?</w:t>
            </w:r>
          </w:p>
          <w:p w14:paraId="5516918A"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in the improvement of mathematical skills?</w:t>
            </w:r>
          </w:p>
          <w:p w14:paraId="5DDA38CB"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mathematical skills considered communication skills?</w:t>
            </w:r>
          </w:p>
        </w:tc>
        <w:tc>
          <w:tcPr>
            <w:tcW w:w="626" w:type="pct"/>
          </w:tcPr>
          <w:p w14:paraId="17C19F89" w14:textId="77777777" w:rsidR="005C53DD" w:rsidRDefault="005C53DD" w:rsidP="00AE21B8">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9.DSR, 9.RI, 9.W, 10.DSR, 10.RI, 10.W, 11.DSR, 11.RI, 11.W, 12.DSR, 12.RI, 12.W</w:t>
            </w:r>
          </w:p>
          <w:p w14:paraId="7A1211CC" w14:textId="77777777" w:rsidR="005C53DD" w:rsidRPr="009C4A1C" w:rsidRDefault="005C53DD" w:rsidP="00AE21B8">
            <w:pPr>
              <w:rPr>
                <w:rFonts w:ascii="Times New Roman" w:eastAsia="Times New Roman" w:hAnsi="Times New Roman" w:cs="Times New Roman"/>
                <w:sz w:val="24"/>
                <w:szCs w:val="24"/>
              </w:rPr>
            </w:pPr>
          </w:p>
          <w:p w14:paraId="2241C6CF" w14:textId="77777777" w:rsidR="005C53DD" w:rsidRPr="009C4A1C" w:rsidRDefault="005C53DD" w:rsidP="00AE21B8">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5074A4E0" w14:textId="77777777" w:rsidR="005C53DD" w:rsidRPr="009C4A1C" w:rsidRDefault="005C53DD" w:rsidP="00AE21B8">
            <w:pPr>
              <w:rPr>
                <w:rFonts w:ascii="Times New Roman" w:eastAsia="Times New Roman" w:hAnsi="Times New Roman" w:cs="Times New Roman"/>
                <w:sz w:val="24"/>
                <w:szCs w:val="24"/>
              </w:rPr>
            </w:pPr>
          </w:p>
          <w:p w14:paraId="25E60FA0" w14:textId="77777777" w:rsidR="005C53DD" w:rsidRPr="00345A5A" w:rsidRDefault="005C53DD" w:rsidP="00AE21B8">
            <w:pPr>
              <w:rPr>
                <w:rFonts w:ascii="Times New Roman" w:eastAsia="Times New Roman" w:hAnsi="Times New Roman" w:cs="Times New Roman"/>
                <w:sz w:val="24"/>
                <w:szCs w:val="24"/>
                <w:lang w:val="pt-BR"/>
              </w:rPr>
            </w:pPr>
            <w:r w:rsidRPr="00345A5A">
              <w:rPr>
                <w:rFonts w:ascii="Times New Roman" w:eastAsia="Times New Roman" w:hAnsi="Times New Roman" w:cs="Times New Roman"/>
                <w:b/>
                <w:bCs/>
                <w:sz w:val="24"/>
                <w:szCs w:val="24"/>
                <w:lang w:val="pt-BR"/>
              </w:rPr>
              <w:t>Mathematics:</w:t>
            </w:r>
            <w:r w:rsidRPr="00345A5A">
              <w:rPr>
                <w:rFonts w:ascii="Times New Roman" w:eastAsia="Times New Roman" w:hAnsi="Times New Roman" w:cs="Times New Roman"/>
                <w:sz w:val="24"/>
                <w:szCs w:val="24"/>
                <w:lang w:val="pt-BR"/>
              </w:rPr>
              <w:t xml:space="preserve"> A.1, A.3, A.4, A.5, A.7, A.8, A.9, AFDA.1, AFDA.3, AFDA.5, AFDA.8, AII.3, AII.7, AII.9, AII.10, COM.1, COM.7</w:t>
            </w:r>
          </w:p>
          <w:p w14:paraId="05F23655" w14:textId="77777777" w:rsidR="005C53DD" w:rsidRPr="00345A5A" w:rsidRDefault="005C53DD" w:rsidP="00AE21B8">
            <w:pPr>
              <w:rPr>
                <w:rFonts w:ascii="Times New Roman" w:eastAsia="Times New Roman" w:hAnsi="Times New Roman" w:cs="Times New Roman"/>
                <w:sz w:val="24"/>
                <w:szCs w:val="24"/>
                <w:lang w:val="pt-BR"/>
              </w:rPr>
            </w:pPr>
          </w:p>
          <w:p w14:paraId="381B201D" w14:textId="77777777" w:rsidR="005C53DD" w:rsidRPr="009C4A1C" w:rsidRDefault="005C53DD" w:rsidP="00AE21B8">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 PH.1</w:t>
            </w:r>
          </w:p>
        </w:tc>
        <w:tc>
          <w:tcPr>
            <w:tcW w:w="697" w:type="pct"/>
            <w:gridSpan w:val="3"/>
          </w:tcPr>
          <w:p w14:paraId="03ABCC16" w14:textId="77777777" w:rsidR="005C53DD" w:rsidRPr="009C4A1C" w:rsidRDefault="005C53DD" w:rsidP="00AE21B8">
            <w:pPr>
              <w:rPr>
                <w:rFonts w:ascii="Times New Roman" w:eastAsia="Times New Roman" w:hAnsi="Times New Roman" w:cs="Times New Roman"/>
                <w:sz w:val="24"/>
                <w:szCs w:val="24"/>
              </w:rPr>
            </w:pPr>
          </w:p>
        </w:tc>
        <w:tc>
          <w:tcPr>
            <w:tcW w:w="575" w:type="pct"/>
          </w:tcPr>
          <w:p w14:paraId="64ECFA03" w14:textId="77777777" w:rsidR="005C53DD" w:rsidRPr="009C4A1C" w:rsidRDefault="005C53DD" w:rsidP="00AE21B8">
            <w:pPr>
              <w:rPr>
                <w:rFonts w:ascii="Times New Roman" w:eastAsia="Times New Roman" w:hAnsi="Times New Roman" w:cs="Times New Roman"/>
                <w:sz w:val="24"/>
                <w:szCs w:val="24"/>
              </w:rPr>
            </w:pPr>
          </w:p>
        </w:tc>
      </w:tr>
      <w:tr w:rsidR="005C53DD" w:rsidRPr="009C4A1C" w14:paraId="07BA9D67" w14:textId="724029DE" w:rsidTr="005C53DD">
        <w:trPr>
          <w:gridAfter w:val="1"/>
          <w:wAfter w:w="49" w:type="pct"/>
        </w:trPr>
        <w:tc>
          <w:tcPr>
            <w:tcW w:w="168" w:type="pct"/>
          </w:tcPr>
          <w:p w14:paraId="3892DB6F"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20</w:t>
            </w:r>
          </w:p>
        </w:tc>
        <w:tc>
          <w:tcPr>
            <w:tcW w:w="620" w:type="pct"/>
            <w:tcMar>
              <w:top w:w="43" w:type="dxa"/>
              <w:left w:w="115" w:type="dxa"/>
              <w:bottom w:w="43" w:type="dxa"/>
              <w:right w:w="115" w:type="dxa"/>
            </w:tcMar>
          </w:tcPr>
          <w:p w14:paraId="74F90684"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professionalism.</w:t>
            </w:r>
          </w:p>
        </w:tc>
        <w:tc>
          <w:tcPr>
            <w:tcW w:w="1115" w:type="pct"/>
            <w:gridSpan w:val="2"/>
          </w:tcPr>
          <w:p w14:paraId="107BE3F3" w14:textId="77777777" w:rsidR="005C53DD" w:rsidRPr="00ED3052" w:rsidRDefault="005C53DD" w:rsidP="00AE21B8">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BE4ADA0"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professionalism</w:t>
            </w:r>
          </w:p>
          <w:p w14:paraId="0EE5D6DA"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practicing punctuality and attendance</w:t>
            </w:r>
          </w:p>
          <w:p w14:paraId="22702943"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work-schedule expectations</w:t>
            </w:r>
          </w:p>
          <w:p w14:paraId="43EBAE6E"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exercising etiquette (e.g., language, manners, and behaviors suitable for the workplace and online; appropriate verbal and nonverbal communication)</w:t>
            </w:r>
          </w:p>
          <w:p w14:paraId="438F898D"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professional self-representation (e.g., using a firm handshake, introducing oneself, making eye contact)</w:t>
            </w:r>
          </w:p>
          <w:p w14:paraId="749CCD05" w14:textId="77777777" w:rsidR="005C53DD" w:rsidRPr="009C4A1C"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professional appearance (e.g., maintaining personal hygiene, adhering to a dress code).</w:t>
            </w:r>
          </w:p>
        </w:tc>
        <w:tc>
          <w:tcPr>
            <w:tcW w:w="1150" w:type="pct"/>
            <w:gridSpan w:val="3"/>
          </w:tcPr>
          <w:p w14:paraId="3E72411D"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professionalism? How is it demonstrated?</w:t>
            </w:r>
          </w:p>
          <w:p w14:paraId="4038B899"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a person make a positive first impression? Why is this important?</w:t>
            </w:r>
          </w:p>
          <w:p w14:paraId="5B0E8EDC"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professional appearance important in the workplace?</w:t>
            </w:r>
          </w:p>
          <w:p w14:paraId="588B807C"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punctuality and attendance important in the workplace?</w:t>
            </w:r>
          </w:p>
          <w:p w14:paraId="7ACD0AD5"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workplace schedule expectations?</w:t>
            </w:r>
          </w:p>
          <w:p w14:paraId="27257BE6"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behavior and communication expectations differ between home and school? How might these expectations differ in the workplace?</w:t>
            </w:r>
          </w:p>
        </w:tc>
        <w:tc>
          <w:tcPr>
            <w:tcW w:w="626" w:type="pct"/>
          </w:tcPr>
          <w:p w14:paraId="640EFD65" w14:textId="77777777" w:rsidR="005C53DD" w:rsidRDefault="005C53DD" w:rsidP="00AE21B8">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2E1BF98A" w14:textId="77777777" w:rsidR="005C53DD" w:rsidRDefault="005C53DD" w:rsidP="00AE21B8">
            <w:pPr>
              <w:rPr>
                <w:rFonts w:ascii="Times New Roman" w:eastAsia="Times New Roman" w:hAnsi="Times New Roman" w:cs="Times New Roman"/>
                <w:sz w:val="24"/>
                <w:szCs w:val="24"/>
              </w:rPr>
            </w:pPr>
          </w:p>
          <w:p w14:paraId="0240E18D" w14:textId="77777777" w:rsidR="005C53DD" w:rsidRPr="009C4A1C" w:rsidRDefault="005C53DD" w:rsidP="00AE21B8">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97" w:type="pct"/>
            <w:gridSpan w:val="3"/>
          </w:tcPr>
          <w:p w14:paraId="0E199D77" w14:textId="77777777" w:rsidR="005C53DD" w:rsidRPr="009C4A1C" w:rsidRDefault="005C53DD" w:rsidP="00AE21B8">
            <w:pPr>
              <w:rPr>
                <w:rFonts w:ascii="Times New Roman" w:eastAsia="Times New Roman" w:hAnsi="Times New Roman" w:cs="Times New Roman"/>
                <w:sz w:val="24"/>
                <w:szCs w:val="24"/>
              </w:rPr>
            </w:pPr>
          </w:p>
        </w:tc>
        <w:tc>
          <w:tcPr>
            <w:tcW w:w="575" w:type="pct"/>
          </w:tcPr>
          <w:p w14:paraId="22930F41" w14:textId="77777777" w:rsidR="005C53DD" w:rsidRPr="009C4A1C" w:rsidRDefault="005C53DD" w:rsidP="00AE21B8">
            <w:pPr>
              <w:rPr>
                <w:rFonts w:ascii="Times New Roman" w:eastAsia="Times New Roman" w:hAnsi="Times New Roman" w:cs="Times New Roman"/>
                <w:sz w:val="24"/>
                <w:szCs w:val="24"/>
              </w:rPr>
            </w:pPr>
          </w:p>
        </w:tc>
      </w:tr>
      <w:tr w:rsidR="005C53DD" w:rsidRPr="009C4A1C" w14:paraId="48AB87BB" w14:textId="7EBCEFC6" w:rsidTr="005C53DD">
        <w:trPr>
          <w:gridAfter w:val="1"/>
          <w:wAfter w:w="49" w:type="pct"/>
        </w:trPr>
        <w:tc>
          <w:tcPr>
            <w:tcW w:w="168" w:type="pct"/>
          </w:tcPr>
          <w:p w14:paraId="1D352142"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21</w:t>
            </w:r>
          </w:p>
        </w:tc>
        <w:tc>
          <w:tcPr>
            <w:tcW w:w="620" w:type="pct"/>
            <w:tcMar>
              <w:top w:w="43" w:type="dxa"/>
              <w:left w:w="115" w:type="dxa"/>
              <w:bottom w:w="43" w:type="dxa"/>
              <w:right w:w="115" w:type="dxa"/>
            </w:tcMar>
          </w:tcPr>
          <w:p w14:paraId="1A49943B"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reading and writing skills.</w:t>
            </w:r>
          </w:p>
        </w:tc>
        <w:tc>
          <w:tcPr>
            <w:tcW w:w="1115" w:type="pct"/>
            <w:gridSpan w:val="2"/>
          </w:tcPr>
          <w:p w14:paraId="13C85834" w14:textId="77777777" w:rsidR="005C53DD" w:rsidRPr="00ED3052" w:rsidRDefault="005C53DD" w:rsidP="00AE21B8">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7EC8249"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reading and interpreting workplace documents</w:t>
            </w:r>
          </w:p>
          <w:p w14:paraId="174ED143"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effectively writing workplace documents, considering</w:t>
            </w:r>
          </w:p>
          <w:p w14:paraId="45BEA74B" w14:textId="77777777" w:rsidR="005C53DD" w:rsidRPr="00ED3052" w:rsidRDefault="005C53DD">
            <w:pPr>
              <w:numPr>
                <w:ilvl w:val="1"/>
                <w:numId w:val="219"/>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ability to convey messages with clarity</w:t>
            </w:r>
          </w:p>
          <w:p w14:paraId="3E24CBAD" w14:textId="77777777" w:rsidR="005C53DD" w:rsidRPr="00ED3052" w:rsidRDefault="005C53DD">
            <w:pPr>
              <w:numPr>
                <w:ilvl w:val="1"/>
                <w:numId w:val="219"/>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professional tone, appropriate to audience</w:t>
            </w:r>
          </w:p>
          <w:p w14:paraId="24A6871D" w14:textId="77777777" w:rsidR="005C53DD" w:rsidRPr="00ED3052" w:rsidRDefault="005C53DD">
            <w:pPr>
              <w:numPr>
                <w:ilvl w:val="1"/>
                <w:numId w:val="219"/>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grammar</w:t>
            </w:r>
          </w:p>
          <w:p w14:paraId="239A2027" w14:textId="77777777" w:rsidR="005C53DD" w:rsidRPr="009C4A1C" w:rsidRDefault="005C53DD">
            <w:pPr>
              <w:numPr>
                <w:ilvl w:val="1"/>
                <w:numId w:val="219"/>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forms and conventions (e.g., formatting documents, using an email signature).</w:t>
            </w:r>
          </w:p>
        </w:tc>
        <w:tc>
          <w:tcPr>
            <w:tcW w:w="1150" w:type="pct"/>
            <w:gridSpan w:val="3"/>
          </w:tcPr>
          <w:p w14:paraId="6AD04FFB"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level of reading and writing skills are required for an entry-level job in a given industry?</w:t>
            </w:r>
          </w:p>
          <w:p w14:paraId="54994BE4"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reading and writing skills help a person succeed as an individual, family member, and citizen?</w:t>
            </w:r>
          </w:p>
          <w:p w14:paraId="18013F79"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would written correspondence differ among friends vs. between an applicant and a prospective employer?</w:t>
            </w:r>
          </w:p>
          <w:p w14:paraId="02ECD00A"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for an employee to gain knowledge of preferred forms and conventions in the workplace?</w:t>
            </w:r>
          </w:p>
        </w:tc>
        <w:tc>
          <w:tcPr>
            <w:tcW w:w="626" w:type="pct"/>
          </w:tcPr>
          <w:p w14:paraId="51F5C342" w14:textId="77777777" w:rsidR="005C53DD" w:rsidRDefault="005C53DD" w:rsidP="00AE21B8">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9.LU, 10.C, 10.DSR, 10.RI, 10.W, 10.LU, 11.C, 11.DSR, 11.RI, 11.W, 11.LU, 12.C, 12.DSR, 12.RI, 12.W, 12.LU</w:t>
            </w:r>
          </w:p>
          <w:p w14:paraId="5C509A96" w14:textId="77777777" w:rsidR="005C53DD" w:rsidRPr="009C4A1C" w:rsidRDefault="005C53DD" w:rsidP="00AE21B8">
            <w:pPr>
              <w:rPr>
                <w:rFonts w:ascii="Times New Roman" w:eastAsia="Times New Roman" w:hAnsi="Times New Roman" w:cs="Times New Roman"/>
                <w:sz w:val="24"/>
                <w:szCs w:val="24"/>
              </w:rPr>
            </w:pPr>
          </w:p>
          <w:p w14:paraId="1B4754A5" w14:textId="77777777" w:rsidR="005C53DD" w:rsidRPr="009C4A1C" w:rsidRDefault="005C53DD" w:rsidP="00AE21B8">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97" w:type="pct"/>
            <w:gridSpan w:val="3"/>
          </w:tcPr>
          <w:p w14:paraId="1A8703DA" w14:textId="77777777" w:rsidR="005C53DD" w:rsidRPr="009C4A1C" w:rsidRDefault="005C53DD" w:rsidP="00AE21B8">
            <w:pPr>
              <w:rPr>
                <w:rFonts w:ascii="Times New Roman" w:eastAsia="Times New Roman" w:hAnsi="Times New Roman" w:cs="Times New Roman"/>
                <w:sz w:val="24"/>
                <w:szCs w:val="24"/>
              </w:rPr>
            </w:pPr>
          </w:p>
        </w:tc>
        <w:tc>
          <w:tcPr>
            <w:tcW w:w="575" w:type="pct"/>
          </w:tcPr>
          <w:p w14:paraId="314783DB" w14:textId="77777777" w:rsidR="005C53DD" w:rsidRPr="009C4A1C" w:rsidRDefault="005C53DD" w:rsidP="00AE21B8">
            <w:pPr>
              <w:rPr>
                <w:rFonts w:ascii="Times New Roman" w:eastAsia="Times New Roman" w:hAnsi="Times New Roman" w:cs="Times New Roman"/>
                <w:sz w:val="24"/>
                <w:szCs w:val="24"/>
              </w:rPr>
            </w:pPr>
          </w:p>
        </w:tc>
      </w:tr>
      <w:tr w:rsidR="005C53DD" w:rsidRPr="009C4A1C" w14:paraId="29AACA7A" w14:textId="1F9A2507" w:rsidTr="005C53DD">
        <w:trPr>
          <w:gridAfter w:val="1"/>
          <w:wAfter w:w="49" w:type="pct"/>
        </w:trPr>
        <w:tc>
          <w:tcPr>
            <w:tcW w:w="168" w:type="pct"/>
            <w:tcBorders>
              <w:bottom w:val="single" w:sz="4" w:space="0" w:color="auto"/>
            </w:tcBorders>
          </w:tcPr>
          <w:p w14:paraId="7782D9FC"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22</w:t>
            </w:r>
          </w:p>
        </w:tc>
        <w:tc>
          <w:tcPr>
            <w:tcW w:w="620" w:type="pct"/>
            <w:tcBorders>
              <w:bottom w:val="single" w:sz="4" w:space="0" w:color="auto"/>
            </w:tcBorders>
            <w:tcMar>
              <w:top w:w="43" w:type="dxa"/>
              <w:left w:w="115" w:type="dxa"/>
              <w:bottom w:w="43" w:type="dxa"/>
              <w:right w:w="115" w:type="dxa"/>
            </w:tcMar>
          </w:tcPr>
          <w:p w14:paraId="71F19C91"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workplace safety.</w:t>
            </w:r>
          </w:p>
        </w:tc>
        <w:tc>
          <w:tcPr>
            <w:tcW w:w="1115" w:type="pct"/>
            <w:gridSpan w:val="2"/>
            <w:tcBorders>
              <w:bottom w:val="single" w:sz="4" w:space="0" w:color="auto"/>
            </w:tcBorders>
          </w:tcPr>
          <w:p w14:paraId="5D1068FA" w14:textId="77777777" w:rsidR="005C53DD" w:rsidRPr="00ED3052" w:rsidRDefault="005C53DD" w:rsidP="00AE21B8">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but is not limited to,</w:t>
            </w:r>
          </w:p>
          <w:p w14:paraId="599813DD"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Occupational Safety and Health Administration (OSHA) standards and instructor and manufacturer guidelines</w:t>
            </w:r>
          </w:p>
          <w:p w14:paraId="3A3EE558" w14:textId="77777777" w:rsidR="005C53DD" w:rsidRPr="00ED3052" w:rsidRDefault="005C53DD">
            <w:pPr>
              <w:numPr>
                <w:ilvl w:val="1"/>
                <w:numId w:val="218"/>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interpreting safety data sheets (SDS)</w:t>
            </w:r>
          </w:p>
          <w:p w14:paraId="19F13591" w14:textId="77777777" w:rsidR="005C53DD" w:rsidRPr="00ED3052" w:rsidRDefault="005C53DD">
            <w:pPr>
              <w:numPr>
                <w:ilvl w:val="1"/>
                <w:numId w:val="218"/>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using personal protective equipment (PPE)</w:t>
            </w:r>
          </w:p>
          <w:p w14:paraId="55A0B1EC"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universal precautions (e.g., to protect against bloodborne pathogens)</w:t>
            </w:r>
          </w:p>
          <w:p w14:paraId="10D6980F"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risks and hazards in the workplace</w:t>
            </w:r>
          </w:p>
          <w:p w14:paraId="13942B74" w14:textId="77777777" w:rsidR="005C53DD" w:rsidRPr="009C4A1C"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emergency protocols (e.g., evacuation routes).</w:t>
            </w:r>
          </w:p>
        </w:tc>
        <w:tc>
          <w:tcPr>
            <w:tcW w:w="1150" w:type="pct"/>
            <w:gridSpan w:val="3"/>
            <w:tcBorders>
              <w:bottom w:val="single" w:sz="4" w:space="0" w:color="auto"/>
            </w:tcBorders>
          </w:tcPr>
          <w:p w14:paraId="3653B6DD"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OSHA? Under what federal department does it fall?</w:t>
            </w:r>
          </w:p>
          <w:p w14:paraId="449B1F31"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OSHA help employees identify risks and hazards in the workplace?</w:t>
            </w:r>
          </w:p>
          <w:p w14:paraId="0E086BA7"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might one find an SDS?</w:t>
            </w:r>
          </w:p>
          <w:p w14:paraId="741698C4"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emergency protocols differ within the school, the workplace, and the home?</w:t>
            </w:r>
          </w:p>
        </w:tc>
        <w:tc>
          <w:tcPr>
            <w:tcW w:w="626" w:type="pct"/>
            <w:tcBorders>
              <w:bottom w:val="single" w:sz="4" w:space="0" w:color="auto"/>
            </w:tcBorders>
          </w:tcPr>
          <w:p w14:paraId="21EF92C3" w14:textId="77777777" w:rsidR="005C53DD" w:rsidRDefault="005C53DD" w:rsidP="00AE21B8">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9.RI, 10.RI, 11.RI, 12.RI</w:t>
            </w:r>
            <w:r w:rsidRPr="009C4A1C">
              <w:rPr>
                <w:rFonts w:ascii="Times New Roman" w:eastAsia="Times New Roman" w:hAnsi="Times New Roman" w:cs="Times New Roman"/>
                <w:sz w:val="24"/>
                <w:szCs w:val="24"/>
              </w:rPr>
              <w:t xml:space="preserve"> </w:t>
            </w:r>
          </w:p>
          <w:p w14:paraId="7EDE0A8B" w14:textId="77777777" w:rsidR="005C53DD" w:rsidRPr="009C4A1C" w:rsidRDefault="005C53DD" w:rsidP="00AE21B8">
            <w:pPr>
              <w:rPr>
                <w:rFonts w:ascii="Times New Roman" w:eastAsia="Times New Roman" w:hAnsi="Times New Roman" w:cs="Times New Roman"/>
                <w:sz w:val="24"/>
                <w:szCs w:val="24"/>
              </w:rPr>
            </w:pPr>
          </w:p>
          <w:p w14:paraId="2747702E" w14:textId="77777777" w:rsidR="005C53DD" w:rsidRPr="009C4A1C" w:rsidRDefault="005C53DD" w:rsidP="00AE21B8">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7AA76DF3" w14:textId="77777777" w:rsidR="005C53DD" w:rsidRDefault="005C53DD" w:rsidP="00AE21B8">
            <w:pPr>
              <w:rPr>
                <w:rFonts w:ascii="Times New Roman" w:eastAsia="Times New Roman" w:hAnsi="Times New Roman" w:cs="Times New Roman"/>
                <w:sz w:val="24"/>
                <w:szCs w:val="24"/>
              </w:rPr>
            </w:pPr>
          </w:p>
          <w:p w14:paraId="0431E9EF" w14:textId="77777777" w:rsidR="005C53DD" w:rsidRPr="009C4A1C" w:rsidRDefault="005C53DD" w:rsidP="00AE21B8">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CH.1</w:t>
            </w:r>
          </w:p>
        </w:tc>
        <w:tc>
          <w:tcPr>
            <w:tcW w:w="697" w:type="pct"/>
            <w:gridSpan w:val="3"/>
            <w:tcBorders>
              <w:bottom w:val="single" w:sz="4" w:space="0" w:color="auto"/>
            </w:tcBorders>
          </w:tcPr>
          <w:p w14:paraId="09E8239C" w14:textId="77777777" w:rsidR="005C53DD" w:rsidRPr="009C4A1C" w:rsidRDefault="005C53DD" w:rsidP="00AE21B8">
            <w:pPr>
              <w:rPr>
                <w:rFonts w:ascii="Times New Roman" w:eastAsia="Times New Roman" w:hAnsi="Times New Roman" w:cs="Times New Roman"/>
                <w:sz w:val="24"/>
                <w:szCs w:val="24"/>
              </w:rPr>
            </w:pPr>
          </w:p>
        </w:tc>
        <w:tc>
          <w:tcPr>
            <w:tcW w:w="575" w:type="pct"/>
            <w:tcBorders>
              <w:bottom w:val="single" w:sz="4" w:space="0" w:color="auto"/>
            </w:tcBorders>
          </w:tcPr>
          <w:p w14:paraId="778B476B" w14:textId="77777777" w:rsidR="005C53DD" w:rsidRPr="009C4A1C" w:rsidRDefault="005C53DD" w:rsidP="00AE21B8">
            <w:pPr>
              <w:rPr>
                <w:rFonts w:ascii="Times New Roman" w:eastAsia="Times New Roman" w:hAnsi="Times New Roman" w:cs="Times New Roman"/>
                <w:sz w:val="24"/>
                <w:szCs w:val="24"/>
              </w:rPr>
            </w:pPr>
          </w:p>
        </w:tc>
      </w:tr>
      <w:tr w:rsidR="005C53DD" w:rsidRPr="009C4A1C" w14:paraId="7F167D36" w14:textId="353FD7D2" w:rsidTr="005C53DD">
        <w:trPr>
          <w:gridAfter w:val="1"/>
          <w:wAfter w:w="49" w:type="pct"/>
        </w:trPr>
        <w:tc>
          <w:tcPr>
            <w:tcW w:w="168" w:type="pct"/>
            <w:shd w:val="clear" w:color="auto" w:fill="AEAAAA" w:themeFill="background2" w:themeFillShade="BF"/>
          </w:tcPr>
          <w:p w14:paraId="182663A5" w14:textId="77777777" w:rsidR="005C53DD" w:rsidRPr="009C4A1C" w:rsidRDefault="005C53DD" w:rsidP="00AE21B8">
            <w:pPr>
              <w:pStyle w:val="Heading2"/>
              <w:spacing w:before="0" w:beforeAutospacing="0" w:after="0" w:afterAutospacing="0"/>
              <w:rPr>
                <w:sz w:val="24"/>
                <w:szCs w:val="24"/>
              </w:rPr>
            </w:pPr>
          </w:p>
        </w:tc>
        <w:tc>
          <w:tcPr>
            <w:tcW w:w="620" w:type="pct"/>
            <w:shd w:val="clear" w:color="auto" w:fill="AEAAAA" w:themeFill="background2" w:themeFillShade="BF"/>
            <w:tcMar>
              <w:top w:w="43" w:type="dxa"/>
              <w:left w:w="115" w:type="dxa"/>
              <w:bottom w:w="43" w:type="dxa"/>
              <w:right w:w="115" w:type="dxa"/>
            </w:tcMar>
          </w:tcPr>
          <w:p w14:paraId="13C962B2" w14:textId="77777777" w:rsidR="005C53DD" w:rsidRPr="009C4A1C" w:rsidRDefault="005C53DD" w:rsidP="00AE21B8">
            <w:pPr>
              <w:pStyle w:val="Heading2"/>
              <w:spacing w:before="0" w:beforeAutospacing="0" w:after="0" w:afterAutospacing="0"/>
              <w:rPr>
                <w:sz w:val="24"/>
                <w:szCs w:val="24"/>
              </w:rPr>
            </w:pPr>
            <w:bookmarkStart w:id="5" w:name="_Toc67297991"/>
            <w:r w:rsidRPr="009C4A1C">
              <w:rPr>
                <w:sz w:val="24"/>
                <w:szCs w:val="24"/>
              </w:rPr>
              <w:t>Examining All Aspects of an Industry</w:t>
            </w:r>
            <w:bookmarkEnd w:id="5"/>
          </w:p>
        </w:tc>
        <w:tc>
          <w:tcPr>
            <w:tcW w:w="1115" w:type="pct"/>
            <w:gridSpan w:val="2"/>
            <w:shd w:val="clear" w:color="auto" w:fill="AEAAAA" w:themeFill="background2" w:themeFillShade="BF"/>
          </w:tcPr>
          <w:p w14:paraId="2FDC1185" w14:textId="77777777" w:rsidR="005C53DD" w:rsidRPr="009C4A1C" w:rsidRDefault="005C53DD" w:rsidP="00AE21B8">
            <w:pPr>
              <w:pStyle w:val="Heading2"/>
              <w:spacing w:before="0" w:beforeAutospacing="0" w:after="0" w:afterAutospacing="0"/>
              <w:rPr>
                <w:sz w:val="24"/>
                <w:szCs w:val="24"/>
              </w:rPr>
            </w:pPr>
          </w:p>
        </w:tc>
        <w:tc>
          <w:tcPr>
            <w:tcW w:w="1150" w:type="pct"/>
            <w:gridSpan w:val="3"/>
            <w:shd w:val="clear" w:color="auto" w:fill="AEAAAA" w:themeFill="background2" w:themeFillShade="BF"/>
          </w:tcPr>
          <w:p w14:paraId="2898E067" w14:textId="77777777" w:rsidR="005C53DD" w:rsidRPr="009C4A1C" w:rsidRDefault="005C53DD" w:rsidP="00AE21B8">
            <w:pPr>
              <w:pStyle w:val="Heading2"/>
              <w:spacing w:before="0" w:beforeAutospacing="0" w:after="0" w:afterAutospacing="0"/>
              <w:rPr>
                <w:sz w:val="24"/>
                <w:szCs w:val="24"/>
              </w:rPr>
            </w:pPr>
          </w:p>
        </w:tc>
        <w:tc>
          <w:tcPr>
            <w:tcW w:w="626" w:type="pct"/>
            <w:shd w:val="clear" w:color="auto" w:fill="AEAAAA" w:themeFill="background2" w:themeFillShade="BF"/>
          </w:tcPr>
          <w:p w14:paraId="0BE59508" w14:textId="77777777" w:rsidR="005C53DD" w:rsidRPr="009C4A1C" w:rsidRDefault="005C53DD" w:rsidP="00AE21B8">
            <w:pPr>
              <w:pStyle w:val="Heading2"/>
              <w:spacing w:before="0" w:beforeAutospacing="0" w:after="0" w:afterAutospacing="0"/>
              <w:rPr>
                <w:sz w:val="24"/>
                <w:szCs w:val="24"/>
              </w:rPr>
            </w:pPr>
          </w:p>
        </w:tc>
        <w:tc>
          <w:tcPr>
            <w:tcW w:w="697" w:type="pct"/>
            <w:gridSpan w:val="3"/>
            <w:shd w:val="clear" w:color="auto" w:fill="AEAAAA" w:themeFill="background2" w:themeFillShade="BF"/>
          </w:tcPr>
          <w:p w14:paraId="0192FD92" w14:textId="77777777" w:rsidR="005C53DD" w:rsidRPr="009C4A1C" w:rsidRDefault="005C53DD" w:rsidP="00AE21B8">
            <w:pPr>
              <w:pStyle w:val="Heading2"/>
              <w:spacing w:before="0" w:beforeAutospacing="0" w:after="0" w:afterAutospacing="0"/>
              <w:rPr>
                <w:sz w:val="24"/>
                <w:szCs w:val="24"/>
              </w:rPr>
            </w:pPr>
          </w:p>
        </w:tc>
        <w:tc>
          <w:tcPr>
            <w:tcW w:w="575" w:type="pct"/>
            <w:shd w:val="clear" w:color="auto" w:fill="AEAAAA" w:themeFill="background2" w:themeFillShade="BF"/>
          </w:tcPr>
          <w:p w14:paraId="6D47682E" w14:textId="77777777" w:rsidR="005C53DD" w:rsidRPr="009C4A1C" w:rsidRDefault="005C53DD" w:rsidP="00AE21B8">
            <w:pPr>
              <w:pStyle w:val="Heading2"/>
              <w:spacing w:before="0" w:beforeAutospacing="0" w:after="0" w:afterAutospacing="0"/>
              <w:rPr>
                <w:sz w:val="24"/>
                <w:szCs w:val="24"/>
              </w:rPr>
            </w:pPr>
          </w:p>
        </w:tc>
      </w:tr>
      <w:tr w:rsidR="005C53DD" w:rsidRPr="009C4A1C" w14:paraId="3A86AEB6" w14:textId="6774A532" w:rsidTr="005C53DD">
        <w:trPr>
          <w:gridAfter w:val="1"/>
          <w:wAfter w:w="49" w:type="pct"/>
        </w:trPr>
        <w:tc>
          <w:tcPr>
            <w:tcW w:w="168" w:type="pct"/>
          </w:tcPr>
          <w:p w14:paraId="1CCE8325"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23</w:t>
            </w:r>
          </w:p>
        </w:tc>
        <w:tc>
          <w:tcPr>
            <w:tcW w:w="620" w:type="pct"/>
            <w:tcMar>
              <w:top w:w="43" w:type="dxa"/>
              <w:left w:w="115" w:type="dxa"/>
              <w:bottom w:w="43" w:type="dxa"/>
              <w:right w:w="115" w:type="dxa"/>
            </w:tcMar>
          </w:tcPr>
          <w:p w14:paraId="3989F17E"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planning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115" w:type="pct"/>
            <w:gridSpan w:val="2"/>
          </w:tcPr>
          <w:p w14:paraId="7C023A73" w14:textId="77777777" w:rsidR="005C53DD" w:rsidRPr="00ED3052" w:rsidRDefault="005C53DD" w:rsidP="00AE21B8">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ED3052">
              <w:rPr>
                <w:rFonts w:ascii="Times New Roman" w:eastAsia="Times New Roman" w:hAnsi="Times New Roman" w:cs="Times New Roman"/>
                <w:sz w:val="24"/>
                <w:szCs w:val="24"/>
              </w:rPr>
              <w:t>xamination should include</w:t>
            </w:r>
          </w:p>
          <w:p w14:paraId="7C893925"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vision and mission statements</w:t>
            </w:r>
          </w:p>
          <w:p w14:paraId="37624BE2"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of performance goals and objectives</w:t>
            </w:r>
          </w:p>
          <w:p w14:paraId="5105F84A"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of previous performance (e.g., productivity, profit)</w:t>
            </w:r>
          </w:p>
          <w:p w14:paraId="6D130AE4"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current assets</w:t>
            </w:r>
          </w:p>
          <w:p w14:paraId="0E95CF22"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formulation of strategic and operational plans</w:t>
            </w:r>
          </w:p>
          <w:p w14:paraId="2437FA09"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planning tools (e.g., market research, budget analysis, decision-making models, competitive analyses)</w:t>
            </w:r>
          </w:p>
          <w:p w14:paraId="127FE4F8"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determination of human, natural, technology, and capital resource needs</w:t>
            </w:r>
          </w:p>
          <w:p w14:paraId="4F7FAC53"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forecasting of trends</w:t>
            </w:r>
          </w:p>
          <w:p w14:paraId="7002C8C3"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changes in the business climate (e.g., economic factors, laws, regulations, taxes)</w:t>
            </w:r>
          </w:p>
          <w:p w14:paraId="35DCCE29" w14:textId="77777777" w:rsidR="005C53DD" w:rsidRPr="009C4A1C"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and compensation for organizational and industry risk.</w:t>
            </w:r>
          </w:p>
        </w:tc>
        <w:tc>
          <w:tcPr>
            <w:tcW w:w="1150" w:type="pct"/>
            <w:gridSpan w:val="3"/>
          </w:tcPr>
          <w:p w14:paraId="72DDD555"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you find examples of strategic plans that align with a business or industry in your area of interest?</w:t>
            </w:r>
          </w:p>
          <w:p w14:paraId="434E00EF"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lessons can you learn by comparing successful and unsuccessful businesses?</w:t>
            </w:r>
          </w:p>
          <w:p w14:paraId="2286AFC3"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might be some consequences of inadequate business planning?</w:t>
            </w:r>
          </w:p>
        </w:tc>
        <w:tc>
          <w:tcPr>
            <w:tcW w:w="626" w:type="pct"/>
          </w:tcPr>
          <w:p w14:paraId="241184A3" w14:textId="77777777" w:rsidR="005C53DD" w:rsidRPr="009C4A1C" w:rsidRDefault="005C53DD" w:rsidP="00AE21B8">
            <w:pPr>
              <w:rPr>
                <w:rFonts w:ascii="Times New Roman" w:eastAsia="Times New Roman" w:hAnsi="Times New Roman" w:cs="Times New Roman"/>
                <w:sz w:val="24"/>
                <w:szCs w:val="24"/>
              </w:rPr>
            </w:pPr>
            <w:r w:rsidRPr="00F5184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697" w:type="pct"/>
            <w:gridSpan w:val="3"/>
          </w:tcPr>
          <w:p w14:paraId="4F1A2EEA" w14:textId="77777777" w:rsidR="005C53DD" w:rsidRPr="009C4A1C" w:rsidRDefault="005C53DD" w:rsidP="00AE21B8">
            <w:pPr>
              <w:rPr>
                <w:rFonts w:ascii="Times New Roman" w:eastAsia="Times New Roman" w:hAnsi="Times New Roman" w:cs="Times New Roman"/>
                <w:sz w:val="24"/>
                <w:szCs w:val="24"/>
              </w:rPr>
            </w:pPr>
          </w:p>
        </w:tc>
        <w:tc>
          <w:tcPr>
            <w:tcW w:w="575" w:type="pct"/>
          </w:tcPr>
          <w:p w14:paraId="00F24C01" w14:textId="77777777" w:rsidR="005C53DD" w:rsidRPr="009C4A1C" w:rsidRDefault="005C53DD" w:rsidP="00AE21B8">
            <w:pPr>
              <w:rPr>
                <w:rFonts w:ascii="Times New Roman" w:eastAsia="Times New Roman" w:hAnsi="Times New Roman" w:cs="Times New Roman"/>
                <w:sz w:val="24"/>
                <w:szCs w:val="24"/>
              </w:rPr>
            </w:pPr>
          </w:p>
        </w:tc>
      </w:tr>
      <w:tr w:rsidR="005C53DD" w:rsidRPr="009C4A1C" w14:paraId="61F5B957" w14:textId="6A5A77DC" w:rsidTr="005C53DD">
        <w:trPr>
          <w:gridAfter w:val="1"/>
          <w:wAfter w:w="49" w:type="pct"/>
        </w:trPr>
        <w:tc>
          <w:tcPr>
            <w:tcW w:w="168" w:type="pct"/>
          </w:tcPr>
          <w:p w14:paraId="5BE93E94"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24</w:t>
            </w:r>
          </w:p>
        </w:tc>
        <w:tc>
          <w:tcPr>
            <w:tcW w:w="620" w:type="pct"/>
            <w:tcMar>
              <w:top w:w="43" w:type="dxa"/>
              <w:left w:w="115" w:type="dxa"/>
              <w:bottom w:w="43" w:type="dxa"/>
              <w:right w:w="115" w:type="dxa"/>
            </w:tcMar>
          </w:tcPr>
          <w:p w14:paraId="1E129207"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management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115" w:type="pct"/>
            <w:gridSpan w:val="2"/>
          </w:tcPr>
          <w:p w14:paraId="4978DD5A" w14:textId="77777777" w:rsidR="005C53DD" w:rsidRPr="00ED3052" w:rsidRDefault="005C53DD" w:rsidP="00AE21B8">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3CD0921F"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 of the organization’s structure and culture on operations</w:t>
            </w:r>
          </w:p>
          <w:p w14:paraId="28829398"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process for accomplishing goals, using available human, natural, technology, and capital resources</w:t>
            </w:r>
          </w:p>
          <w:p w14:paraId="3464EA03"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ensuring open communication channels</w:t>
            </w:r>
          </w:p>
          <w:p w14:paraId="1E724CFC"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enabling workers to fulfill their responsibilities</w:t>
            </w:r>
          </w:p>
          <w:p w14:paraId="2200157F"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workers’ performance</w:t>
            </w:r>
          </w:p>
          <w:p w14:paraId="78457A95"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provision of training and job-growth opportunities to workers</w:t>
            </w:r>
          </w:p>
          <w:p w14:paraId="1C7C90FB"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assurance of worker equity, access, and safety</w:t>
            </w:r>
          </w:p>
          <w:p w14:paraId="71D2A18E"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resolution of conflicts</w:t>
            </w:r>
          </w:p>
          <w:p w14:paraId="388CC384" w14:textId="77777777" w:rsidR="005C53DD" w:rsidRPr="009C4A1C"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performance of employment functions (e.g., recruiting, hiring, retaining, discharging).</w:t>
            </w:r>
          </w:p>
        </w:tc>
        <w:tc>
          <w:tcPr>
            <w:tcW w:w="1150" w:type="pct"/>
            <w:gridSpan w:val="3"/>
          </w:tcPr>
          <w:p w14:paraId="0B356D68"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opportunities and/or activities can provide experience in management?</w:t>
            </w:r>
          </w:p>
          <w:p w14:paraId="1BB2E914"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your personal characteristics, habits, and activities that would be helpful in a professional management position?</w:t>
            </w:r>
          </w:p>
        </w:tc>
        <w:tc>
          <w:tcPr>
            <w:tcW w:w="626" w:type="pct"/>
          </w:tcPr>
          <w:p w14:paraId="39A463E1" w14:textId="77777777" w:rsidR="005C53DD" w:rsidRPr="009C4A1C" w:rsidRDefault="005C53DD" w:rsidP="00AE21B8">
            <w:pPr>
              <w:rPr>
                <w:rFonts w:ascii="Times New Roman" w:eastAsia="Times New Roman" w:hAnsi="Times New Roman" w:cs="Times New Roman"/>
                <w:sz w:val="24"/>
                <w:szCs w:val="24"/>
              </w:rPr>
            </w:pPr>
          </w:p>
        </w:tc>
        <w:tc>
          <w:tcPr>
            <w:tcW w:w="697" w:type="pct"/>
            <w:gridSpan w:val="3"/>
          </w:tcPr>
          <w:p w14:paraId="729890BE" w14:textId="77777777" w:rsidR="005C53DD" w:rsidRPr="009C4A1C" w:rsidRDefault="005C53DD" w:rsidP="00AE21B8">
            <w:pPr>
              <w:rPr>
                <w:rFonts w:ascii="Times New Roman" w:eastAsia="Times New Roman" w:hAnsi="Times New Roman" w:cs="Times New Roman"/>
                <w:sz w:val="24"/>
                <w:szCs w:val="24"/>
              </w:rPr>
            </w:pPr>
          </w:p>
        </w:tc>
        <w:tc>
          <w:tcPr>
            <w:tcW w:w="575" w:type="pct"/>
          </w:tcPr>
          <w:p w14:paraId="2BB5274A" w14:textId="77777777" w:rsidR="005C53DD" w:rsidRPr="009C4A1C" w:rsidRDefault="005C53DD" w:rsidP="00AE21B8">
            <w:pPr>
              <w:rPr>
                <w:rFonts w:ascii="Times New Roman" w:eastAsia="Times New Roman" w:hAnsi="Times New Roman" w:cs="Times New Roman"/>
                <w:sz w:val="24"/>
                <w:szCs w:val="24"/>
              </w:rPr>
            </w:pPr>
          </w:p>
        </w:tc>
      </w:tr>
      <w:tr w:rsidR="005C53DD" w:rsidRPr="009C4A1C" w14:paraId="54516F97" w14:textId="5FB10431" w:rsidTr="005C53DD">
        <w:trPr>
          <w:gridAfter w:val="1"/>
          <w:wAfter w:w="49" w:type="pct"/>
        </w:trPr>
        <w:tc>
          <w:tcPr>
            <w:tcW w:w="168" w:type="pct"/>
          </w:tcPr>
          <w:p w14:paraId="2AD4233C"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25</w:t>
            </w:r>
          </w:p>
        </w:tc>
        <w:tc>
          <w:tcPr>
            <w:tcW w:w="620" w:type="pct"/>
            <w:tcMar>
              <w:top w:w="43" w:type="dxa"/>
              <w:left w:w="115" w:type="dxa"/>
              <w:bottom w:w="43" w:type="dxa"/>
              <w:right w:w="115" w:type="dxa"/>
            </w:tcMar>
          </w:tcPr>
          <w:p w14:paraId="27588C77"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financial responsibility</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within an industry/organization.</w:t>
            </w:r>
          </w:p>
        </w:tc>
        <w:tc>
          <w:tcPr>
            <w:tcW w:w="1115" w:type="pct"/>
            <w:gridSpan w:val="2"/>
          </w:tcPr>
          <w:p w14:paraId="0B1178A4" w14:textId="77777777" w:rsidR="005C53DD" w:rsidRPr="00ED3052" w:rsidRDefault="005C53DD" w:rsidP="00AE21B8">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384DE307"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processes</w:t>
            </w:r>
          </w:p>
          <w:p w14:paraId="1F0B46E8"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financial decision-making processes, including budget development</w:t>
            </w:r>
          </w:p>
          <w:p w14:paraId="0EABF113"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methods of acquiring capital</w:t>
            </w:r>
          </w:p>
          <w:p w14:paraId="754C219E" w14:textId="77777777" w:rsidR="005C53DD" w:rsidRPr="009C4A1C"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of financial operations, including payroll, transactions, records, and reports.</w:t>
            </w:r>
          </w:p>
        </w:tc>
        <w:tc>
          <w:tcPr>
            <w:tcW w:w="1150" w:type="pct"/>
            <w:gridSpan w:val="3"/>
          </w:tcPr>
          <w:p w14:paraId="04B2A1B0"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you with the various financial functions?</w:t>
            </w:r>
          </w:p>
          <w:p w14:paraId="53F19702"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possible consequences of not having in place checks and balances for the full range of a business’s finances?</w:t>
            </w:r>
          </w:p>
        </w:tc>
        <w:tc>
          <w:tcPr>
            <w:tcW w:w="626" w:type="pct"/>
          </w:tcPr>
          <w:p w14:paraId="763AF8CC" w14:textId="77777777" w:rsidR="005C53DD" w:rsidRPr="009C4A1C" w:rsidRDefault="005C53DD" w:rsidP="00AE21B8">
            <w:pPr>
              <w:rPr>
                <w:rFonts w:ascii="Times New Roman" w:eastAsia="Times New Roman" w:hAnsi="Times New Roman" w:cs="Times New Roman"/>
                <w:sz w:val="24"/>
                <w:szCs w:val="24"/>
              </w:rPr>
            </w:pPr>
          </w:p>
        </w:tc>
        <w:tc>
          <w:tcPr>
            <w:tcW w:w="697" w:type="pct"/>
            <w:gridSpan w:val="3"/>
          </w:tcPr>
          <w:p w14:paraId="4F67987A" w14:textId="77777777" w:rsidR="005C53DD" w:rsidRPr="009C4A1C" w:rsidRDefault="005C53DD" w:rsidP="00AE21B8">
            <w:pPr>
              <w:rPr>
                <w:rFonts w:ascii="Times New Roman" w:eastAsia="Times New Roman" w:hAnsi="Times New Roman" w:cs="Times New Roman"/>
                <w:sz w:val="24"/>
                <w:szCs w:val="24"/>
              </w:rPr>
            </w:pPr>
          </w:p>
        </w:tc>
        <w:tc>
          <w:tcPr>
            <w:tcW w:w="575" w:type="pct"/>
          </w:tcPr>
          <w:p w14:paraId="24FAC27D" w14:textId="77777777" w:rsidR="005C53DD" w:rsidRPr="009C4A1C" w:rsidRDefault="005C53DD" w:rsidP="00AE21B8">
            <w:pPr>
              <w:rPr>
                <w:rFonts w:ascii="Times New Roman" w:eastAsia="Times New Roman" w:hAnsi="Times New Roman" w:cs="Times New Roman"/>
                <w:sz w:val="24"/>
                <w:szCs w:val="24"/>
              </w:rPr>
            </w:pPr>
          </w:p>
        </w:tc>
      </w:tr>
      <w:tr w:rsidR="005C53DD" w:rsidRPr="009C4A1C" w14:paraId="1ADD5325" w14:textId="43040476" w:rsidTr="005C53DD">
        <w:trPr>
          <w:gridAfter w:val="1"/>
          <w:wAfter w:w="49" w:type="pct"/>
        </w:trPr>
        <w:tc>
          <w:tcPr>
            <w:tcW w:w="168" w:type="pct"/>
          </w:tcPr>
          <w:p w14:paraId="5332C394"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26</w:t>
            </w:r>
          </w:p>
        </w:tc>
        <w:tc>
          <w:tcPr>
            <w:tcW w:w="620" w:type="pct"/>
            <w:tcMar>
              <w:top w:w="43" w:type="dxa"/>
              <w:left w:w="115" w:type="dxa"/>
              <w:bottom w:w="43" w:type="dxa"/>
              <w:right w:w="115" w:type="dxa"/>
            </w:tcMar>
          </w:tcPr>
          <w:p w14:paraId="5D85E8CB"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technical and production skills</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required of workers within an</w:t>
            </w:r>
          </w:p>
          <w:p w14:paraId="7540A064"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industry/organization.</w:t>
            </w:r>
          </w:p>
        </w:tc>
        <w:tc>
          <w:tcPr>
            <w:tcW w:w="1115" w:type="pct"/>
            <w:gridSpan w:val="2"/>
          </w:tcPr>
          <w:p w14:paraId="4B5604B4" w14:textId="77777777" w:rsidR="005C53DD" w:rsidRPr="00ED3052" w:rsidRDefault="005C53DD" w:rsidP="00AE21B8">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3DFF4847"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technical skills (e.g., communication, mathematics, science, technology, time-management, and creative-thinking skills)</w:t>
            </w:r>
          </w:p>
          <w:p w14:paraId="0584B24C"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production skills (specific skills used for production of goods or services)</w:t>
            </w:r>
          </w:p>
          <w:p w14:paraId="4EB8D3AB" w14:textId="77777777" w:rsidR="005C53DD" w:rsidRPr="009C4A1C"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interpersonal and team-player skills.</w:t>
            </w:r>
          </w:p>
        </w:tc>
        <w:tc>
          <w:tcPr>
            <w:tcW w:w="1150" w:type="pct"/>
            <w:gridSpan w:val="3"/>
          </w:tcPr>
          <w:p w14:paraId="239D1A98"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you, as a worker, determine the necessity to develop and/or upgrade industry-related production skills?</w:t>
            </w:r>
          </w:p>
          <w:p w14:paraId="5D11FA08"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consequences of using good communication skills? Of using poor communication skills?</w:t>
            </w:r>
          </w:p>
          <w:p w14:paraId="15B1E352"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importance of having more than one person analyze information in order to make decisions?</w:t>
            </w:r>
          </w:p>
          <w:p w14:paraId="646A6F2B"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can you take to develop industry-related interpersonal and team-player skills?</w:t>
            </w:r>
          </w:p>
        </w:tc>
        <w:tc>
          <w:tcPr>
            <w:tcW w:w="626" w:type="pct"/>
          </w:tcPr>
          <w:p w14:paraId="6237AF2B" w14:textId="77777777" w:rsidR="005C53DD" w:rsidRPr="009C4A1C" w:rsidRDefault="005C53DD" w:rsidP="00AE21B8">
            <w:pPr>
              <w:rPr>
                <w:rFonts w:ascii="Times New Roman" w:eastAsia="Times New Roman" w:hAnsi="Times New Roman" w:cs="Times New Roman"/>
                <w:sz w:val="24"/>
                <w:szCs w:val="24"/>
              </w:rPr>
            </w:pPr>
          </w:p>
        </w:tc>
        <w:tc>
          <w:tcPr>
            <w:tcW w:w="697" w:type="pct"/>
            <w:gridSpan w:val="3"/>
          </w:tcPr>
          <w:p w14:paraId="0D47E9B4" w14:textId="77777777" w:rsidR="005C53DD" w:rsidRPr="009C4A1C" w:rsidRDefault="005C53DD" w:rsidP="00AE21B8">
            <w:pPr>
              <w:rPr>
                <w:rFonts w:ascii="Times New Roman" w:eastAsia="Times New Roman" w:hAnsi="Times New Roman" w:cs="Times New Roman"/>
                <w:sz w:val="24"/>
                <w:szCs w:val="24"/>
              </w:rPr>
            </w:pPr>
          </w:p>
        </w:tc>
        <w:tc>
          <w:tcPr>
            <w:tcW w:w="575" w:type="pct"/>
          </w:tcPr>
          <w:p w14:paraId="0C2BEE8C" w14:textId="77777777" w:rsidR="005C53DD" w:rsidRPr="009C4A1C" w:rsidRDefault="005C53DD" w:rsidP="00AE21B8">
            <w:pPr>
              <w:rPr>
                <w:rFonts w:ascii="Times New Roman" w:eastAsia="Times New Roman" w:hAnsi="Times New Roman" w:cs="Times New Roman"/>
                <w:sz w:val="24"/>
                <w:szCs w:val="24"/>
              </w:rPr>
            </w:pPr>
          </w:p>
        </w:tc>
      </w:tr>
      <w:tr w:rsidR="005C53DD" w:rsidRPr="009C4A1C" w14:paraId="52823248" w14:textId="0C6B35DF" w:rsidTr="005C53DD">
        <w:trPr>
          <w:gridAfter w:val="1"/>
          <w:wAfter w:w="49" w:type="pct"/>
        </w:trPr>
        <w:tc>
          <w:tcPr>
            <w:tcW w:w="168" w:type="pct"/>
          </w:tcPr>
          <w:p w14:paraId="37CB611F"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27</w:t>
            </w:r>
          </w:p>
        </w:tc>
        <w:tc>
          <w:tcPr>
            <w:tcW w:w="620" w:type="pct"/>
            <w:tcMar>
              <w:top w:w="43" w:type="dxa"/>
              <w:left w:w="115" w:type="dxa"/>
              <w:bottom w:w="43" w:type="dxa"/>
              <w:right w:w="115" w:type="dxa"/>
            </w:tcMar>
          </w:tcPr>
          <w:p w14:paraId="1059C253"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principles of technology that</w:t>
            </w:r>
          </w:p>
          <w:p w14:paraId="5E809862"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underlie an industry/organization.</w:t>
            </w:r>
          </w:p>
        </w:tc>
        <w:tc>
          <w:tcPr>
            <w:tcW w:w="1115" w:type="pct"/>
            <w:gridSpan w:val="2"/>
          </w:tcPr>
          <w:p w14:paraId="0662C437" w14:textId="77777777" w:rsidR="005C53DD" w:rsidRPr="00ED3052" w:rsidRDefault="005C53DD" w:rsidP="00AE21B8">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160E38F1"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technological systems used in the industry</w:t>
            </w:r>
          </w:p>
          <w:p w14:paraId="3AAB298D"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mathematical, scientific, social, ethical, and economic principles underlying the technological systems</w:t>
            </w:r>
          </w:p>
          <w:p w14:paraId="5365E24F"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impact of energy systems, fuel sources, and other technological systems on the production of goods and services</w:t>
            </w:r>
          </w:p>
          <w:p w14:paraId="06A7D39C"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emerging and alternative energy resources in the production of goods and services</w:t>
            </w:r>
          </w:p>
          <w:p w14:paraId="6F6DB227" w14:textId="77777777" w:rsidR="005C53DD" w:rsidRPr="009C4A1C"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generation and distribution of energy to industries/organizations for use in creating goods and services.</w:t>
            </w:r>
          </w:p>
        </w:tc>
        <w:tc>
          <w:tcPr>
            <w:tcW w:w="1150" w:type="pct"/>
            <w:gridSpan w:val="3"/>
          </w:tcPr>
          <w:p w14:paraId="5E5881FE"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ethical issues related to technologies?</w:t>
            </w:r>
          </w:p>
          <w:p w14:paraId="047FE8FC"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energy systems so important to industries/organizations?</w:t>
            </w:r>
          </w:p>
          <w:p w14:paraId="3A19BAC1"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technological systems?</w:t>
            </w:r>
          </w:p>
          <w:p w14:paraId="081E423A"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energy transmission affect technological systems?</w:t>
            </w:r>
          </w:p>
          <w:p w14:paraId="0BDF62D2"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effects of alternative energy sources on industries?</w:t>
            </w:r>
          </w:p>
          <w:p w14:paraId="13DECB2A"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life be like without a reliable source of energy?</w:t>
            </w:r>
          </w:p>
          <w:p w14:paraId="6524B890"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be the effect of using electric vehicles to transport/deliver/ship goods?</w:t>
            </w:r>
          </w:p>
        </w:tc>
        <w:tc>
          <w:tcPr>
            <w:tcW w:w="626" w:type="pct"/>
          </w:tcPr>
          <w:p w14:paraId="4CC94FE4" w14:textId="77777777" w:rsidR="005C53DD" w:rsidRPr="009C4A1C" w:rsidRDefault="005C53DD" w:rsidP="00AE21B8">
            <w:pPr>
              <w:rPr>
                <w:rFonts w:ascii="Times New Roman" w:eastAsia="Times New Roman" w:hAnsi="Times New Roman" w:cs="Times New Roman"/>
                <w:sz w:val="24"/>
                <w:szCs w:val="24"/>
              </w:rPr>
            </w:pPr>
          </w:p>
        </w:tc>
        <w:tc>
          <w:tcPr>
            <w:tcW w:w="697" w:type="pct"/>
            <w:gridSpan w:val="3"/>
          </w:tcPr>
          <w:p w14:paraId="620AC707" w14:textId="77777777" w:rsidR="005C53DD" w:rsidRPr="009C4A1C" w:rsidRDefault="005C53DD" w:rsidP="00AE21B8">
            <w:pPr>
              <w:rPr>
                <w:rFonts w:ascii="Times New Roman" w:eastAsia="Times New Roman" w:hAnsi="Times New Roman" w:cs="Times New Roman"/>
                <w:sz w:val="24"/>
                <w:szCs w:val="24"/>
              </w:rPr>
            </w:pPr>
          </w:p>
        </w:tc>
        <w:tc>
          <w:tcPr>
            <w:tcW w:w="575" w:type="pct"/>
          </w:tcPr>
          <w:p w14:paraId="07FE6AA8" w14:textId="77777777" w:rsidR="005C53DD" w:rsidRPr="009C4A1C" w:rsidRDefault="005C53DD" w:rsidP="00AE21B8">
            <w:pPr>
              <w:rPr>
                <w:rFonts w:ascii="Times New Roman" w:eastAsia="Times New Roman" w:hAnsi="Times New Roman" w:cs="Times New Roman"/>
                <w:sz w:val="24"/>
                <w:szCs w:val="24"/>
              </w:rPr>
            </w:pPr>
          </w:p>
        </w:tc>
      </w:tr>
      <w:tr w:rsidR="005C53DD" w:rsidRPr="009C4A1C" w14:paraId="1A87CFC3" w14:textId="464E5CD0" w:rsidTr="005C53DD">
        <w:trPr>
          <w:gridAfter w:val="1"/>
          <w:wAfter w:w="49" w:type="pct"/>
        </w:trPr>
        <w:tc>
          <w:tcPr>
            <w:tcW w:w="168" w:type="pct"/>
          </w:tcPr>
          <w:p w14:paraId="67CFCCB8"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28</w:t>
            </w:r>
          </w:p>
        </w:tc>
        <w:tc>
          <w:tcPr>
            <w:tcW w:w="620" w:type="pct"/>
            <w:tcMar>
              <w:top w:w="43" w:type="dxa"/>
              <w:left w:w="115" w:type="dxa"/>
              <w:bottom w:w="43" w:type="dxa"/>
              <w:right w:w="115" w:type="dxa"/>
            </w:tcMar>
          </w:tcPr>
          <w:p w14:paraId="29EDA382"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labor issues related to an industry/organization.</w:t>
            </w:r>
          </w:p>
        </w:tc>
        <w:tc>
          <w:tcPr>
            <w:tcW w:w="1115" w:type="pct"/>
            <w:gridSpan w:val="2"/>
          </w:tcPr>
          <w:p w14:paraId="1CA684F3" w14:textId="77777777" w:rsidR="005C53DD" w:rsidRPr="00ED3052" w:rsidRDefault="005C53DD" w:rsidP="00AE21B8">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3B472622"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workers’ rights and responsibilities (e.g., wages, benefits, working conditions)</w:t>
            </w:r>
          </w:p>
          <w:p w14:paraId="338EC79C"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employment contracts and agreements</w:t>
            </w:r>
          </w:p>
          <w:p w14:paraId="078C7CAC"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certification, licensure, and other requirements for specific jobs/occupations</w:t>
            </w:r>
          </w:p>
          <w:p w14:paraId="33979386" w14:textId="77777777" w:rsidR="005C53DD" w:rsidRPr="009C4A1C"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labor organizations and other worker advocacy groups (e.g., professional/trade associations).</w:t>
            </w:r>
          </w:p>
        </w:tc>
        <w:tc>
          <w:tcPr>
            <w:tcW w:w="1150" w:type="pct"/>
            <w:gridSpan w:val="3"/>
          </w:tcPr>
          <w:p w14:paraId="590348A1"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practices and methods of communication between management and labor would lead to understanding and implementing worker rights and responsibilities?</w:t>
            </w:r>
          </w:p>
          <w:p w14:paraId="6E06373B"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important is compromise when dealing with labor issues?</w:t>
            </w:r>
          </w:p>
        </w:tc>
        <w:tc>
          <w:tcPr>
            <w:tcW w:w="626" w:type="pct"/>
          </w:tcPr>
          <w:p w14:paraId="7F81BE1A" w14:textId="77777777" w:rsidR="005C53DD" w:rsidRPr="009C4A1C" w:rsidRDefault="005C53DD" w:rsidP="00AE21B8">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697" w:type="pct"/>
            <w:gridSpan w:val="3"/>
          </w:tcPr>
          <w:p w14:paraId="2F66EC66" w14:textId="77777777" w:rsidR="005C53DD" w:rsidRPr="009C4A1C" w:rsidRDefault="005C53DD" w:rsidP="00AE21B8">
            <w:pPr>
              <w:rPr>
                <w:rFonts w:ascii="Times New Roman" w:eastAsia="Times New Roman" w:hAnsi="Times New Roman" w:cs="Times New Roman"/>
                <w:sz w:val="24"/>
                <w:szCs w:val="24"/>
              </w:rPr>
            </w:pPr>
          </w:p>
        </w:tc>
        <w:tc>
          <w:tcPr>
            <w:tcW w:w="575" w:type="pct"/>
          </w:tcPr>
          <w:p w14:paraId="474B70BA" w14:textId="77777777" w:rsidR="005C53DD" w:rsidRPr="009C4A1C" w:rsidRDefault="005C53DD" w:rsidP="00AE21B8">
            <w:pPr>
              <w:rPr>
                <w:rFonts w:ascii="Times New Roman" w:eastAsia="Times New Roman" w:hAnsi="Times New Roman" w:cs="Times New Roman"/>
                <w:sz w:val="24"/>
                <w:szCs w:val="24"/>
              </w:rPr>
            </w:pPr>
          </w:p>
        </w:tc>
      </w:tr>
      <w:tr w:rsidR="005C53DD" w:rsidRPr="009C4A1C" w14:paraId="57C19648" w14:textId="34306F41" w:rsidTr="005C53DD">
        <w:trPr>
          <w:gridAfter w:val="1"/>
          <w:wAfter w:w="49" w:type="pct"/>
        </w:trPr>
        <w:tc>
          <w:tcPr>
            <w:tcW w:w="168" w:type="pct"/>
          </w:tcPr>
          <w:p w14:paraId="673A22FC"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29</w:t>
            </w:r>
          </w:p>
        </w:tc>
        <w:tc>
          <w:tcPr>
            <w:tcW w:w="620" w:type="pct"/>
            <w:tcMar>
              <w:top w:w="43" w:type="dxa"/>
              <w:left w:w="115" w:type="dxa"/>
              <w:bottom w:w="43" w:type="dxa"/>
              <w:right w:w="115" w:type="dxa"/>
            </w:tcMar>
          </w:tcPr>
          <w:p w14:paraId="3C5D11C3"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community issues related to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115" w:type="pct"/>
            <w:gridSpan w:val="2"/>
          </w:tcPr>
          <w:p w14:paraId="597F351D" w14:textId="77777777" w:rsidR="005C53DD" w:rsidRPr="00ED3052" w:rsidRDefault="005C53DD" w:rsidP="00AE21B8">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00257A1F"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organization on the community (e.g., provision of jobs, tax revenue, and goods/services; involvement in community programs/activities; environmental impact)</w:t>
            </w:r>
          </w:p>
          <w:p w14:paraId="38CAAFE9" w14:textId="77777777" w:rsidR="005C53DD" w:rsidRPr="009C4A1C"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community on the organization (e.g., employee base; local taxes and regulations; local government services such as roads, schools, utilities; other local services).</w:t>
            </w:r>
          </w:p>
        </w:tc>
        <w:tc>
          <w:tcPr>
            <w:tcW w:w="1150" w:type="pct"/>
            <w:gridSpan w:val="3"/>
          </w:tcPr>
          <w:p w14:paraId="52CB3D69"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 what ways can an industry enhance the community in which it is located?</w:t>
            </w:r>
          </w:p>
          <w:p w14:paraId="59FFBD1C"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members of the community effectively communicate their needs and concerns to a local industry?</w:t>
            </w:r>
          </w:p>
          <w:p w14:paraId="4306BE74"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programs that bring together businesses and communities?</w:t>
            </w:r>
          </w:p>
        </w:tc>
        <w:tc>
          <w:tcPr>
            <w:tcW w:w="626" w:type="pct"/>
          </w:tcPr>
          <w:p w14:paraId="74C53577" w14:textId="77777777" w:rsidR="005C53DD" w:rsidRPr="009C4A1C" w:rsidRDefault="005C53DD" w:rsidP="00AE21B8">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697" w:type="pct"/>
            <w:gridSpan w:val="3"/>
          </w:tcPr>
          <w:p w14:paraId="4CA10174" w14:textId="77777777" w:rsidR="005C53DD" w:rsidRPr="009C4A1C" w:rsidRDefault="005C53DD" w:rsidP="00AE21B8">
            <w:pPr>
              <w:rPr>
                <w:rFonts w:ascii="Times New Roman" w:eastAsia="Times New Roman" w:hAnsi="Times New Roman" w:cs="Times New Roman"/>
                <w:sz w:val="24"/>
                <w:szCs w:val="24"/>
              </w:rPr>
            </w:pPr>
          </w:p>
        </w:tc>
        <w:tc>
          <w:tcPr>
            <w:tcW w:w="575" w:type="pct"/>
          </w:tcPr>
          <w:p w14:paraId="4128E8BB" w14:textId="77777777" w:rsidR="005C53DD" w:rsidRPr="009C4A1C" w:rsidRDefault="005C53DD" w:rsidP="00AE21B8">
            <w:pPr>
              <w:rPr>
                <w:rFonts w:ascii="Times New Roman" w:eastAsia="Times New Roman" w:hAnsi="Times New Roman" w:cs="Times New Roman"/>
                <w:sz w:val="24"/>
                <w:szCs w:val="24"/>
              </w:rPr>
            </w:pPr>
          </w:p>
        </w:tc>
      </w:tr>
      <w:tr w:rsidR="005C53DD" w:rsidRPr="009C4A1C" w14:paraId="30908941" w14:textId="597518C9" w:rsidTr="005C53DD">
        <w:trPr>
          <w:gridAfter w:val="1"/>
          <w:wAfter w:w="49" w:type="pct"/>
        </w:trPr>
        <w:tc>
          <w:tcPr>
            <w:tcW w:w="168" w:type="pct"/>
            <w:tcBorders>
              <w:bottom w:val="single" w:sz="4" w:space="0" w:color="auto"/>
            </w:tcBorders>
          </w:tcPr>
          <w:p w14:paraId="38AF2B83"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30</w:t>
            </w:r>
          </w:p>
        </w:tc>
        <w:tc>
          <w:tcPr>
            <w:tcW w:w="620" w:type="pct"/>
            <w:tcBorders>
              <w:bottom w:val="single" w:sz="4" w:space="0" w:color="auto"/>
            </w:tcBorders>
            <w:tcMar>
              <w:top w:w="43" w:type="dxa"/>
              <w:left w:w="115" w:type="dxa"/>
              <w:bottom w:w="43" w:type="dxa"/>
              <w:right w:w="115" w:type="dxa"/>
            </w:tcMar>
          </w:tcPr>
          <w:p w14:paraId="332514E3"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health, safety, and environmental</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issues related to an industry/organization.</w:t>
            </w:r>
          </w:p>
        </w:tc>
        <w:tc>
          <w:tcPr>
            <w:tcW w:w="1115" w:type="pct"/>
            <w:gridSpan w:val="2"/>
            <w:tcBorders>
              <w:bottom w:val="single" w:sz="4" w:space="0" w:color="auto"/>
            </w:tcBorders>
          </w:tcPr>
          <w:p w14:paraId="309F0934" w14:textId="77777777" w:rsidR="005C53DD" w:rsidRPr="00ED3052" w:rsidRDefault="005C53DD" w:rsidP="00AE21B8">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6030E755"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workers’ health and safety</w:t>
            </w:r>
          </w:p>
          <w:p w14:paraId="4F2780BE"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workers’ health and safety</w:t>
            </w:r>
          </w:p>
          <w:p w14:paraId="3982E333"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hazards</w:t>
            </w:r>
          </w:p>
          <w:p w14:paraId="6D52DDC3"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programs</w:t>
            </w:r>
          </w:p>
          <w:p w14:paraId="1F12718F"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the environment</w:t>
            </w:r>
          </w:p>
          <w:p w14:paraId="219B4E32"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the impact on the environment</w:t>
            </w:r>
          </w:p>
          <w:p w14:paraId="5E13A66F" w14:textId="77777777" w:rsidR="005C53DD" w:rsidRPr="009C4A1C"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sustainability initiatives.</w:t>
            </w:r>
          </w:p>
        </w:tc>
        <w:tc>
          <w:tcPr>
            <w:tcW w:w="1150" w:type="pct"/>
            <w:gridSpan w:val="3"/>
            <w:tcBorders>
              <w:bottom w:val="single" w:sz="4" w:space="0" w:color="auto"/>
            </w:tcBorders>
          </w:tcPr>
          <w:p w14:paraId="32E4DB19"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 concerns should an industry address?</w:t>
            </w:r>
          </w:p>
          <w:p w14:paraId="10B621B5"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environmentally</w:t>
            </w:r>
            <w:r>
              <w:rPr>
                <w:rFonts w:ascii="Times New Roman" w:eastAsia="Times New Roman" w:hAnsi="Times New Roman" w:cs="Times New Roman"/>
                <w:sz w:val="24"/>
                <w:szCs w:val="24"/>
              </w:rPr>
              <w:t xml:space="preserve"> </w:t>
            </w:r>
            <w:r w:rsidRPr="00ED3052">
              <w:rPr>
                <w:rFonts w:ascii="Times New Roman" w:eastAsia="Times New Roman" w:hAnsi="Times New Roman" w:cs="Times New Roman"/>
                <w:sz w:val="24"/>
                <w:szCs w:val="24"/>
              </w:rPr>
              <w:t>friendly practices and resources are available to an industry?</w:t>
            </w:r>
          </w:p>
          <w:p w14:paraId="3637C524"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methods can be used to motivate employees to become involved in effective health, safety, and environmental practices?</w:t>
            </w:r>
          </w:p>
          <w:p w14:paraId="1492CC40"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forewarnings and preventive measures are available to lessen the likelihood or impact of emergencies such as personal illness or injury, tornadoes, fires, nuclear accidents, floods, and incidences of employee rage or violent behavior?</w:t>
            </w:r>
          </w:p>
        </w:tc>
        <w:tc>
          <w:tcPr>
            <w:tcW w:w="626" w:type="pct"/>
            <w:tcBorders>
              <w:bottom w:val="single" w:sz="4" w:space="0" w:color="auto"/>
            </w:tcBorders>
          </w:tcPr>
          <w:p w14:paraId="5EB26261" w14:textId="77777777" w:rsidR="005C53DD" w:rsidRPr="009C4A1C" w:rsidRDefault="005C53DD" w:rsidP="00AE21B8">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697" w:type="pct"/>
            <w:gridSpan w:val="3"/>
            <w:tcBorders>
              <w:bottom w:val="single" w:sz="4" w:space="0" w:color="auto"/>
            </w:tcBorders>
          </w:tcPr>
          <w:p w14:paraId="7C7506BD" w14:textId="77777777" w:rsidR="005C53DD" w:rsidRPr="009C4A1C" w:rsidRDefault="005C53DD" w:rsidP="00AE21B8">
            <w:pPr>
              <w:rPr>
                <w:rFonts w:ascii="Times New Roman" w:eastAsia="Times New Roman" w:hAnsi="Times New Roman" w:cs="Times New Roman"/>
                <w:sz w:val="24"/>
                <w:szCs w:val="24"/>
              </w:rPr>
            </w:pPr>
          </w:p>
        </w:tc>
        <w:tc>
          <w:tcPr>
            <w:tcW w:w="575" w:type="pct"/>
            <w:tcBorders>
              <w:bottom w:val="single" w:sz="4" w:space="0" w:color="auto"/>
            </w:tcBorders>
          </w:tcPr>
          <w:p w14:paraId="7C44C277" w14:textId="77777777" w:rsidR="005C53DD" w:rsidRPr="009C4A1C" w:rsidRDefault="005C53DD" w:rsidP="00AE21B8">
            <w:pPr>
              <w:rPr>
                <w:rFonts w:ascii="Times New Roman" w:eastAsia="Times New Roman" w:hAnsi="Times New Roman" w:cs="Times New Roman"/>
                <w:sz w:val="24"/>
                <w:szCs w:val="24"/>
              </w:rPr>
            </w:pPr>
          </w:p>
        </w:tc>
      </w:tr>
      <w:tr w:rsidR="005C53DD" w:rsidRPr="009C4A1C" w14:paraId="12FF5A14" w14:textId="74E53B33" w:rsidTr="005C53DD">
        <w:trPr>
          <w:gridAfter w:val="1"/>
          <w:wAfter w:w="49" w:type="pct"/>
        </w:trPr>
        <w:tc>
          <w:tcPr>
            <w:tcW w:w="168" w:type="pct"/>
            <w:shd w:val="clear" w:color="auto" w:fill="AEAAAA" w:themeFill="background2" w:themeFillShade="BF"/>
          </w:tcPr>
          <w:p w14:paraId="33EE618C" w14:textId="77777777" w:rsidR="005C53DD" w:rsidRPr="009C4A1C" w:rsidRDefault="005C53DD" w:rsidP="00AE21B8">
            <w:pPr>
              <w:pStyle w:val="Heading2"/>
              <w:spacing w:before="0" w:beforeAutospacing="0" w:after="0" w:afterAutospacing="0"/>
              <w:rPr>
                <w:sz w:val="24"/>
                <w:szCs w:val="24"/>
              </w:rPr>
            </w:pPr>
          </w:p>
        </w:tc>
        <w:tc>
          <w:tcPr>
            <w:tcW w:w="620" w:type="pct"/>
            <w:shd w:val="clear" w:color="auto" w:fill="AEAAAA" w:themeFill="background2" w:themeFillShade="BF"/>
            <w:tcMar>
              <w:top w:w="43" w:type="dxa"/>
              <w:left w:w="115" w:type="dxa"/>
              <w:bottom w:w="43" w:type="dxa"/>
              <w:right w:w="115" w:type="dxa"/>
            </w:tcMar>
          </w:tcPr>
          <w:p w14:paraId="5B211704" w14:textId="77777777" w:rsidR="005C53DD" w:rsidRPr="009C4A1C" w:rsidRDefault="005C53DD" w:rsidP="00AE21B8">
            <w:pPr>
              <w:pStyle w:val="Heading2"/>
              <w:spacing w:before="0" w:beforeAutospacing="0" w:after="0" w:afterAutospacing="0"/>
              <w:rPr>
                <w:sz w:val="24"/>
                <w:szCs w:val="24"/>
              </w:rPr>
            </w:pPr>
            <w:bookmarkStart w:id="6" w:name="_Toc67297992"/>
            <w:r w:rsidRPr="009C4A1C">
              <w:rPr>
                <w:sz w:val="24"/>
                <w:szCs w:val="24"/>
              </w:rPr>
              <w:t>Addressing Elements of Student Life</w:t>
            </w:r>
          </w:p>
        </w:tc>
        <w:tc>
          <w:tcPr>
            <w:tcW w:w="1115" w:type="pct"/>
            <w:gridSpan w:val="2"/>
            <w:shd w:val="clear" w:color="auto" w:fill="AEAAAA" w:themeFill="background2" w:themeFillShade="BF"/>
          </w:tcPr>
          <w:p w14:paraId="1F7CE885" w14:textId="77777777" w:rsidR="005C53DD" w:rsidRPr="009C4A1C" w:rsidRDefault="005C53DD" w:rsidP="00AE21B8">
            <w:pPr>
              <w:pStyle w:val="Heading2"/>
              <w:spacing w:before="0" w:beforeAutospacing="0" w:after="0" w:afterAutospacing="0"/>
              <w:rPr>
                <w:sz w:val="24"/>
                <w:szCs w:val="24"/>
              </w:rPr>
            </w:pPr>
          </w:p>
        </w:tc>
        <w:tc>
          <w:tcPr>
            <w:tcW w:w="1150" w:type="pct"/>
            <w:gridSpan w:val="3"/>
            <w:shd w:val="clear" w:color="auto" w:fill="AEAAAA" w:themeFill="background2" w:themeFillShade="BF"/>
          </w:tcPr>
          <w:p w14:paraId="15F0F7A8" w14:textId="77777777" w:rsidR="005C53DD" w:rsidRPr="009C4A1C" w:rsidRDefault="005C53DD" w:rsidP="00AE21B8">
            <w:pPr>
              <w:pStyle w:val="Heading2"/>
              <w:spacing w:before="0" w:beforeAutospacing="0" w:after="0" w:afterAutospacing="0"/>
              <w:rPr>
                <w:sz w:val="24"/>
                <w:szCs w:val="24"/>
              </w:rPr>
            </w:pPr>
          </w:p>
        </w:tc>
        <w:bookmarkEnd w:id="6"/>
        <w:tc>
          <w:tcPr>
            <w:tcW w:w="626" w:type="pct"/>
            <w:shd w:val="clear" w:color="auto" w:fill="AEAAAA" w:themeFill="background2" w:themeFillShade="BF"/>
          </w:tcPr>
          <w:p w14:paraId="5859AA7E" w14:textId="77777777" w:rsidR="005C53DD" w:rsidRPr="009C4A1C" w:rsidRDefault="005C53DD" w:rsidP="00AE21B8">
            <w:pPr>
              <w:pStyle w:val="Heading2"/>
              <w:spacing w:before="0" w:beforeAutospacing="0" w:after="0" w:afterAutospacing="0"/>
              <w:rPr>
                <w:sz w:val="24"/>
                <w:szCs w:val="24"/>
              </w:rPr>
            </w:pPr>
          </w:p>
        </w:tc>
        <w:tc>
          <w:tcPr>
            <w:tcW w:w="697" w:type="pct"/>
            <w:gridSpan w:val="3"/>
            <w:shd w:val="clear" w:color="auto" w:fill="AEAAAA" w:themeFill="background2" w:themeFillShade="BF"/>
          </w:tcPr>
          <w:p w14:paraId="02EE820A" w14:textId="77777777" w:rsidR="005C53DD" w:rsidRPr="009C4A1C" w:rsidRDefault="005C53DD" w:rsidP="00AE21B8">
            <w:pPr>
              <w:pStyle w:val="Heading2"/>
              <w:spacing w:before="0" w:beforeAutospacing="0" w:after="0" w:afterAutospacing="0"/>
              <w:rPr>
                <w:sz w:val="24"/>
                <w:szCs w:val="24"/>
              </w:rPr>
            </w:pPr>
          </w:p>
        </w:tc>
        <w:tc>
          <w:tcPr>
            <w:tcW w:w="575" w:type="pct"/>
            <w:shd w:val="clear" w:color="auto" w:fill="AEAAAA" w:themeFill="background2" w:themeFillShade="BF"/>
          </w:tcPr>
          <w:p w14:paraId="191D09FE" w14:textId="77777777" w:rsidR="005C53DD" w:rsidRPr="009C4A1C" w:rsidRDefault="005C53DD" w:rsidP="00AE21B8">
            <w:pPr>
              <w:pStyle w:val="Heading2"/>
              <w:spacing w:before="0" w:beforeAutospacing="0" w:after="0" w:afterAutospacing="0"/>
              <w:rPr>
                <w:sz w:val="24"/>
                <w:szCs w:val="24"/>
              </w:rPr>
            </w:pPr>
          </w:p>
        </w:tc>
      </w:tr>
      <w:tr w:rsidR="005C53DD" w:rsidRPr="009C4A1C" w14:paraId="33FD008C" w14:textId="0A150F7F" w:rsidTr="005C53DD">
        <w:trPr>
          <w:gridAfter w:val="1"/>
          <w:wAfter w:w="49" w:type="pct"/>
        </w:trPr>
        <w:tc>
          <w:tcPr>
            <w:tcW w:w="168" w:type="pct"/>
          </w:tcPr>
          <w:p w14:paraId="692F7DB1"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31</w:t>
            </w:r>
          </w:p>
        </w:tc>
        <w:tc>
          <w:tcPr>
            <w:tcW w:w="620" w:type="pct"/>
            <w:tcMar>
              <w:top w:w="43" w:type="dxa"/>
              <w:left w:w="115" w:type="dxa"/>
              <w:bottom w:w="43" w:type="dxa"/>
              <w:right w:w="115" w:type="dxa"/>
            </w:tcMar>
          </w:tcPr>
          <w:p w14:paraId="5DF5EAA2"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purposes and goals of the student organization.</w:t>
            </w:r>
          </w:p>
        </w:tc>
        <w:tc>
          <w:tcPr>
            <w:tcW w:w="1115" w:type="pct"/>
            <w:gridSpan w:val="2"/>
          </w:tcPr>
          <w:p w14:paraId="3E3721F1" w14:textId="77777777" w:rsidR="005C53DD" w:rsidRPr="00ED3052" w:rsidRDefault="005C53DD" w:rsidP="00AE21B8">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purposes of the student organization should include</w:t>
            </w:r>
          </w:p>
          <w:p w14:paraId="641DF344"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personal development and preparation for adult life</w:t>
            </w:r>
          </w:p>
          <w:p w14:paraId="6C0A53F0"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making decisions and assuming responsibilities</w:t>
            </w:r>
          </w:p>
          <w:p w14:paraId="63430F07"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encouraging democracy through cooperative action</w:t>
            </w:r>
          </w:p>
          <w:p w14:paraId="1EA46EAA"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preparing for multiple, nontraditional roles in society</w:t>
            </w:r>
          </w:p>
          <w:p w14:paraId="2536318C" w14:textId="77777777" w:rsidR="005C53DD"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greater understanding between youth and adults.</w:t>
            </w:r>
          </w:p>
          <w:p w14:paraId="2B178DC5" w14:textId="77777777" w:rsidR="005C53DD" w:rsidRPr="00ED3052" w:rsidRDefault="005C53DD" w:rsidP="00AE21B8">
            <w:pPr>
              <w:shd w:val="clear" w:color="auto" w:fill="FFFFFF"/>
              <w:ind w:left="1095"/>
              <w:rPr>
                <w:rFonts w:ascii="Times New Roman" w:eastAsia="Times New Roman" w:hAnsi="Times New Roman" w:cs="Times New Roman"/>
                <w:sz w:val="24"/>
                <w:szCs w:val="24"/>
              </w:rPr>
            </w:pPr>
          </w:p>
          <w:p w14:paraId="41A6841A" w14:textId="77777777" w:rsidR="005C53DD" w:rsidRPr="00ED3052" w:rsidRDefault="005C53DD" w:rsidP="00AE21B8">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goals of the student organization should include</w:t>
            </w:r>
          </w:p>
          <w:p w14:paraId="2C26A280"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personal growth and leadership development</w:t>
            </w:r>
          </w:p>
          <w:p w14:paraId="6134E629" w14:textId="77777777" w:rsidR="005C53DD" w:rsidRPr="009C4A1C"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helping students develop life skills in the areas of character development and ethical behavior, creative and critical thinking, interpersonal communication, practical knowledge, and career preparation.</w:t>
            </w:r>
          </w:p>
        </w:tc>
        <w:tc>
          <w:tcPr>
            <w:tcW w:w="1150" w:type="pct"/>
            <w:gridSpan w:val="3"/>
          </w:tcPr>
          <w:p w14:paraId="456E8EAF" w14:textId="77777777" w:rsidR="005C53DD" w:rsidRPr="009C4A1C" w:rsidRDefault="005C53DD" w:rsidP="00AE21B8">
            <w:pPr>
              <w:rPr>
                <w:rFonts w:ascii="Times New Roman" w:eastAsia="Times New Roman" w:hAnsi="Times New Roman" w:cs="Times New Roman"/>
                <w:sz w:val="24"/>
                <w:szCs w:val="24"/>
              </w:rPr>
            </w:pPr>
          </w:p>
        </w:tc>
        <w:tc>
          <w:tcPr>
            <w:tcW w:w="626" w:type="pct"/>
          </w:tcPr>
          <w:p w14:paraId="3D64969B" w14:textId="77777777" w:rsidR="005C53DD" w:rsidRPr="009C4A1C" w:rsidRDefault="005C53DD" w:rsidP="00AE21B8">
            <w:pPr>
              <w:rPr>
                <w:rFonts w:ascii="Times New Roman" w:eastAsia="Times New Roman" w:hAnsi="Times New Roman" w:cs="Times New Roman"/>
                <w:sz w:val="24"/>
                <w:szCs w:val="24"/>
              </w:rPr>
            </w:pPr>
          </w:p>
        </w:tc>
        <w:tc>
          <w:tcPr>
            <w:tcW w:w="697" w:type="pct"/>
            <w:gridSpan w:val="3"/>
          </w:tcPr>
          <w:p w14:paraId="56F299A4" w14:textId="77777777" w:rsidR="005C53DD" w:rsidRPr="009C4A1C" w:rsidRDefault="005C53DD" w:rsidP="00AE21B8">
            <w:pPr>
              <w:rPr>
                <w:rFonts w:ascii="Times New Roman" w:eastAsia="Times New Roman" w:hAnsi="Times New Roman" w:cs="Times New Roman"/>
                <w:sz w:val="24"/>
                <w:szCs w:val="24"/>
              </w:rPr>
            </w:pPr>
          </w:p>
        </w:tc>
        <w:tc>
          <w:tcPr>
            <w:tcW w:w="575" w:type="pct"/>
          </w:tcPr>
          <w:p w14:paraId="650033C8" w14:textId="77777777" w:rsidR="005C53DD" w:rsidRPr="009C4A1C" w:rsidRDefault="005C53DD" w:rsidP="00AE21B8">
            <w:pPr>
              <w:rPr>
                <w:rFonts w:ascii="Times New Roman" w:eastAsia="Times New Roman" w:hAnsi="Times New Roman" w:cs="Times New Roman"/>
                <w:sz w:val="24"/>
                <w:szCs w:val="24"/>
              </w:rPr>
            </w:pPr>
          </w:p>
        </w:tc>
      </w:tr>
      <w:tr w:rsidR="005C53DD" w:rsidRPr="009C4A1C" w14:paraId="291A6065" w14:textId="53CF65C8" w:rsidTr="005C53DD">
        <w:trPr>
          <w:gridAfter w:val="1"/>
          <w:wAfter w:w="49" w:type="pct"/>
        </w:trPr>
        <w:tc>
          <w:tcPr>
            <w:tcW w:w="168" w:type="pct"/>
          </w:tcPr>
          <w:p w14:paraId="0C0AB7C8"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32</w:t>
            </w:r>
          </w:p>
        </w:tc>
        <w:tc>
          <w:tcPr>
            <w:tcW w:w="620" w:type="pct"/>
            <w:tcMar>
              <w:top w:w="43" w:type="dxa"/>
              <w:left w:w="115" w:type="dxa"/>
              <w:bottom w:w="43" w:type="dxa"/>
              <w:right w:w="115" w:type="dxa"/>
            </w:tcMar>
          </w:tcPr>
          <w:p w14:paraId="12391A9F"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Explain the benefits and responsibilities of membership in the student organization as</w:t>
            </w:r>
          </w:p>
          <w:p w14:paraId="33BF0A9F"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 student and in professional/civic organizations as an adult.</w:t>
            </w:r>
          </w:p>
        </w:tc>
        <w:tc>
          <w:tcPr>
            <w:tcW w:w="1115" w:type="pct"/>
            <w:gridSpan w:val="2"/>
          </w:tcPr>
          <w:p w14:paraId="43074CD4" w14:textId="77777777" w:rsidR="005C53DD" w:rsidRPr="00ED3052" w:rsidRDefault="005C53DD" w:rsidP="00AE21B8">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benefits should include</w:t>
            </w:r>
          </w:p>
          <w:p w14:paraId="0A1B3D68"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leadership and other life skills, including planning, goal setting, problem solving, decision making, and interpersonal communication</w:t>
            </w:r>
          </w:p>
          <w:p w14:paraId="520F70D5"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school and community service</w:t>
            </w:r>
          </w:p>
          <w:p w14:paraId="3568821B"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interpersonal relationships</w:t>
            </w:r>
          </w:p>
          <w:p w14:paraId="055420C7"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experiential learning</w:t>
            </w:r>
          </w:p>
          <w:p w14:paraId="077A130A"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to compete in student events on local, state, and national levels</w:t>
            </w:r>
          </w:p>
          <w:p w14:paraId="71392891"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access to professional information and opportunities</w:t>
            </w:r>
          </w:p>
          <w:p w14:paraId="38D63CE2" w14:textId="77777777" w:rsidR="005C53DD"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career development.</w:t>
            </w:r>
          </w:p>
          <w:p w14:paraId="0DEA8DD6" w14:textId="77777777" w:rsidR="005C53DD" w:rsidRPr="00ED3052" w:rsidRDefault="005C53DD" w:rsidP="00AE21B8">
            <w:pPr>
              <w:shd w:val="clear" w:color="auto" w:fill="FFFFFF"/>
              <w:ind w:left="1095"/>
              <w:rPr>
                <w:rFonts w:ascii="Times New Roman" w:eastAsia="Times New Roman" w:hAnsi="Times New Roman" w:cs="Times New Roman"/>
                <w:sz w:val="24"/>
                <w:szCs w:val="24"/>
              </w:rPr>
            </w:pPr>
          </w:p>
          <w:p w14:paraId="7A4FF526" w14:textId="77777777" w:rsidR="005C53DD" w:rsidRPr="00ED3052" w:rsidRDefault="005C53DD" w:rsidP="00AE21B8">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responsibilities should include</w:t>
            </w:r>
          </w:p>
          <w:p w14:paraId="687CABA9"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contributory participation in the student organization as a student and in professional/civic organization activities as an adult</w:t>
            </w:r>
          </w:p>
          <w:p w14:paraId="11D27227" w14:textId="77777777" w:rsidR="005C53DD" w:rsidRPr="009C4A1C"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display of appropriate conduct in all activities and events related to the student organization and professional/civic organizations.</w:t>
            </w:r>
          </w:p>
        </w:tc>
        <w:tc>
          <w:tcPr>
            <w:tcW w:w="1150" w:type="pct"/>
            <w:gridSpan w:val="3"/>
          </w:tcPr>
          <w:p w14:paraId="5171EA07" w14:textId="77777777" w:rsidR="005C53DD" w:rsidRPr="009C4A1C" w:rsidRDefault="005C53DD" w:rsidP="00AE21B8">
            <w:pPr>
              <w:rPr>
                <w:rFonts w:ascii="Times New Roman" w:eastAsia="Times New Roman" w:hAnsi="Times New Roman" w:cs="Times New Roman"/>
                <w:sz w:val="24"/>
                <w:szCs w:val="24"/>
              </w:rPr>
            </w:pPr>
          </w:p>
        </w:tc>
        <w:tc>
          <w:tcPr>
            <w:tcW w:w="626" w:type="pct"/>
          </w:tcPr>
          <w:p w14:paraId="1A2C00A9" w14:textId="77777777" w:rsidR="005C53DD" w:rsidRPr="009C4A1C" w:rsidRDefault="005C53DD" w:rsidP="00AE21B8">
            <w:pPr>
              <w:rPr>
                <w:rFonts w:ascii="Times New Roman" w:eastAsia="Times New Roman" w:hAnsi="Times New Roman" w:cs="Times New Roman"/>
                <w:sz w:val="24"/>
                <w:szCs w:val="24"/>
              </w:rPr>
            </w:pPr>
          </w:p>
        </w:tc>
        <w:tc>
          <w:tcPr>
            <w:tcW w:w="697" w:type="pct"/>
            <w:gridSpan w:val="3"/>
          </w:tcPr>
          <w:p w14:paraId="25221F60" w14:textId="77777777" w:rsidR="005C53DD" w:rsidRPr="009C4A1C" w:rsidRDefault="005C53DD" w:rsidP="00AE21B8">
            <w:pPr>
              <w:rPr>
                <w:rFonts w:ascii="Times New Roman" w:eastAsia="Times New Roman" w:hAnsi="Times New Roman" w:cs="Times New Roman"/>
                <w:sz w:val="24"/>
                <w:szCs w:val="24"/>
              </w:rPr>
            </w:pPr>
          </w:p>
        </w:tc>
        <w:tc>
          <w:tcPr>
            <w:tcW w:w="575" w:type="pct"/>
          </w:tcPr>
          <w:p w14:paraId="56809999" w14:textId="77777777" w:rsidR="005C53DD" w:rsidRPr="009C4A1C" w:rsidRDefault="005C53DD" w:rsidP="00AE21B8">
            <w:pPr>
              <w:rPr>
                <w:rFonts w:ascii="Times New Roman" w:eastAsia="Times New Roman" w:hAnsi="Times New Roman" w:cs="Times New Roman"/>
                <w:sz w:val="24"/>
                <w:szCs w:val="24"/>
              </w:rPr>
            </w:pPr>
          </w:p>
        </w:tc>
      </w:tr>
      <w:tr w:rsidR="005C53DD" w:rsidRPr="009C4A1C" w14:paraId="0B5AFC86" w14:textId="1E916AA9" w:rsidTr="005C53DD">
        <w:trPr>
          <w:gridAfter w:val="1"/>
          <w:wAfter w:w="49" w:type="pct"/>
        </w:trPr>
        <w:tc>
          <w:tcPr>
            <w:tcW w:w="168" w:type="pct"/>
          </w:tcPr>
          <w:p w14:paraId="73F0D735"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33</w:t>
            </w:r>
          </w:p>
        </w:tc>
        <w:tc>
          <w:tcPr>
            <w:tcW w:w="620" w:type="pct"/>
            <w:tcMar>
              <w:top w:w="43" w:type="dxa"/>
              <w:left w:w="115" w:type="dxa"/>
              <w:bottom w:w="43" w:type="dxa"/>
              <w:right w:w="115" w:type="dxa"/>
            </w:tcMar>
          </w:tcPr>
          <w:p w14:paraId="797D0842"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leadership skills through participation in student organization activities, such as meetings, programs, and projects.</w:t>
            </w:r>
          </w:p>
        </w:tc>
        <w:tc>
          <w:tcPr>
            <w:tcW w:w="1115" w:type="pct"/>
            <w:gridSpan w:val="2"/>
          </w:tcPr>
          <w:p w14:paraId="4CB2BD7E"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should include contributory participation in activities such as meetings, fund- raising projects, school and community-service projects, and competitive events.</w:t>
            </w:r>
          </w:p>
        </w:tc>
        <w:tc>
          <w:tcPr>
            <w:tcW w:w="1150" w:type="pct"/>
            <w:gridSpan w:val="3"/>
          </w:tcPr>
          <w:p w14:paraId="001C6BCF" w14:textId="77777777" w:rsidR="005C53DD" w:rsidRPr="009C4A1C" w:rsidRDefault="005C53DD" w:rsidP="00AE21B8">
            <w:pPr>
              <w:rPr>
                <w:rFonts w:ascii="Times New Roman" w:eastAsia="Times New Roman" w:hAnsi="Times New Roman" w:cs="Times New Roman"/>
                <w:sz w:val="24"/>
                <w:szCs w:val="24"/>
              </w:rPr>
            </w:pPr>
          </w:p>
        </w:tc>
        <w:tc>
          <w:tcPr>
            <w:tcW w:w="626" w:type="pct"/>
          </w:tcPr>
          <w:p w14:paraId="5D60A04A" w14:textId="77777777" w:rsidR="005C53DD" w:rsidRPr="009C4A1C" w:rsidRDefault="005C53DD" w:rsidP="00AE21B8">
            <w:pPr>
              <w:rPr>
                <w:rFonts w:ascii="Times New Roman" w:eastAsia="Times New Roman" w:hAnsi="Times New Roman" w:cs="Times New Roman"/>
                <w:sz w:val="24"/>
                <w:szCs w:val="24"/>
              </w:rPr>
            </w:pPr>
          </w:p>
        </w:tc>
        <w:tc>
          <w:tcPr>
            <w:tcW w:w="697" w:type="pct"/>
            <w:gridSpan w:val="3"/>
          </w:tcPr>
          <w:p w14:paraId="5EF22AA6" w14:textId="77777777" w:rsidR="005C53DD" w:rsidRPr="009C4A1C" w:rsidRDefault="005C53DD" w:rsidP="00AE21B8">
            <w:pPr>
              <w:rPr>
                <w:rFonts w:ascii="Times New Roman" w:eastAsia="Times New Roman" w:hAnsi="Times New Roman" w:cs="Times New Roman"/>
                <w:sz w:val="24"/>
                <w:szCs w:val="24"/>
              </w:rPr>
            </w:pPr>
          </w:p>
        </w:tc>
        <w:tc>
          <w:tcPr>
            <w:tcW w:w="575" w:type="pct"/>
          </w:tcPr>
          <w:p w14:paraId="4BB59455" w14:textId="77777777" w:rsidR="005C53DD" w:rsidRPr="009C4A1C" w:rsidRDefault="005C53DD" w:rsidP="00AE21B8">
            <w:pPr>
              <w:rPr>
                <w:rFonts w:ascii="Times New Roman" w:eastAsia="Times New Roman" w:hAnsi="Times New Roman" w:cs="Times New Roman"/>
                <w:sz w:val="24"/>
                <w:szCs w:val="24"/>
              </w:rPr>
            </w:pPr>
          </w:p>
        </w:tc>
      </w:tr>
      <w:tr w:rsidR="005C53DD" w:rsidRPr="009C4A1C" w14:paraId="052B0BB8" w14:textId="100870E6" w:rsidTr="005C53DD">
        <w:trPr>
          <w:gridAfter w:val="1"/>
          <w:wAfter w:w="49" w:type="pct"/>
        </w:trPr>
        <w:tc>
          <w:tcPr>
            <w:tcW w:w="168" w:type="pct"/>
            <w:tcBorders>
              <w:bottom w:val="single" w:sz="4" w:space="0" w:color="auto"/>
            </w:tcBorders>
          </w:tcPr>
          <w:p w14:paraId="3C964878"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34</w:t>
            </w:r>
          </w:p>
        </w:tc>
        <w:tc>
          <w:tcPr>
            <w:tcW w:w="620" w:type="pct"/>
            <w:tcBorders>
              <w:bottom w:val="single" w:sz="4" w:space="0" w:color="auto"/>
            </w:tcBorders>
            <w:tcMar>
              <w:top w:w="43" w:type="dxa"/>
              <w:left w:w="115" w:type="dxa"/>
              <w:bottom w:w="43" w:type="dxa"/>
              <w:right w:w="115" w:type="dxa"/>
            </w:tcMar>
          </w:tcPr>
          <w:p w14:paraId="6C66E860"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Internet safety issues and procedures for complying with acceptable use standards.</w:t>
            </w:r>
          </w:p>
        </w:tc>
        <w:tc>
          <w:tcPr>
            <w:tcW w:w="1115" w:type="pct"/>
            <w:gridSpan w:val="2"/>
            <w:tcBorders>
              <w:bottom w:val="single" w:sz="4" w:space="0" w:color="auto"/>
            </w:tcBorders>
          </w:tcPr>
          <w:p w14:paraId="42EDA156" w14:textId="77777777" w:rsidR="005C53DD" w:rsidRPr="00ED3052" w:rsidRDefault="005C53DD" w:rsidP="00AE21B8">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should include the following:</w:t>
            </w:r>
          </w:p>
          <w:p w14:paraId="315340D3"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school division's acceptable use policy</w:t>
            </w:r>
          </w:p>
          <w:p w14:paraId="61EABDA9"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 and guidelines governing Internet usage, including those about copyright and file sharing</w:t>
            </w:r>
          </w:p>
          <w:p w14:paraId="057AE287"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illegitimate parties use to solicit personal information</w:t>
            </w:r>
          </w:p>
          <w:p w14:paraId="5650F842"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help protect a computer user against cyber predators</w:t>
            </w:r>
          </w:p>
          <w:p w14:paraId="7B50E40C"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applications and user techniques that help protect against security attacks</w:t>
            </w:r>
          </w:p>
          <w:p w14:paraId="6949AC06" w14:textId="77777777" w:rsidR="005C53DD" w:rsidRPr="009C4A1C"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the </w:t>
            </w:r>
            <w:hyperlink r:id="rId17" w:tgtFrame="_blank" w:history="1">
              <w:r w:rsidRPr="00E8219E">
                <w:rPr>
                  <w:rFonts w:ascii="Times New Roman" w:eastAsia="Times New Roman" w:hAnsi="Times New Roman" w:cs="Times New Roman"/>
                  <w:sz w:val="24"/>
                  <w:szCs w:val="24"/>
                  <w:u w:val="single"/>
                </w:rPr>
                <w:t>Virginia Department of Education</w:t>
              </w:r>
            </w:hyperlink>
            <w:r w:rsidRPr="00E8219E">
              <w:rPr>
                <w:rFonts w:ascii="Times New Roman" w:eastAsia="Times New Roman" w:hAnsi="Times New Roman" w:cs="Times New Roman"/>
                <w:sz w:val="24"/>
                <w:szCs w:val="24"/>
                <w:u w:val="single"/>
              </w:rPr>
              <w:t xml:space="preserve"> guidelines</w:t>
            </w:r>
            <w:r w:rsidRPr="00ED3052">
              <w:rPr>
                <w:rFonts w:ascii="Times New Roman" w:eastAsia="Times New Roman" w:hAnsi="Times New Roman" w:cs="Times New Roman"/>
                <w:sz w:val="24"/>
                <w:szCs w:val="24"/>
              </w:rPr>
              <w:t xml:space="preserve"> for instructional programs related to Internet safety.</w:t>
            </w:r>
          </w:p>
        </w:tc>
        <w:tc>
          <w:tcPr>
            <w:tcW w:w="1150" w:type="pct"/>
            <w:gridSpan w:val="3"/>
            <w:tcBorders>
              <w:bottom w:val="single" w:sz="4" w:space="0" w:color="auto"/>
            </w:tcBorders>
          </w:tcPr>
          <w:p w14:paraId="4A595232" w14:textId="77777777" w:rsidR="005C53DD" w:rsidRPr="009C4A1C" w:rsidRDefault="005C53DD" w:rsidP="00AE21B8">
            <w:pPr>
              <w:rPr>
                <w:rFonts w:ascii="Times New Roman" w:eastAsia="Times New Roman" w:hAnsi="Times New Roman" w:cs="Times New Roman"/>
                <w:sz w:val="24"/>
                <w:szCs w:val="24"/>
              </w:rPr>
            </w:pPr>
          </w:p>
        </w:tc>
        <w:tc>
          <w:tcPr>
            <w:tcW w:w="626" w:type="pct"/>
            <w:tcBorders>
              <w:bottom w:val="single" w:sz="4" w:space="0" w:color="auto"/>
            </w:tcBorders>
          </w:tcPr>
          <w:p w14:paraId="5FB33735" w14:textId="77777777" w:rsidR="005C53DD" w:rsidRPr="009C4A1C" w:rsidRDefault="005C53DD" w:rsidP="00AE21B8">
            <w:pPr>
              <w:rPr>
                <w:rFonts w:ascii="Times New Roman" w:eastAsia="Times New Roman" w:hAnsi="Times New Roman" w:cs="Times New Roman"/>
                <w:sz w:val="24"/>
                <w:szCs w:val="24"/>
              </w:rPr>
            </w:pPr>
          </w:p>
        </w:tc>
        <w:tc>
          <w:tcPr>
            <w:tcW w:w="697" w:type="pct"/>
            <w:gridSpan w:val="3"/>
            <w:tcBorders>
              <w:bottom w:val="single" w:sz="4" w:space="0" w:color="auto"/>
            </w:tcBorders>
          </w:tcPr>
          <w:p w14:paraId="7959CD6F" w14:textId="77777777" w:rsidR="005C53DD" w:rsidRPr="009C4A1C" w:rsidRDefault="005C53DD" w:rsidP="00AE21B8">
            <w:pPr>
              <w:rPr>
                <w:rFonts w:ascii="Times New Roman" w:eastAsia="Times New Roman" w:hAnsi="Times New Roman" w:cs="Times New Roman"/>
                <w:sz w:val="24"/>
                <w:szCs w:val="24"/>
              </w:rPr>
            </w:pPr>
          </w:p>
        </w:tc>
        <w:tc>
          <w:tcPr>
            <w:tcW w:w="575" w:type="pct"/>
            <w:tcBorders>
              <w:bottom w:val="single" w:sz="4" w:space="0" w:color="auto"/>
            </w:tcBorders>
          </w:tcPr>
          <w:p w14:paraId="2EDFF03D" w14:textId="77777777" w:rsidR="005C53DD" w:rsidRPr="009C4A1C" w:rsidRDefault="005C53DD" w:rsidP="00AE21B8">
            <w:pPr>
              <w:rPr>
                <w:rFonts w:ascii="Times New Roman" w:eastAsia="Times New Roman" w:hAnsi="Times New Roman" w:cs="Times New Roman"/>
                <w:sz w:val="24"/>
                <w:szCs w:val="24"/>
              </w:rPr>
            </w:pPr>
          </w:p>
        </w:tc>
      </w:tr>
      <w:tr w:rsidR="005C53DD" w:rsidRPr="009C4A1C" w14:paraId="00A1DAFB" w14:textId="60100EFA" w:rsidTr="005C53DD">
        <w:trPr>
          <w:gridAfter w:val="1"/>
          <w:wAfter w:w="49" w:type="pct"/>
        </w:trPr>
        <w:tc>
          <w:tcPr>
            <w:tcW w:w="168" w:type="pct"/>
            <w:shd w:val="clear" w:color="auto" w:fill="AEAAAA" w:themeFill="background2" w:themeFillShade="BF"/>
          </w:tcPr>
          <w:p w14:paraId="5F6D5700" w14:textId="77777777" w:rsidR="005C53DD" w:rsidRPr="009C4A1C" w:rsidRDefault="005C53DD" w:rsidP="00AE21B8">
            <w:pPr>
              <w:pStyle w:val="Heading2"/>
              <w:spacing w:before="0" w:beforeAutospacing="0" w:after="0" w:afterAutospacing="0"/>
              <w:rPr>
                <w:sz w:val="24"/>
                <w:szCs w:val="24"/>
              </w:rPr>
            </w:pPr>
          </w:p>
        </w:tc>
        <w:tc>
          <w:tcPr>
            <w:tcW w:w="620" w:type="pct"/>
            <w:shd w:val="clear" w:color="auto" w:fill="AEAAAA" w:themeFill="background2" w:themeFillShade="BF"/>
            <w:tcMar>
              <w:top w:w="43" w:type="dxa"/>
              <w:left w:w="115" w:type="dxa"/>
              <w:bottom w:w="43" w:type="dxa"/>
              <w:right w:w="115" w:type="dxa"/>
            </w:tcMar>
          </w:tcPr>
          <w:p w14:paraId="00AF8DF2" w14:textId="77777777" w:rsidR="005C53DD" w:rsidRPr="009C4A1C" w:rsidRDefault="005C53DD" w:rsidP="00AE21B8">
            <w:pPr>
              <w:pStyle w:val="Heading2"/>
              <w:spacing w:before="0" w:beforeAutospacing="0" w:after="0" w:afterAutospacing="0"/>
              <w:rPr>
                <w:sz w:val="24"/>
                <w:szCs w:val="24"/>
              </w:rPr>
            </w:pPr>
            <w:bookmarkStart w:id="7" w:name="_Toc67297993"/>
            <w:r w:rsidRPr="009C4A1C">
              <w:rPr>
                <w:sz w:val="24"/>
                <w:szCs w:val="24"/>
              </w:rPr>
              <w:t>Exploring Work-Based Learning</w:t>
            </w:r>
          </w:p>
        </w:tc>
        <w:tc>
          <w:tcPr>
            <w:tcW w:w="1115" w:type="pct"/>
            <w:gridSpan w:val="2"/>
            <w:shd w:val="clear" w:color="auto" w:fill="AEAAAA" w:themeFill="background2" w:themeFillShade="BF"/>
          </w:tcPr>
          <w:p w14:paraId="69E52273" w14:textId="77777777" w:rsidR="005C53DD" w:rsidRPr="009C4A1C" w:rsidRDefault="005C53DD" w:rsidP="00AE21B8">
            <w:pPr>
              <w:pStyle w:val="Heading2"/>
              <w:spacing w:before="0" w:beforeAutospacing="0" w:after="0" w:afterAutospacing="0"/>
              <w:rPr>
                <w:sz w:val="24"/>
                <w:szCs w:val="24"/>
              </w:rPr>
            </w:pPr>
          </w:p>
        </w:tc>
        <w:tc>
          <w:tcPr>
            <w:tcW w:w="1150" w:type="pct"/>
            <w:gridSpan w:val="3"/>
            <w:shd w:val="clear" w:color="auto" w:fill="AEAAAA" w:themeFill="background2" w:themeFillShade="BF"/>
          </w:tcPr>
          <w:p w14:paraId="1667960F" w14:textId="77777777" w:rsidR="005C53DD" w:rsidRPr="009C4A1C" w:rsidRDefault="005C53DD" w:rsidP="00AE21B8">
            <w:pPr>
              <w:pStyle w:val="Heading2"/>
              <w:spacing w:before="0" w:beforeAutospacing="0" w:after="0" w:afterAutospacing="0"/>
              <w:rPr>
                <w:sz w:val="24"/>
                <w:szCs w:val="24"/>
              </w:rPr>
            </w:pPr>
          </w:p>
        </w:tc>
        <w:bookmarkEnd w:id="7"/>
        <w:tc>
          <w:tcPr>
            <w:tcW w:w="626" w:type="pct"/>
            <w:shd w:val="clear" w:color="auto" w:fill="AEAAAA" w:themeFill="background2" w:themeFillShade="BF"/>
          </w:tcPr>
          <w:p w14:paraId="1EF47B31" w14:textId="77777777" w:rsidR="005C53DD" w:rsidRPr="009C4A1C" w:rsidRDefault="005C53DD" w:rsidP="00AE21B8">
            <w:pPr>
              <w:pStyle w:val="Heading2"/>
              <w:spacing w:before="0" w:beforeAutospacing="0" w:after="0" w:afterAutospacing="0"/>
              <w:rPr>
                <w:sz w:val="24"/>
                <w:szCs w:val="24"/>
              </w:rPr>
            </w:pPr>
          </w:p>
        </w:tc>
        <w:tc>
          <w:tcPr>
            <w:tcW w:w="697" w:type="pct"/>
            <w:gridSpan w:val="3"/>
            <w:shd w:val="clear" w:color="auto" w:fill="AEAAAA" w:themeFill="background2" w:themeFillShade="BF"/>
          </w:tcPr>
          <w:p w14:paraId="2426D40E" w14:textId="77777777" w:rsidR="005C53DD" w:rsidRPr="009C4A1C" w:rsidRDefault="005C53DD" w:rsidP="00AE21B8">
            <w:pPr>
              <w:pStyle w:val="Heading2"/>
              <w:spacing w:before="0" w:beforeAutospacing="0" w:after="0" w:afterAutospacing="0"/>
              <w:rPr>
                <w:sz w:val="24"/>
                <w:szCs w:val="24"/>
              </w:rPr>
            </w:pPr>
          </w:p>
        </w:tc>
        <w:tc>
          <w:tcPr>
            <w:tcW w:w="575" w:type="pct"/>
            <w:shd w:val="clear" w:color="auto" w:fill="AEAAAA" w:themeFill="background2" w:themeFillShade="BF"/>
          </w:tcPr>
          <w:p w14:paraId="631B7D36" w14:textId="77777777" w:rsidR="005C53DD" w:rsidRPr="009C4A1C" w:rsidRDefault="005C53DD" w:rsidP="00AE21B8">
            <w:pPr>
              <w:pStyle w:val="Heading2"/>
              <w:spacing w:before="0" w:beforeAutospacing="0" w:after="0" w:afterAutospacing="0"/>
              <w:rPr>
                <w:sz w:val="24"/>
                <w:szCs w:val="24"/>
              </w:rPr>
            </w:pPr>
          </w:p>
        </w:tc>
      </w:tr>
      <w:tr w:rsidR="005C53DD" w:rsidRPr="009C4A1C" w14:paraId="04EB4058" w14:textId="309F6C24" w:rsidTr="005C53DD">
        <w:trPr>
          <w:gridAfter w:val="1"/>
          <w:wAfter w:w="49" w:type="pct"/>
        </w:trPr>
        <w:tc>
          <w:tcPr>
            <w:tcW w:w="168" w:type="pct"/>
          </w:tcPr>
          <w:p w14:paraId="5C5A8402"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35</w:t>
            </w:r>
          </w:p>
        </w:tc>
        <w:tc>
          <w:tcPr>
            <w:tcW w:w="620" w:type="pct"/>
            <w:tcMar>
              <w:top w:w="43" w:type="dxa"/>
              <w:left w:w="115" w:type="dxa"/>
              <w:bottom w:w="43" w:type="dxa"/>
              <w:right w:w="115" w:type="dxa"/>
            </w:tcMar>
          </w:tcPr>
          <w:p w14:paraId="17871CBE"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types of work-based learning</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(WBL) opportunities.</w:t>
            </w:r>
          </w:p>
        </w:tc>
        <w:tc>
          <w:tcPr>
            <w:tcW w:w="1115" w:type="pct"/>
            <w:gridSpan w:val="2"/>
          </w:tcPr>
          <w:p w14:paraId="35666610" w14:textId="77777777" w:rsidR="005C53DD" w:rsidRPr="00ED3052" w:rsidRDefault="005C53DD" w:rsidP="00AE21B8">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includes</w:t>
            </w:r>
          </w:p>
          <w:p w14:paraId="346640C4"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job shadowing</w:t>
            </w:r>
          </w:p>
          <w:p w14:paraId="51CF6795"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mentorship</w:t>
            </w:r>
          </w:p>
          <w:p w14:paraId="1CC5AACE"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externship</w:t>
            </w:r>
          </w:p>
          <w:p w14:paraId="663654FC"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school-based enterprise</w:t>
            </w:r>
          </w:p>
          <w:p w14:paraId="4D673192"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entrepreneurship</w:t>
            </w:r>
          </w:p>
          <w:p w14:paraId="0AE588B5"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internship</w:t>
            </w:r>
          </w:p>
          <w:p w14:paraId="22BA32FD"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service learning</w:t>
            </w:r>
          </w:p>
          <w:p w14:paraId="5C42E654"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clinical experience</w:t>
            </w:r>
          </w:p>
          <w:p w14:paraId="0D8B1D3A"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cooperative education</w:t>
            </w:r>
          </w:p>
          <w:p w14:paraId="2CED0573"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Youth Registered Apprenticeship</w:t>
            </w:r>
          </w:p>
          <w:p w14:paraId="1BF6DC47" w14:textId="77777777" w:rsidR="005C53DD" w:rsidRPr="00ED3052"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Registered Apprenticeship</w:t>
            </w:r>
          </w:p>
          <w:p w14:paraId="686D5EEA" w14:textId="77777777" w:rsidR="005C53DD" w:rsidRPr="009C4A1C" w:rsidRDefault="005C53DD">
            <w:pPr>
              <w:pStyle w:val="ListParagraph"/>
              <w:numPr>
                <w:ilvl w:val="0"/>
                <w:numId w:val="2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Supervised Agricultural Experience.</w:t>
            </w:r>
          </w:p>
        </w:tc>
        <w:tc>
          <w:tcPr>
            <w:tcW w:w="1150" w:type="pct"/>
            <w:gridSpan w:val="3"/>
          </w:tcPr>
          <w:p w14:paraId="46DF3004"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work-based learning?</w:t>
            </w:r>
          </w:p>
          <w:p w14:paraId="7B41F0B3"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work-based learning help an individual identify a career choice?</w:t>
            </w:r>
          </w:p>
          <w:p w14:paraId="2BBC0EC5"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being an active listener help an individual in a work-based learning situation?</w:t>
            </w:r>
          </w:p>
          <w:p w14:paraId="688F6C43"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participation in a work-based learning situation improve leadership skills? Teamwork skills?</w:t>
            </w:r>
          </w:p>
          <w:p w14:paraId="6139383B"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importance of teamwork in a work-based learning situation?</w:t>
            </w:r>
          </w:p>
          <w:p w14:paraId="6B2F0CDE" w14:textId="77777777" w:rsidR="005C53DD" w:rsidRPr="00ED3052"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time management important in work-based learning?</w:t>
            </w:r>
          </w:p>
          <w:p w14:paraId="070D8DE6"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consequences may result if a person fails to meet deadlines?</w:t>
            </w:r>
          </w:p>
        </w:tc>
        <w:tc>
          <w:tcPr>
            <w:tcW w:w="626" w:type="pct"/>
          </w:tcPr>
          <w:p w14:paraId="2E095DBD" w14:textId="77777777" w:rsidR="005C53DD" w:rsidRPr="009C4A1C" w:rsidRDefault="005C53DD" w:rsidP="00AE21B8">
            <w:pPr>
              <w:rPr>
                <w:rFonts w:ascii="Times New Roman" w:eastAsia="Times New Roman" w:hAnsi="Times New Roman" w:cs="Times New Roman"/>
                <w:sz w:val="24"/>
                <w:szCs w:val="24"/>
              </w:rPr>
            </w:pPr>
          </w:p>
        </w:tc>
        <w:tc>
          <w:tcPr>
            <w:tcW w:w="697" w:type="pct"/>
            <w:gridSpan w:val="3"/>
          </w:tcPr>
          <w:p w14:paraId="385DE371" w14:textId="77777777" w:rsidR="005C53DD" w:rsidRPr="009C4A1C" w:rsidRDefault="005C53DD" w:rsidP="00AE21B8">
            <w:pPr>
              <w:rPr>
                <w:rFonts w:ascii="Times New Roman" w:eastAsia="Times New Roman" w:hAnsi="Times New Roman" w:cs="Times New Roman"/>
                <w:sz w:val="24"/>
                <w:szCs w:val="24"/>
              </w:rPr>
            </w:pPr>
          </w:p>
        </w:tc>
        <w:tc>
          <w:tcPr>
            <w:tcW w:w="575" w:type="pct"/>
          </w:tcPr>
          <w:p w14:paraId="6F046DA7" w14:textId="77777777" w:rsidR="005C53DD" w:rsidRPr="009C4A1C" w:rsidRDefault="005C53DD" w:rsidP="00AE21B8">
            <w:pPr>
              <w:rPr>
                <w:rFonts w:ascii="Times New Roman" w:eastAsia="Times New Roman" w:hAnsi="Times New Roman" w:cs="Times New Roman"/>
                <w:sz w:val="24"/>
                <w:szCs w:val="24"/>
              </w:rPr>
            </w:pPr>
          </w:p>
        </w:tc>
      </w:tr>
      <w:tr w:rsidR="005C53DD" w:rsidRPr="009C4A1C" w14:paraId="0F553036" w14:textId="17EF91F0" w:rsidTr="005C53DD">
        <w:trPr>
          <w:gridAfter w:val="1"/>
          <w:wAfter w:w="49" w:type="pct"/>
        </w:trPr>
        <w:tc>
          <w:tcPr>
            <w:tcW w:w="168" w:type="pct"/>
          </w:tcPr>
          <w:p w14:paraId="50101EB9"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36 (O)</w:t>
            </w:r>
          </w:p>
        </w:tc>
        <w:tc>
          <w:tcPr>
            <w:tcW w:w="620" w:type="pct"/>
            <w:tcMar>
              <w:top w:w="43" w:type="dxa"/>
              <w:left w:w="115" w:type="dxa"/>
              <w:bottom w:w="43" w:type="dxa"/>
              <w:right w:w="115" w:type="dxa"/>
            </w:tcMar>
          </w:tcPr>
          <w:p w14:paraId="1577863D"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Reflect on lessons learned during the WBL experience.</w:t>
            </w:r>
          </w:p>
        </w:tc>
        <w:tc>
          <w:tcPr>
            <w:tcW w:w="1115" w:type="pct"/>
            <w:gridSpan w:val="2"/>
          </w:tcPr>
          <w:p w14:paraId="25657C46" w14:textId="77777777" w:rsidR="005C53DD" w:rsidRPr="009C4A1C" w:rsidRDefault="005C53DD" w:rsidP="00AE21B8">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Reflection includes</w:t>
            </w:r>
          </w:p>
          <w:p w14:paraId="415D400D" w14:textId="77777777" w:rsidR="005C53DD" w:rsidRPr="009C4A1C" w:rsidRDefault="005C53DD">
            <w:pPr>
              <w:pStyle w:val="ListParagraph"/>
              <w:numPr>
                <w:ilvl w:val="0"/>
                <w:numId w:val="220"/>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workplace procedures</w:t>
            </w:r>
          </w:p>
          <w:p w14:paraId="316F1C86" w14:textId="77777777" w:rsidR="005C53DD" w:rsidRPr="009C4A1C" w:rsidRDefault="005C53DD">
            <w:pPr>
              <w:pStyle w:val="ListParagraph"/>
              <w:numPr>
                <w:ilvl w:val="0"/>
                <w:numId w:val="220"/>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application of course competencies to WBL experience</w:t>
            </w:r>
          </w:p>
          <w:p w14:paraId="0EA60671" w14:textId="77777777" w:rsidR="005C53DD" w:rsidRPr="009C4A1C" w:rsidRDefault="005C53DD">
            <w:pPr>
              <w:pStyle w:val="ListParagraph"/>
              <w:numPr>
                <w:ilvl w:val="0"/>
                <w:numId w:val="220"/>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new knowledge gained through the WBL experience.</w:t>
            </w:r>
          </w:p>
        </w:tc>
        <w:tc>
          <w:tcPr>
            <w:tcW w:w="1150" w:type="pct"/>
            <w:gridSpan w:val="3"/>
          </w:tcPr>
          <w:p w14:paraId="1251D4A7"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practices that will help in the reflection process?</w:t>
            </w:r>
          </w:p>
          <w:p w14:paraId="6857B59A"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necessary skills to pursue a career in the related area?</w:t>
            </w:r>
          </w:p>
          <w:p w14:paraId="07DEB1DC"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reflect on the WBL experience?</w:t>
            </w:r>
          </w:p>
          <w:p w14:paraId="055A0165"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cooperation vital to being successful during a WBL experience?</w:t>
            </w:r>
          </w:p>
          <w:p w14:paraId="68F42335"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other opportunities may exist for a person who excels during a WBL experience?</w:t>
            </w:r>
          </w:p>
          <w:p w14:paraId="78F785D6"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can the skills gained during a WBL experience benefit a student after graduation?</w:t>
            </w:r>
          </w:p>
        </w:tc>
        <w:tc>
          <w:tcPr>
            <w:tcW w:w="626" w:type="pct"/>
          </w:tcPr>
          <w:p w14:paraId="4AD65DED" w14:textId="77777777" w:rsidR="005C53DD" w:rsidRPr="009C4A1C" w:rsidRDefault="005C53DD" w:rsidP="00AE21B8">
            <w:pPr>
              <w:rPr>
                <w:rFonts w:ascii="Times New Roman" w:eastAsia="Times New Roman" w:hAnsi="Times New Roman" w:cs="Times New Roman"/>
                <w:sz w:val="24"/>
                <w:szCs w:val="24"/>
              </w:rPr>
            </w:pPr>
          </w:p>
        </w:tc>
        <w:tc>
          <w:tcPr>
            <w:tcW w:w="697" w:type="pct"/>
            <w:gridSpan w:val="3"/>
          </w:tcPr>
          <w:p w14:paraId="1CDE1841" w14:textId="77777777" w:rsidR="005C53DD" w:rsidRPr="009C4A1C" w:rsidRDefault="005C53DD" w:rsidP="00AE21B8">
            <w:pPr>
              <w:rPr>
                <w:rFonts w:ascii="Times New Roman" w:eastAsia="Times New Roman" w:hAnsi="Times New Roman" w:cs="Times New Roman"/>
                <w:sz w:val="24"/>
                <w:szCs w:val="24"/>
              </w:rPr>
            </w:pPr>
          </w:p>
        </w:tc>
        <w:tc>
          <w:tcPr>
            <w:tcW w:w="575" w:type="pct"/>
          </w:tcPr>
          <w:p w14:paraId="5CBE57D0" w14:textId="77777777" w:rsidR="005C53DD" w:rsidRPr="009C4A1C" w:rsidRDefault="005C53DD" w:rsidP="00AE21B8">
            <w:pPr>
              <w:rPr>
                <w:rFonts w:ascii="Times New Roman" w:eastAsia="Times New Roman" w:hAnsi="Times New Roman" w:cs="Times New Roman"/>
                <w:sz w:val="24"/>
                <w:szCs w:val="24"/>
              </w:rPr>
            </w:pPr>
          </w:p>
        </w:tc>
      </w:tr>
      <w:tr w:rsidR="005C53DD" w:rsidRPr="009C4A1C" w14:paraId="31F31997" w14:textId="0D3BA62D" w:rsidTr="005C53DD">
        <w:trPr>
          <w:gridAfter w:val="1"/>
          <w:wAfter w:w="49" w:type="pct"/>
        </w:trPr>
        <w:tc>
          <w:tcPr>
            <w:tcW w:w="168" w:type="pct"/>
          </w:tcPr>
          <w:p w14:paraId="52273CBE"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37</w:t>
            </w:r>
          </w:p>
        </w:tc>
        <w:tc>
          <w:tcPr>
            <w:tcW w:w="620" w:type="pct"/>
            <w:tcMar>
              <w:top w:w="43" w:type="dxa"/>
              <w:left w:w="115" w:type="dxa"/>
              <w:bottom w:w="43" w:type="dxa"/>
              <w:right w:w="115" w:type="dxa"/>
            </w:tcMar>
          </w:tcPr>
          <w:p w14:paraId="4652168C"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Explore career opportunities related to the WBL experience.</w:t>
            </w:r>
          </w:p>
        </w:tc>
        <w:tc>
          <w:tcPr>
            <w:tcW w:w="1115" w:type="pct"/>
            <w:gridSpan w:val="2"/>
          </w:tcPr>
          <w:p w14:paraId="5637C450" w14:textId="77777777" w:rsidR="005C53DD" w:rsidRPr="009C4A1C" w:rsidRDefault="005C53DD" w:rsidP="00AE21B8">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Exploration includes</w:t>
            </w:r>
          </w:p>
          <w:p w14:paraId="34730788" w14:textId="77777777" w:rsidR="005C53DD" w:rsidRPr="009C4A1C" w:rsidRDefault="005C53DD">
            <w:pPr>
              <w:pStyle w:val="ListParagraph"/>
              <w:numPr>
                <w:ilvl w:val="0"/>
                <w:numId w:val="220"/>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listing possible careers related to this course</w:t>
            </w:r>
          </w:p>
          <w:p w14:paraId="3BF4B769" w14:textId="77777777" w:rsidR="005C53DD" w:rsidRPr="009C4A1C" w:rsidRDefault="005C53DD">
            <w:pPr>
              <w:pStyle w:val="ListParagraph"/>
              <w:numPr>
                <w:ilvl w:val="0"/>
                <w:numId w:val="220"/>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describing each career</w:t>
            </w:r>
          </w:p>
          <w:p w14:paraId="362D0A2A" w14:textId="77777777" w:rsidR="005C53DD" w:rsidRPr="009C4A1C" w:rsidRDefault="005C53DD">
            <w:pPr>
              <w:pStyle w:val="ListParagraph"/>
              <w:numPr>
                <w:ilvl w:val="0"/>
                <w:numId w:val="220"/>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determining the education and experience required</w:t>
            </w:r>
          </w:p>
          <w:p w14:paraId="78EBD0FC" w14:textId="77777777" w:rsidR="005C53DD" w:rsidRPr="009C4A1C" w:rsidRDefault="005C53DD">
            <w:pPr>
              <w:pStyle w:val="ListParagraph"/>
              <w:numPr>
                <w:ilvl w:val="0"/>
                <w:numId w:val="220"/>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exploring job opportunities, salaries, and benefits.</w:t>
            </w:r>
          </w:p>
        </w:tc>
        <w:tc>
          <w:tcPr>
            <w:tcW w:w="1150" w:type="pct"/>
            <w:gridSpan w:val="3"/>
          </w:tcPr>
          <w:p w14:paraId="09BD4AB0"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local career opportunities in each of the career pathways?</w:t>
            </w:r>
          </w:p>
          <w:p w14:paraId="3DE6EE38"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level of education is required for different careers in each of the career pathways?</w:t>
            </w:r>
          </w:p>
          <w:p w14:paraId="5F4DC198"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potential salaries and opportunities for advancement in different careers within the pathways?</w:t>
            </w:r>
          </w:p>
          <w:p w14:paraId="4508C999"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careers are available through government agencies?</w:t>
            </w:r>
          </w:p>
          <w:p w14:paraId="7D2AC334"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would an individual begin to start his/her own business?</w:t>
            </w:r>
          </w:p>
          <w:p w14:paraId="6C8F8CD0"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is the career outlook for the pathways within the WBL experience?</w:t>
            </w:r>
          </w:p>
          <w:p w14:paraId="5A19E931"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careers within the WBL experience that interest you?</w:t>
            </w:r>
          </w:p>
        </w:tc>
        <w:tc>
          <w:tcPr>
            <w:tcW w:w="626" w:type="pct"/>
          </w:tcPr>
          <w:p w14:paraId="2F13F0B7" w14:textId="77777777" w:rsidR="005C53DD" w:rsidRPr="009C4A1C" w:rsidRDefault="005C53DD" w:rsidP="00AE21B8">
            <w:pPr>
              <w:rPr>
                <w:rFonts w:ascii="Times New Roman" w:eastAsia="Times New Roman" w:hAnsi="Times New Roman" w:cs="Times New Roman"/>
                <w:sz w:val="24"/>
                <w:szCs w:val="24"/>
              </w:rPr>
            </w:pPr>
          </w:p>
        </w:tc>
        <w:tc>
          <w:tcPr>
            <w:tcW w:w="697" w:type="pct"/>
            <w:gridSpan w:val="3"/>
          </w:tcPr>
          <w:p w14:paraId="2B06763F" w14:textId="77777777" w:rsidR="005C53DD" w:rsidRPr="009C4A1C" w:rsidRDefault="005C53DD" w:rsidP="00AE21B8">
            <w:pPr>
              <w:rPr>
                <w:rFonts w:ascii="Times New Roman" w:eastAsia="Times New Roman" w:hAnsi="Times New Roman" w:cs="Times New Roman"/>
                <w:sz w:val="24"/>
                <w:szCs w:val="24"/>
              </w:rPr>
            </w:pPr>
          </w:p>
        </w:tc>
        <w:tc>
          <w:tcPr>
            <w:tcW w:w="575" w:type="pct"/>
          </w:tcPr>
          <w:p w14:paraId="4462B722" w14:textId="77777777" w:rsidR="005C53DD" w:rsidRPr="009C4A1C" w:rsidRDefault="005C53DD" w:rsidP="00AE21B8">
            <w:pPr>
              <w:rPr>
                <w:rFonts w:ascii="Times New Roman" w:eastAsia="Times New Roman" w:hAnsi="Times New Roman" w:cs="Times New Roman"/>
                <w:sz w:val="24"/>
                <w:szCs w:val="24"/>
              </w:rPr>
            </w:pPr>
          </w:p>
        </w:tc>
      </w:tr>
      <w:tr w:rsidR="005C53DD" w:rsidRPr="009C4A1C" w14:paraId="14401FCB" w14:textId="1A186254" w:rsidTr="005C53DD">
        <w:trPr>
          <w:gridAfter w:val="1"/>
          <w:wAfter w:w="49" w:type="pct"/>
        </w:trPr>
        <w:tc>
          <w:tcPr>
            <w:tcW w:w="168" w:type="pct"/>
          </w:tcPr>
          <w:p w14:paraId="5629935D"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38 (O)</w:t>
            </w:r>
          </w:p>
        </w:tc>
        <w:tc>
          <w:tcPr>
            <w:tcW w:w="620" w:type="pct"/>
            <w:tcMar>
              <w:top w:w="43" w:type="dxa"/>
              <w:left w:w="115" w:type="dxa"/>
              <w:bottom w:w="43" w:type="dxa"/>
              <w:right w:w="115" w:type="dxa"/>
            </w:tcMar>
          </w:tcPr>
          <w:p w14:paraId="14074B00" w14:textId="77777777" w:rsidR="005C53DD" w:rsidRPr="009C4A1C" w:rsidRDefault="005C53DD" w:rsidP="00AE21B8">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Participate in a WBL experience, when appropriate.</w:t>
            </w:r>
          </w:p>
        </w:tc>
        <w:tc>
          <w:tcPr>
            <w:tcW w:w="1115" w:type="pct"/>
            <w:gridSpan w:val="2"/>
          </w:tcPr>
          <w:p w14:paraId="76D50E45" w14:textId="77777777" w:rsidR="005C53DD" w:rsidRPr="009C4A1C" w:rsidRDefault="005C53DD" w:rsidP="00AE21B8">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Participation includes</w:t>
            </w:r>
          </w:p>
          <w:p w14:paraId="66917403" w14:textId="77777777" w:rsidR="005C53DD" w:rsidRPr="009C4A1C" w:rsidRDefault="005C53DD">
            <w:pPr>
              <w:pStyle w:val="ListParagraph"/>
              <w:numPr>
                <w:ilvl w:val="0"/>
                <w:numId w:val="220"/>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an emphasis on the relationship between course competencies and the WBL experience</w:t>
            </w:r>
          </w:p>
          <w:p w14:paraId="751C762C" w14:textId="77777777" w:rsidR="005C53DD" w:rsidRPr="009C4A1C" w:rsidRDefault="005C53DD">
            <w:pPr>
              <w:pStyle w:val="ListParagraph"/>
              <w:numPr>
                <w:ilvl w:val="0"/>
                <w:numId w:val="220"/>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adherence to workplace expectations during the WBL experience</w:t>
            </w:r>
          </w:p>
          <w:p w14:paraId="5FEE6314" w14:textId="77777777" w:rsidR="005C53DD" w:rsidRPr="009C4A1C" w:rsidRDefault="005C53DD">
            <w:pPr>
              <w:pStyle w:val="ListParagraph"/>
              <w:numPr>
                <w:ilvl w:val="0"/>
                <w:numId w:val="220"/>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completion of the WBL experience.</w:t>
            </w:r>
          </w:p>
        </w:tc>
        <w:tc>
          <w:tcPr>
            <w:tcW w:w="1150" w:type="pct"/>
            <w:gridSpan w:val="3"/>
          </w:tcPr>
          <w:p w14:paraId="575BE216"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Who can participate in a WBL experience?</w:t>
            </w:r>
          </w:p>
          <w:p w14:paraId="7AFD4E70"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keep the lines of communication open with the WBL experience participants?</w:t>
            </w:r>
          </w:p>
          <w:p w14:paraId="62B726D5"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role does active listening play in performing various tasks during the WBL experience?</w:t>
            </w:r>
          </w:p>
          <w:p w14:paraId="275994DE"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participating in a WBL experience contribute to career development?</w:t>
            </w:r>
          </w:p>
          <w:p w14:paraId="32B0DA2C"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can students do to balance time, work, and study during a WBL experience?</w:t>
            </w:r>
          </w:p>
          <w:p w14:paraId="45AE9570" w14:textId="77777777" w:rsidR="005C53DD" w:rsidRPr="009C4A1C" w:rsidRDefault="005C53DD">
            <w:pPr>
              <w:pStyle w:val="ListParagraph"/>
              <w:numPr>
                <w:ilvl w:val="0"/>
                <w:numId w:val="22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consequences may result if a participant does not follow instructions during a WBL experience?</w:t>
            </w:r>
          </w:p>
        </w:tc>
        <w:tc>
          <w:tcPr>
            <w:tcW w:w="626" w:type="pct"/>
          </w:tcPr>
          <w:p w14:paraId="55A7C027" w14:textId="77777777" w:rsidR="005C53DD" w:rsidRPr="009C4A1C" w:rsidRDefault="005C53DD" w:rsidP="00AE21B8">
            <w:pPr>
              <w:rPr>
                <w:rFonts w:ascii="Times New Roman" w:eastAsia="Times New Roman" w:hAnsi="Times New Roman" w:cs="Times New Roman"/>
                <w:sz w:val="24"/>
                <w:szCs w:val="24"/>
              </w:rPr>
            </w:pPr>
          </w:p>
        </w:tc>
        <w:tc>
          <w:tcPr>
            <w:tcW w:w="697" w:type="pct"/>
            <w:gridSpan w:val="3"/>
          </w:tcPr>
          <w:p w14:paraId="1F838989" w14:textId="77777777" w:rsidR="005C53DD" w:rsidRPr="009C4A1C" w:rsidRDefault="005C53DD" w:rsidP="00AE21B8">
            <w:pPr>
              <w:rPr>
                <w:rFonts w:ascii="Times New Roman" w:eastAsia="Times New Roman" w:hAnsi="Times New Roman" w:cs="Times New Roman"/>
                <w:sz w:val="24"/>
                <w:szCs w:val="24"/>
              </w:rPr>
            </w:pPr>
          </w:p>
        </w:tc>
        <w:tc>
          <w:tcPr>
            <w:tcW w:w="575" w:type="pct"/>
          </w:tcPr>
          <w:p w14:paraId="3480F53A" w14:textId="77777777" w:rsidR="005C53DD" w:rsidRPr="009C4A1C" w:rsidRDefault="005C53DD" w:rsidP="00AE21B8">
            <w:pPr>
              <w:rPr>
                <w:rFonts w:ascii="Times New Roman" w:eastAsia="Times New Roman" w:hAnsi="Times New Roman" w:cs="Times New Roman"/>
                <w:sz w:val="24"/>
                <w:szCs w:val="24"/>
              </w:rPr>
            </w:pPr>
          </w:p>
        </w:tc>
      </w:tr>
      <w:tr w:rsidR="005C53DD" w:rsidRPr="009C4A1C" w14:paraId="4D1BB9C8" w14:textId="524C7B33" w:rsidTr="005C53DD">
        <w:trPr>
          <w:gridAfter w:val="1"/>
          <w:wAfter w:w="49" w:type="pct"/>
        </w:trPr>
        <w:tc>
          <w:tcPr>
            <w:tcW w:w="168" w:type="pct"/>
            <w:shd w:val="clear" w:color="auto" w:fill="AEAAAA" w:themeFill="background2" w:themeFillShade="BF"/>
          </w:tcPr>
          <w:p w14:paraId="415B1AC6" w14:textId="77777777" w:rsidR="005C53DD" w:rsidRPr="009C4A1C" w:rsidRDefault="005C53DD" w:rsidP="00720223">
            <w:pPr>
              <w:rPr>
                <w:rFonts w:ascii="Times New Roman" w:eastAsia="Times New Roman" w:hAnsi="Times New Roman" w:cs="Times New Roman"/>
                <w:sz w:val="24"/>
                <w:szCs w:val="24"/>
              </w:rPr>
            </w:pPr>
          </w:p>
        </w:tc>
        <w:tc>
          <w:tcPr>
            <w:tcW w:w="620" w:type="pct"/>
            <w:shd w:val="clear" w:color="auto" w:fill="AEAAAA" w:themeFill="background2" w:themeFillShade="BF"/>
            <w:tcMar>
              <w:top w:w="43" w:type="dxa"/>
              <w:left w:w="115" w:type="dxa"/>
              <w:bottom w:w="43" w:type="dxa"/>
              <w:right w:w="115" w:type="dxa"/>
            </w:tcMar>
          </w:tcPr>
          <w:p w14:paraId="5F1EF43F" w14:textId="0685F3A2" w:rsidR="005C53DD" w:rsidRPr="009C4A1C" w:rsidRDefault="005C53DD" w:rsidP="00720223">
            <w:pPr>
              <w:rPr>
                <w:rFonts w:ascii="Times New Roman" w:eastAsia="Times New Roman" w:hAnsi="Times New Roman" w:cs="Times New Roman"/>
                <w:sz w:val="24"/>
                <w:szCs w:val="24"/>
              </w:rPr>
            </w:pPr>
            <w:bookmarkStart w:id="8" w:name="demonstratingsafetysanitationanddiseasec"/>
            <w:r w:rsidRPr="008E6467">
              <w:rPr>
                <w:rFonts w:ascii="Times New Roman" w:eastAsia="Times New Roman" w:hAnsi="Times New Roman" w:cs="Times New Roman"/>
                <w:b/>
                <w:bCs/>
                <w:sz w:val="24"/>
                <w:szCs w:val="24"/>
              </w:rPr>
              <w:t>Demonstrating Safety, Sanitation, and Disease Control</w:t>
            </w:r>
            <w:bookmarkEnd w:id="8"/>
          </w:p>
        </w:tc>
        <w:tc>
          <w:tcPr>
            <w:tcW w:w="1115" w:type="pct"/>
            <w:gridSpan w:val="2"/>
            <w:shd w:val="clear" w:color="auto" w:fill="AEAAAA" w:themeFill="background2" w:themeFillShade="BF"/>
          </w:tcPr>
          <w:p w14:paraId="418CF851" w14:textId="77777777" w:rsidR="005C53DD" w:rsidRPr="00720223" w:rsidRDefault="005C53DD" w:rsidP="00720223"/>
        </w:tc>
        <w:tc>
          <w:tcPr>
            <w:tcW w:w="1150" w:type="pct"/>
            <w:gridSpan w:val="3"/>
            <w:shd w:val="clear" w:color="auto" w:fill="AEAAAA" w:themeFill="background2" w:themeFillShade="BF"/>
          </w:tcPr>
          <w:p w14:paraId="581F16B0" w14:textId="77777777" w:rsidR="005C53DD" w:rsidRPr="009C4A1C" w:rsidRDefault="005C53DD" w:rsidP="006F41E9">
            <w:pPr>
              <w:pStyle w:val="ListParagraph"/>
              <w:ind w:left="444"/>
              <w:rPr>
                <w:rFonts w:ascii="Times New Roman" w:eastAsia="Times New Roman" w:hAnsi="Times New Roman" w:cs="Times New Roman"/>
                <w:sz w:val="24"/>
                <w:szCs w:val="24"/>
              </w:rPr>
            </w:pPr>
          </w:p>
        </w:tc>
        <w:tc>
          <w:tcPr>
            <w:tcW w:w="626" w:type="pct"/>
            <w:shd w:val="clear" w:color="auto" w:fill="AEAAAA" w:themeFill="background2" w:themeFillShade="BF"/>
          </w:tcPr>
          <w:p w14:paraId="3BB640EB" w14:textId="77777777" w:rsidR="005C53DD" w:rsidRPr="009C4A1C" w:rsidRDefault="005C53DD" w:rsidP="00720223">
            <w:pPr>
              <w:rPr>
                <w:rFonts w:ascii="Times New Roman" w:eastAsia="Times New Roman" w:hAnsi="Times New Roman" w:cs="Times New Roman"/>
                <w:sz w:val="24"/>
                <w:szCs w:val="24"/>
              </w:rPr>
            </w:pPr>
          </w:p>
        </w:tc>
        <w:tc>
          <w:tcPr>
            <w:tcW w:w="697" w:type="pct"/>
            <w:gridSpan w:val="3"/>
            <w:shd w:val="clear" w:color="auto" w:fill="AEAAAA" w:themeFill="background2" w:themeFillShade="BF"/>
          </w:tcPr>
          <w:p w14:paraId="59E54F30" w14:textId="77777777" w:rsidR="005C53DD" w:rsidRPr="009C4A1C" w:rsidRDefault="005C53DD" w:rsidP="00720223">
            <w:pPr>
              <w:rPr>
                <w:rFonts w:ascii="Times New Roman" w:eastAsia="Times New Roman" w:hAnsi="Times New Roman" w:cs="Times New Roman"/>
                <w:sz w:val="24"/>
                <w:szCs w:val="24"/>
              </w:rPr>
            </w:pPr>
          </w:p>
        </w:tc>
        <w:tc>
          <w:tcPr>
            <w:tcW w:w="575" w:type="pct"/>
            <w:shd w:val="clear" w:color="auto" w:fill="AEAAAA" w:themeFill="background2" w:themeFillShade="BF"/>
          </w:tcPr>
          <w:p w14:paraId="5B1F3828" w14:textId="77777777" w:rsidR="005C53DD" w:rsidRPr="009C4A1C" w:rsidRDefault="005C53DD" w:rsidP="00720223">
            <w:pPr>
              <w:rPr>
                <w:rFonts w:ascii="Times New Roman" w:eastAsia="Times New Roman" w:hAnsi="Times New Roman" w:cs="Times New Roman"/>
                <w:sz w:val="24"/>
                <w:szCs w:val="24"/>
              </w:rPr>
            </w:pPr>
          </w:p>
        </w:tc>
      </w:tr>
      <w:tr w:rsidR="005C53DD" w:rsidRPr="009C4A1C" w14:paraId="3DC8934C" w14:textId="57BA2E32" w:rsidTr="005C53DD">
        <w:trPr>
          <w:gridAfter w:val="1"/>
          <w:wAfter w:w="49" w:type="pct"/>
        </w:trPr>
        <w:tc>
          <w:tcPr>
            <w:tcW w:w="168" w:type="pct"/>
          </w:tcPr>
          <w:p w14:paraId="27C22AD9" w14:textId="20A09C25" w:rsidR="005C53DD" w:rsidRPr="009C4A1C" w:rsidRDefault="005C53DD" w:rsidP="001972EE">
            <w:pPr>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c>
          <w:tcPr>
            <w:tcW w:w="620" w:type="pct"/>
            <w:tcMar>
              <w:top w:w="43" w:type="dxa"/>
              <w:left w:w="115" w:type="dxa"/>
              <w:bottom w:w="43" w:type="dxa"/>
              <w:right w:w="115" w:type="dxa"/>
            </w:tcMar>
          </w:tcPr>
          <w:p w14:paraId="4C92EC44" w14:textId="77777777" w:rsidR="005C53DD" w:rsidRDefault="005C53DD" w:rsidP="001972EE">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Clean hands before and after every service. </w:t>
            </w:r>
          </w:p>
          <w:p w14:paraId="5EF29235" w14:textId="77777777" w:rsidR="005C53DD" w:rsidRPr="009C4A1C" w:rsidRDefault="005C53DD" w:rsidP="001972EE">
            <w:pPr>
              <w:rPr>
                <w:rFonts w:ascii="Times New Roman" w:eastAsia="Times New Roman" w:hAnsi="Times New Roman" w:cs="Times New Roman"/>
                <w:sz w:val="24"/>
                <w:szCs w:val="24"/>
              </w:rPr>
            </w:pPr>
          </w:p>
        </w:tc>
        <w:tc>
          <w:tcPr>
            <w:tcW w:w="1115" w:type="pct"/>
            <w:gridSpan w:val="2"/>
          </w:tcPr>
          <w:p w14:paraId="71CCA73F" w14:textId="77777777" w:rsidR="005C53DD" w:rsidRDefault="005C53DD" w:rsidP="001972EE">
            <w:pPr>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Cleaning should include</w:t>
            </w:r>
          </w:p>
          <w:p w14:paraId="53391B1D" w14:textId="77777777" w:rsidR="005C53DD" w:rsidRPr="00A141CB" w:rsidRDefault="005C53DD" w:rsidP="001972EE">
            <w:pPr>
              <w:rPr>
                <w:rFonts w:ascii="Times New Roman" w:eastAsia="Times New Roman" w:hAnsi="Times New Roman" w:cs="Times New Roman"/>
                <w:sz w:val="24"/>
                <w:szCs w:val="24"/>
              </w:rPr>
            </w:pPr>
          </w:p>
          <w:p w14:paraId="50D211DC" w14:textId="77777777" w:rsidR="005C53DD" w:rsidRPr="00A141CB" w:rsidRDefault="005C53DD">
            <w:pPr>
              <w:numPr>
                <w:ilvl w:val="0"/>
                <w:numId w:val="71"/>
              </w:numPr>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 xml:space="preserve">wetting </w:t>
            </w:r>
            <w:r>
              <w:rPr>
                <w:rFonts w:ascii="Times New Roman" w:eastAsia="Times New Roman" w:hAnsi="Times New Roman" w:cs="Times New Roman"/>
                <w:sz w:val="24"/>
                <w:szCs w:val="24"/>
              </w:rPr>
              <w:t xml:space="preserve">the </w:t>
            </w:r>
            <w:r w:rsidRPr="00A141CB">
              <w:rPr>
                <w:rFonts w:ascii="Times New Roman" w:eastAsia="Times New Roman" w:hAnsi="Times New Roman" w:cs="Times New Roman"/>
                <w:sz w:val="24"/>
                <w:szCs w:val="24"/>
              </w:rPr>
              <w:t>hands with warm water</w:t>
            </w:r>
          </w:p>
          <w:p w14:paraId="2603F519" w14:textId="77777777" w:rsidR="005C53DD" w:rsidRPr="00A141CB" w:rsidRDefault="005C53DD">
            <w:pPr>
              <w:numPr>
                <w:ilvl w:val="0"/>
                <w:numId w:val="71"/>
              </w:numPr>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using liquid soap or antibacterial soap</w:t>
            </w:r>
          </w:p>
          <w:p w14:paraId="00DE8133" w14:textId="77777777" w:rsidR="005C53DD" w:rsidRPr="00A141CB" w:rsidRDefault="005C53DD">
            <w:pPr>
              <w:numPr>
                <w:ilvl w:val="0"/>
                <w:numId w:val="71"/>
              </w:numPr>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 xml:space="preserve">scrubbing </w:t>
            </w:r>
            <w:r>
              <w:rPr>
                <w:rFonts w:ascii="Times New Roman" w:eastAsia="Times New Roman" w:hAnsi="Times New Roman" w:cs="Times New Roman"/>
                <w:sz w:val="24"/>
                <w:szCs w:val="24"/>
              </w:rPr>
              <w:t xml:space="preserve">the </w:t>
            </w:r>
            <w:r w:rsidRPr="00A141CB">
              <w:rPr>
                <w:rFonts w:ascii="Times New Roman" w:eastAsia="Times New Roman" w:hAnsi="Times New Roman" w:cs="Times New Roman"/>
                <w:sz w:val="24"/>
                <w:szCs w:val="24"/>
              </w:rPr>
              <w:t>hands together and working up a lather for 15 to 20 seconds</w:t>
            </w:r>
          </w:p>
          <w:p w14:paraId="730F2F15" w14:textId="77777777" w:rsidR="005C53DD" w:rsidRPr="00A141CB" w:rsidRDefault="005C53DD">
            <w:pPr>
              <w:numPr>
                <w:ilvl w:val="0"/>
                <w:numId w:val="71"/>
              </w:numPr>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paying attention to areas between fingers, around nails, and on both sides of the hands</w:t>
            </w:r>
          </w:p>
          <w:p w14:paraId="288E2341" w14:textId="77777777" w:rsidR="005C53DD" w:rsidRPr="00A141CB" w:rsidRDefault="005C53DD">
            <w:pPr>
              <w:numPr>
                <w:ilvl w:val="0"/>
                <w:numId w:val="71"/>
              </w:numPr>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rinsing hands thoroughly with warm water</w:t>
            </w:r>
          </w:p>
          <w:p w14:paraId="6FEB45E8" w14:textId="77777777" w:rsidR="005C53DD" w:rsidRPr="00A141CB" w:rsidRDefault="005C53DD">
            <w:pPr>
              <w:numPr>
                <w:ilvl w:val="0"/>
                <w:numId w:val="71"/>
              </w:numPr>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drying hands using either a disposable towel or a hand dryer. </w:t>
            </w:r>
          </w:p>
          <w:p w14:paraId="1ADFF11E" w14:textId="77777777" w:rsidR="005C53DD" w:rsidRPr="009C4A1C" w:rsidRDefault="005C53DD" w:rsidP="001972EE">
            <w:pPr>
              <w:shd w:val="clear" w:color="auto" w:fill="FFFFFF"/>
              <w:rPr>
                <w:rFonts w:ascii="Times New Roman" w:eastAsia="Times New Roman" w:hAnsi="Times New Roman" w:cs="Times New Roman"/>
                <w:sz w:val="24"/>
                <w:szCs w:val="24"/>
              </w:rPr>
            </w:pPr>
          </w:p>
        </w:tc>
        <w:tc>
          <w:tcPr>
            <w:tcW w:w="1150" w:type="pct"/>
            <w:gridSpan w:val="3"/>
          </w:tcPr>
          <w:p w14:paraId="74C7A937" w14:textId="77777777" w:rsidR="005C53DD" w:rsidRPr="007F0F72" w:rsidRDefault="005C53DD" w:rsidP="001972EE">
            <w:pPr>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 xml:space="preserve">Process/Skill Questions: </w:t>
            </w:r>
          </w:p>
          <w:p w14:paraId="2AB3A522" w14:textId="77777777" w:rsidR="005C53DD" w:rsidRDefault="005C53DD" w:rsidP="001972EE">
            <w:pPr>
              <w:rPr>
                <w:rFonts w:ascii="Times New Roman" w:eastAsia="Times New Roman" w:hAnsi="Times New Roman" w:cs="Times New Roman"/>
                <w:sz w:val="24"/>
                <w:szCs w:val="24"/>
              </w:rPr>
            </w:pPr>
          </w:p>
          <w:p w14:paraId="48D2D075" w14:textId="77777777" w:rsidR="005C53DD" w:rsidRPr="00A141CB" w:rsidRDefault="005C53DD">
            <w:pPr>
              <w:numPr>
                <w:ilvl w:val="0"/>
                <w:numId w:val="72"/>
              </w:numPr>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What is the difference between washing and sanitizing?</w:t>
            </w:r>
          </w:p>
          <w:p w14:paraId="5A9400CE" w14:textId="77777777" w:rsidR="005C53DD" w:rsidRPr="00A141CB" w:rsidRDefault="005C53DD">
            <w:pPr>
              <w:numPr>
                <w:ilvl w:val="0"/>
                <w:numId w:val="72"/>
              </w:numPr>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Why should all employees in a salon wash their hands before and after every service?</w:t>
            </w:r>
          </w:p>
          <w:p w14:paraId="7AEFB2AD" w14:textId="77777777" w:rsidR="005C53DD" w:rsidRPr="00A141CB" w:rsidRDefault="005C53DD">
            <w:pPr>
              <w:numPr>
                <w:ilvl w:val="0"/>
                <w:numId w:val="72"/>
              </w:numPr>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What kind of soap should be used to clean</w:t>
            </w:r>
            <w:r>
              <w:rPr>
                <w:rFonts w:ascii="Times New Roman" w:eastAsia="Times New Roman" w:hAnsi="Times New Roman" w:cs="Times New Roman"/>
                <w:sz w:val="24"/>
                <w:szCs w:val="24"/>
              </w:rPr>
              <w:t xml:space="preserve"> one’s</w:t>
            </w:r>
            <w:r w:rsidRPr="00A141CB">
              <w:rPr>
                <w:rFonts w:ascii="Times New Roman" w:eastAsia="Times New Roman" w:hAnsi="Times New Roman" w:cs="Times New Roman"/>
                <w:sz w:val="24"/>
                <w:szCs w:val="24"/>
              </w:rPr>
              <w:t xml:space="preserve"> hands?</w:t>
            </w:r>
          </w:p>
          <w:p w14:paraId="1C31DB06" w14:textId="77777777" w:rsidR="005C53DD" w:rsidRPr="009C4A1C" w:rsidRDefault="005C53DD" w:rsidP="001972EE">
            <w:pPr>
              <w:pStyle w:val="ListParagraph"/>
              <w:ind w:left="444"/>
              <w:rPr>
                <w:rFonts w:ascii="Times New Roman" w:eastAsia="Times New Roman" w:hAnsi="Times New Roman" w:cs="Times New Roman"/>
                <w:sz w:val="24"/>
                <w:szCs w:val="24"/>
              </w:rPr>
            </w:pPr>
          </w:p>
        </w:tc>
        <w:tc>
          <w:tcPr>
            <w:tcW w:w="626" w:type="pct"/>
          </w:tcPr>
          <w:p w14:paraId="3FAC47D3" w14:textId="77777777" w:rsidR="005C53DD" w:rsidRPr="009C4A1C" w:rsidRDefault="005C53DD" w:rsidP="001972EE">
            <w:pPr>
              <w:rPr>
                <w:rFonts w:ascii="Times New Roman" w:eastAsia="Times New Roman" w:hAnsi="Times New Roman" w:cs="Times New Roman"/>
                <w:sz w:val="24"/>
                <w:szCs w:val="24"/>
              </w:rPr>
            </w:pPr>
          </w:p>
        </w:tc>
        <w:tc>
          <w:tcPr>
            <w:tcW w:w="697" w:type="pct"/>
            <w:gridSpan w:val="3"/>
          </w:tcPr>
          <w:p w14:paraId="58A6A0DD" w14:textId="77777777" w:rsidR="005C53DD" w:rsidRPr="000B2C5B" w:rsidRDefault="005C53DD" w:rsidP="001972EE">
            <w:pPr>
              <w:pStyle w:val="sectbi"/>
              <w:tabs>
                <w:tab w:val="left" w:pos="853"/>
              </w:tabs>
              <w:spacing w:before="0" w:beforeAutospacing="0" w:after="0" w:afterAutospacing="0"/>
              <w:ind w:left="240"/>
              <w:textAlignment w:val="baseline"/>
              <w:rPr>
                <w:color w:val="444444"/>
              </w:rPr>
            </w:pPr>
            <w:r w:rsidRPr="000B2C5B">
              <w:rPr>
                <w:color w:val="444444"/>
              </w:rPr>
              <w:t xml:space="preserve">3. General sciences </w:t>
            </w:r>
          </w:p>
          <w:p w14:paraId="0B762E9B" w14:textId="77777777" w:rsidR="005C53DD" w:rsidRDefault="005C53DD" w:rsidP="001972EE">
            <w:pPr>
              <w:pStyle w:val="sectbi2"/>
              <w:tabs>
                <w:tab w:val="left" w:pos="763"/>
              </w:tabs>
              <w:spacing w:before="0" w:beforeAutospacing="0" w:after="0" w:afterAutospacing="0"/>
              <w:ind w:left="763" w:hanging="270"/>
              <w:textAlignment w:val="baseline"/>
              <w:rPr>
                <w:color w:val="444444"/>
              </w:rPr>
            </w:pPr>
            <w:r w:rsidRPr="000B2C5B">
              <w:rPr>
                <w:color w:val="444444"/>
              </w:rPr>
              <w:t>a. Principles and practices of infection control</w:t>
            </w:r>
          </w:p>
          <w:p w14:paraId="4FE6AE80" w14:textId="77777777" w:rsidR="005C53DD" w:rsidRPr="000B2C5B" w:rsidRDefault="005C53DD" w:rsidP="001972EE">
            <w:pPr>
              <w:pStyle w:val="sectbi2"/>
              <w:tabs>
                <w:tab w:val="left" w:pos="763"/>
              </w:tabs>
              <w:spacing w:before="0" w:beforeAutospacing="0" w:after="0" w:afterAutospacing="0"/>
              <w:ind w:left="763" w:hanging="270"/>
              <w:textAlignment w:val="baseline"/>
              <w:rPr>
                <w:color w:val="444444"/>
              </w:rPr>
            </w:pPr>
          </w:p>
          <w:p w14:paraId="4F4C50E7" w14:textId="5FC13532" w:rsidR="005C53DD" w:rsidRPr="00720223" w:rsidRDefault="005C53DD">
            <w:pPr>
              <w:pStyle w:val="ListParagraph"/>
              <w:numPr>
                <w:ilvl w:val="0"/>
                <w:numId w:val="220"/>
              </w:numPr>
              <w:rPr>
                <w:rFonts w:ascii="Times New Roman" w:eastAsia="Times New Roman" w:hAnsi="Times New Roman" w:cs="Times New Roman"/>
                <w:sz w:val="24"/>
                <w:szCs w:val="24"/>
              </w:rPr>
            </w:pPr>
            <w:r w:rsidRPr="00720223">
              <w:rPr>
                <w:rFonts w:ascii="Times New Roman" w:eastAsia="Times New Roman" w:hAnsi="Times New Roman" w:cs="Times New Roman"/>
                <w:sz w:val="24"/>
                <w:szCs w:val="24"/>
              </w:rPr>
              <w:t>Exam Domain I.A</w:t>
            </w:r>
          </w:p>
        </w:tc>
        <w:tc>
          <w:tcPr>
            <w:tcW w:w="575" w:type="pct"/>
          </w:tcPr>
          <w:p w14:paraId="50BC2DFA" w14:textId="77777777" w:rsidR="005C53DD" w:rsidRPr="00450DEB" w:rsidRDefault="005C53DD" w:rsidP="005C53DD">
            <w:pPr>
              <w:pStyle w:val="sectbi"/>
              <w:tabs>
                <w:tab w:val="left" w:pos="853"/>
              </w:tabs>
              <w:spacing w:after="0"/>
              <w:ind w:left="70"/>
              <w:textAlignment w:val="baseline"/>
              <w:rPr>
                <w:color w:val="444444"/>
              </w:rPr>
            </w:pPr>
            <w:r w:rsidRPr="00450DEB">
              <w:rPr>
                <w:color w:val="444444"/>
              </w:rPr>
              <w:t>Job Demo A</w:t>
            </w:r>
          </w:p>
          <w:p w14:paraId="5E3CA264" w14:textId="77777777" w:rsidR="005C53DD" w:rsidRPr="00450DEB" w:rsidRDefault="005C53DD" w:rsidP="005C53DD">
            <w:pPr>
              <w:pStyle w:val="sectbi"/>
              <w:tabs>
                <w:tab w:val="left" w:pos="853"/>
              </w:tabs>
              <w:spacing w:after="0"/>
              <w:ind w:left="70"/>
              <w:textAlignment w:val="baseline"/>
              <w:rPr>
                <w:color w:val="444444"/>
              </w:rPr>
            </w:pPr>
            <w:r w:rsidRPr="00450DEB">
              <w:rPr>
                <w:color w:val="444444"/>
              </w:rPr>
              <w:t>Occupational Health and</w:t>
            </w:r>
            <w:r>
              <w:rPr>
                <w:color w:val="444444"/>
              </w:rPr>
              <w:t xml:space="preserve"> </w:t>
            </w:r>
            <w:r w:rsidRPr="00450DEB">
              <w:rPr>
                <w:color w:val="444444"/>
              </w:rPr>
              <w:t>Safety Scrapbook</w:t>
            </w:r>
            <w:r>
              <w:rPr>
                <w:color w:val="444444"/>
              </w:rPr>
              <w:t xml:space="preserve"> </w:t>
            </w:r>
            <w:r w:rsidRPr="00450DEB">
              <w:rPr>
                <w:color w:val="444444"/>
              </w:rPr>
              <w:t>Occupational Scrapbook</w:t>
            </w:r>
          </w:p>
          <w:p w14:paraId="1C8B21F0" w14:textId="572EB69C" w:rsidR="005C53DD" w:rsidRPr="000B2C5B" w:rsidRDefault="005C53DD" w:rsidP="005C53DD">
            <w:pPr>
              <w:pStyle w:val="sectbi"/>
              <w:tabs>
                <w:tab w:val="left" w:pos="853"/>
              </w:tabs>
              <w:spacing w:before="0" w:beforeAutospacing="0" w:after="0" w:afterAutospacing="0"/>
              <w:ind w:left="64"/>
              <w:textAlignment w:val="baseline"/>
              <w:rPr>
                <w:color w:val="444444"/>
              </w:rPr>
            </w:pPr>
            <w:r w:rsidRPr="00450DEB">
              <w:rPr>
                <w:color w:val="444444"/>
              </w:rPr>
              <w:t>Competitors in</w:t>
            </w:r>
            <w:r>
              <w:rPr>
                <w:color w:val="444444"/>
              </w:rPr>
              <w:t xml:space="preserve"> </w:t>
            </w:r>
            <w:r w:rsidRPr="00450DEB">
              <w:rPr>
                <w:color w:val="444444"/>
              </w:rPr>
              <w:t>Cosmetology and</w:t>
            </w:r>
            <w:r>
              <w:rPr>
                <w:color w:val="444444"/>
              </w:rPr>
              <w:t xml:space="preserve"> </w:t>
            </w:r>
            <w:r w:rsidRPr="00450DEB">
              <w:rPr>
                <w:color w:val="444444"/>
              </w:rPr>
              <w:t>Barbering competitions</w:t>
            </w:r>
            <w:r>
              <w:rPr>
                <w:color w:val="444444"/>
              </w:rPr>
              <w:t xml:space="preserve"> </w:t>
            </w:r>
            <w:r w:rsidRPr="00450DEB">
              <w:rPr>
                <w:color w:val="444444"/>
              </w:rPr>
              <w:t>will have questions from</w:t>
            </w:r>
            <w:r>
              <w:rPr>
                <w:color w:val="444444"/>
              </w:rPr>
              <w:t xml:space="preserve"> </w:t>
            </w:r>
            <w:r w:rsidRPr="00450DEB">
              <w:rPr>
                <w:color w:val="444444"/>
              </w:rPr>
              <w:t>the below areas in a</w:t>
            </w:r>
            <w:r>
              <w:rPr>
                <w:color w:val="444444"/>
              </w:rPr>
              <w:t xml:space="preserve"> </w:t>
            </w:r>
            <w:r w:rsidRPr="00450DEB">
              <w:rPr>
                <w:color w:val="444444"/>
              </w:rPr>
              <w:t>written exam, not just skill</w:t>
            </w:r>
            <w:r>
              <w:rPr>
                <w:color w:val="444444"/>
              </w:rPr>
              <w:t xml:space="preserve"> </w:t>
            </w:r>
            <w:r w:rsidRPr="00450DEB">
              <w:rPr>
                <w:color w:val="444444"/>
              </w:rPr>
              <w:t>areas.</w:t>
            </w:r>
          </w:p>
        </w:tc>
      </w:tr>
      <w:tr w:rsidR="005C53DD" w:rsidRPr="009C4A1C" w14:paraId="2DB16F76" w14:textId="20A1ABA3" w:rsidTr="005C53DD">
        <w:trPr>
          <w:gridAfter w:val="1"/>
          <w:wAfter w:w="49" w:type="pct"/>
        </w:trPr>
        <w:tc>
          <w:tcPr>
            <w:tcW w:w="168" w:type="pct"/>
          </w:tcPr>
          <w:p w14:paraId="7EACEF0F" w14:textId="305221CB" w:rsidR="005C53DD" w:rsidRPr="009C4A1C" w:rsidRDefault="005C53DD" w:rsidP="00720223">
            <w:pP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620" w:type="pct"/>
            <w:tcMar>
              <w:top w:w="43" w:type="dxa"/>
              <w:left w:w="115" w:type="dxa"/>
              <w:bottom w:w="43" w:type="dxa"/>
              <w:right w:w="115" w:type="dxa"/>
            </w:tcMar>
          </w:tcPr>
          <w:p w14:paraId="59E731CD" w14:textId="77777777" w:rsidR="005C53DD" w:rsidRDefault="005C53DD" w:rsidP="00720223">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Demonstrate standard treatment of an injury to a client and to oneself. </w:t>
            </w:r>
          </w:p>
          <w:p w14:paraId="4B5C0A42" w14:textId="77777777" w:rsidR="005C53DD" w:rsidRPr="009C4A1C" w:rsidRDefault="005C53DD" w:rsidP="00720223">
            <w:pPr>
              <w:rPr>
                <w:rFonts w:ascii="Times New Roman" w:eastAsia="Times New Roman" w:hAnsi="Times New Roman" w:cs="Times New Roman"/>
                <w:sz w:val="24"/>
                <w:szCs w:val="24"/>
              </w:rPr>
            </w:pPr>
          </w:p>
        </w:tc>
        <w:tc>
          <w:tcPr>
            <w:tcW w:w="1115" w:type="pct"/>
            <w:gridSpan w:val="2"/>
          </w:tcPr>
          <w:p w14:paraId="156E6323" w14:textId="77777777" w:rsidR="005C53DD" w:rsidRPr="00A141CB" w:rsidRDefault="005C53DD" w:rsidP="00720223">
            <w:p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Demonstration should include treatment of injuries, such as</w:t>
            </w:r>
          </w:p>
          <w:p w14:paraId="46DDEB23" w14:textId="77777777" w:rsidR="005C53DD" w:rsidRPr="00A141CB" w:rsidRDefault="005C53DD" w:rsidP="00720223">
            <w:pPr>
              <w:numPr>
                <w:ilvl w:val="0"/>
                <w:numId w:val="1"/>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bleeding and wounds</w:t>
            </w:r>
          </w:p>
          <w:p w14:paraId="4A928B1C" w14:textId="77777777" w:rsidR="005C53DD" w:rsidRPr="00A141CB" w:rsidRDefault="005C53DD" w:rsidP="00720223">
            <w:pPr>
              <w:numPr>
                <w:ilvl w:val="0"/>
                <w:numId w:val="1"/>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burns</w:t>
            </w:r>
          </w:p>
          <w:p w14:paraId="72EF9280" w14:textId="77777777" w:rsidR="005C53DD" w:rsidRPr="00A141CB" w:rsidRDefault="005C53DD" w:rsidP="00720223">
            <w:pPr>
              <w:numPr>
                <w:ilvl w:val="0"/>
                <w:numId w:val="1"/>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choking</w:t>
            </w:r>
          </w:p>
          <w:p w14:paraId="6BD436D4" w14:textId="77777777" w:rsidR="005C53DD" w:rsidRPr="00A141CB" w:rsidRDefault="005C53DD" w:rsidP="00720223">
            <w:pPr>
              <w:numPr>
                <w:ilvl w:val="0"/>
                <w:numId w:val="1"/>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fainting</w:t>
            </w:r>
          </w:p>
          <w:p w14:paraId="47484672" w14:textId="77777777" w:rsidR="005C53DD" w:rsidRPr="00A141CB" w:rsidRDefault="005C53DD" w:rsidP="00720223">
            <w:pPr>
              <w:numPr>
                <w:ilvl w:val="0"/>
                <w:numId w:val="1"/>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eye injur</w:t>
            </w:r>
            <w:r>
              <w:rPr>
                <w:rFonts w:ascii="Times New Roman" w:eastAsia="Times New Roman" w:hAnsi="Times New Roman" w:cs="Times New Roman"/>
                <w:sz w:val="24"/>
                <w:szCs w:val="24"/>
              </w:rPr>
              <w:t>ies</w:t>
            </w:r>
          </w:p>
          <w:p w14:paraId="3AC35EC1" w14:textId="77777777" w:rsidR="005C53DD" w:rsidRPr="00A141CB" w:rsidRDefault="005C53DD" w:rsidP="00720223">
            <w:pPr>
              <w:numPr>
                <w:ilvl w:val="0"/>
                <w:numId w:val="1"/>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seizures</w:t>
            </w:r>
          </w:p>
          <w:p w14:paraId="7416D5B2" w14:textId="77777777" w:rsidR="005C53DD" w:rsidRPr="00A141CB" w:rsidRDefault="005C53DD" w:rsidP="00720223">
            <w:pPr>
              <w:numPr>
                <w:ilvl w:val="0"/>
                <w:numId w:val="1"/>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slips and falls.</w:t>
            </w:r>
          </w:p>
          <w:p w14:paraId="2B1107B9" w14:textId="77777777" w:rsidR="005C53DD" w:rsidRPr="00A141CB" w:rsidRDefault="005C53DD" w:rsidP="00720223">
            <w:p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Demonstration should also include locating and maintaining first-aid kits, fire extinguisher, and other safety equipment.</w:t>
            </w:r>
          </w:p>
          <w:p w14:paraId="250270E7" w14:textId="77777777" w:rsidR="005C53DD" w:rsidRPr="009C4A1C" w:rsidRDefault="005C53DD" w:rsidP="00720223">
            <w:pPr>
              <w:shd w:val="clear" w:color="auto" w:fill="FFFFFF"/>
              <w:rPr>
                <w:rFonts w:ascii="Times New Roman" w:eastAsia="Times New Roman" w:hAnsi="Times New Roman" w:cs="Times New Roman"/>
                <w:sz w:val="24"/>
                <w:szCs w:val="24"/>
              </w:rPr>
            </w:pPr>
          </w:p>
        </w:tc>
        <w:tc>
          <w:tcPr>
            <w:tcW w:w="1150" w:type="pct"/>
            <w:gridSpan w:val="3"/>
          </w:tcPr>
          <w:p w14:paraId="47621A00" w14:textId="77777777" w:rsidR="005C53DD" w:rsidRPr="007F0F72" w:rsidRDefault="005C53DD" w:rsidP="00720223">
            <w:pPr>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 xml:space="preserve">Process/Skill Questions: </w:t>
            </w:r>
          </w:p>
          <w:p w14:paraId="198C4B04" w14:textId="77777777" w:rsidR="005C53DD" w:rsidRPr="00A141CB" w:rsidRDefault="005C53DD" w:rsidP="00720223">
            <w:pPr>
              <w:numPr>
                <w:ilvl w:val="0"/>
                <w:numId w:val="2"/>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Why should all employees in a salon receive first-aid training?</w:t>
            </w:r>
          </w:p>
          <w:p w14:paraId="3626AA33" w14:textId="77777777" w:rsidR="005C53DD" w:rsidRPr="00A141CB" w:rsidRDefault="005C53DD" w:rsidP="00720223">
            <w:pPr>
              <w:numPr>
                <w:ilvl w:val="0"/>
                <w:numId w:val="2"/>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What types of injuries commonly occur in a salon?</w:t>
            </w:r>
          </w:p>
          <w:p w14:paraId="045C46E4" w14:textId="77777777" w:rsidR="005C53DD" w:rsidRPr="00A141CB" w:rsidRDefault="005C53DD" w:rsidP="00720223">
            <w:pPr>
              <w:numPr>
                <w:ilvl w:val="0"/>
                <w:numId w:val="2"/>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What severity of injury would require calling 911?</w:t>
            </w:r>
          </w:p>
          <w:p w14:paraId="63183C91" w14:textId="77777777" w:rsidR="005C53DD" w:rsidRPr="00A141CB" w:rsidRDefault="005C53DD" w:rsidP="00720223">
            <w:pPr>
              <w:numPr>
                <w:ilvl w:val="0"/>
                <w:numId w:val="2"/>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How often should a fire extinguisher be serviced?</w:t>
            </w:r>
          </w:p>
          <w:p w14:paraId="69B2091C" w14:textId="77777777" w:rsidR="005C53DD" w:rsidRPr="009C4A1C" w:rsidRDefault="005C53DD" w:rsidP="00720223">
            <w:pPr>
              <w:pStyle w:val="ListParagraph"/>
              <w:ind w:left="444"/>
              <w:rPr>
                <w:rFonts w:ascii="Times New Roman" w:eastAsia="Times New Roman" w:hAnsi="Times New Roman" w:cs="Times New Roman"/>
                <w:sz w:val="24"/>
                <w:szCs w:val="24"/>
              </w:rPr>
            </w:pPr>
          </w:p>
        </w:tc>
        <w:tc>
          <w:tcPr>
            <w:tcW w:w="626" w:type="pct"/>
          </w:tcPr>
          <w:p w14:paraId="6E14640A" w14:textId="33D8792B" w:rsidR="005C53DD" w:rsidRPr="009C4A1C" w:rsidRDefault="005C53DD" w:rsidP="00720223">
            <w:pPr>
              <w:rPr>
                <w:rFonts w:ascii="Times New Roman" w:eastAsia="Times New Roman" w:hAnsi="Times New Roman" w:cs="Times New Roman"/>
                <w:sz w:val="24"/>
                <w:szCs w:val="24"/>
              </w:rPr>
            </w:pPr>
            <w:r w:rsidRPr="00450079">
              <w:rPr>
                <w:rFonts w:ascii="Times New Roman" w:eastAsia="Times New Roman" w:hAnsi="Times New Roman" w:cs="Times New Roman"/>
                <w:sz w:val="24"/>
                <w:szCs w:val="24"/>
              </w:rPr>
              <w:t>English: 11.C,</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12.C</w:t>
            </w:r>
          </w:p>
        </w:tc>
        <w:tc>
          <w:tcPr>
            <w:tcW w:w="697" w:type="pct"/>
            <w:gridSpan w:val="3"/>
          </w:tcPr>
          <w:p w14:paraId="12AD2F14" w14:textId="77777777" w:rsidR="005C53DD" w:rsidRPr="000B2C5B" w:rsidRDefault="005C53DD" w:rsidP="00720223">
            <w:pPr>
              <w:pStyle w:val="sectbi"/>
              <w:spacing w:before="0" w:beforeAutospacing="0" w:after="0" w:afterAutospacing="0"/>
              <w:ind w:left="240"/>
              <w:textAlignment w:val="baseline"/>
              <w:rPr>
                <w:color w:val="444444"/>
              </w:rPr>
            </w:pPr>
            <w:r w:rsidRPr="000B2C5B">
              <w:rPr>
                <w:color w:val="444444"/>
              </w:rPr>
              <w:t xml:space="preserve">3. General sciences </w:t>
            </w:r>
          </w:p>
          <w:p w14:paraId="18F3DE8C" w14:textId="77777777" w:rsidR="005C53DD" w:rsidRPr="000B2C5B" w:rsidRDefault="005C53DD" w:rsidP="00720223">
            <w:pPr>
              <w:pStyle w:val="sectbi2"/>
              <w:spacing w:before="0" w:beforeAutospacing="0" w:after="0" w:afterAutospacing="0"/>
              <w:ind w:left="763" w:hanging="270"/>
              <w:textAlignment w:val="baseline"/>
              <w:rPr>
                <w:color w:val="444444"/>
              </w:rPr>
            </w:pPr>
            <w:r w:rsidRPr="000B2C5B">
              <w:rPr>
                <w:color w:val="444444"/>
              </w:rPr>
              <w:t>a. Principles and practices of infection control</w:t>
            </w:r>
          </w:p>
          <w:p w14:paraId="5EAD50E3" w14:textId="77777777" w:rsidR="005C53DD" w:rsidRPr="000B2C5B" w:rsidRDefault="005C53DD" w:rsidP="00720223">
            <w:pPr>
              <w:pStyle w:val="sectbi2"/>
              <w:spacing w:before="0" w:beforeAutospacing="0" w:after="0" w:afterAutospacing="0"/>
              <w:ind w:left="763" w:hanging="270"/>
              <w:textAlignment w:val="baseline"/>
              <w:rPr>
                <w:color w:val="444444"/>
              </w:rPr>
            </w:pPr>
            <w:r w:rsidRPr="000B2C5B">
              <w:rPr>
                <w:color w:val="444444"/>
              </w:rPr>
              <w:t>b. Safety Data Sheet (SDS)</w:t>
            </w:r>
          </w:p>
          <w:p w14:paraId="3A04FEDD" w14:textId="77777777" w:rsidR="005C53DD" w:rsidRDefault="005C53DD" w:rsidP="00720223">
            <w:pPr>
              <w:pStyle w:val="sectbi2"/>
              <w:spacing w:before="0" w:beforeAutospacing="0" w:after="0" w:afterAutospacing="0"/>
              <w:ind w:left="763" w:hanging="270"/>
              <w:textAlignment w:val="baseline"/>
              <w:rPr>
                <w:color w:val="444444"/>
              </w:rPr>
            </w:pPr>
            <w:r w:rsidRPr="000B2C5B">
              <w:rPr>
                <w:color w:val="444444"/>
              </w:rPr>
              <w:t>c. Chemical usage and safety</w:t>
            </w:r>
          </w:p>
          <w:p w14:paraId="6CB23B6D" w14:textId="77777777" w:rsidR="005C53DD" w:rsidRPr="000B2C5B" w:rsidRDefault="005C53DD" w:rsidP="00720223">
            <w:pPr>
              <w:pStyle w:val="sectbi2"/>
              <w:spacing w:before="0" w:beforeAutospacing="0" w:after="0" w:afterAutospacing="0"/>
              <w:ind w:left="763" w:hanging="270"/>
              <w:textAlignment w:val="baseline"/>
              <w:rPr>
                <w:color w:val="444444"/>
              </w:rPr>
            </w:pPr>
          </w:p>
          <w:p w14:paraId="1F4ED0EA" w14:textId="0C9EA7F5" w:rsidR="005C53DD" w:rsidRPr="00720223" w:rsidRDefault="005C53DD">
            <w:pPr>
              <w:pStyle w:val="ListParagraph"/>
              <w:numPr>
                <w:ilvl w:val="0"/>
                <w:numId w:val="220"/>
              </w:numPr>
              <w:rPr>
                <w:rFonts w:ascii="Times New Roman" w:eastAsia="Times New Roman" w:hAnsi="Times New Roman" w:cs="Times New Roman"/>
                <w:sz w:val="24"/>
                <w:szCs w:val="24"/>
              </w:rPr>
            </w:pPr>
            <w:r w:rsidRPr="00720223">
              <w:rPr>
                <w:rFonts w:ascii="Times New Roman" w:eastAsia="Times New Roman" w:hAnsi="Times New Roman" w:cs="Times New Roman"/>
                <w:sz w:val="24"/>
                <w:szCs w:val="24"/>
              </w:rPr>
              <w:t>Exam Domain I.A</w:t>
            </w:r>
          </w:p>
        </w:tc>
        <w:tc>
          <w:tcPr>
            <w:tcW w:w="575" w:type="pct"/>
          </w:tcPr>
          <w:p w14:paraId="7465F58D" w14:textId="77777777" w:rsidR="005C53DD" w:rsidRPr="00450DEB" w:rsidRDefault="005C53DD" w:rsidP="005C53DD">
            <w:pPr>
              <w:pStyle w:val="sectbi"/>
              <w:spacing w:after="0"/>
              <w:ind w:left="57"/>
              <w:textAlignment w:val="baseline"/>
              <w:rPr>
                <w:color w:val="444444"/>
              </w:rPr>
            </w:pPr>
            <w:r w:rsidRPr="00450DEB">
              <w:rPr>
                <w:color w:val="444444"/>
              </w:rPr>
              <w:t>Occupational Health and</w:t>
            </w:r>
            <w:r>
              <w:rPr>
                <w:color w:val="444444"/>
              </w:rPr>
              <w:t xml:space="preserve"> </w:t>
            </w:r>
            <w:r w:rsidRPr="00450DEB">
              <w:rPr>
                <w:color w:val="444444"/>
              </w:rPr>
              <w:t>Safety Scrapbook</w:t>
            </w:r>
          </w:p>
          <w:p w14:paraId="75424F93" w14:textId="068A238D" w:rsidR="005C53DD" w:rsidRPr="000B2C5B" w:rsidRDefault="005C53DD" w:rsidP="005C53DD">
            <w:pPr>
              <w:pStyle w:val="sectbi"/>
              <w:spacing w:before="0" w:beforeAutospacing="0" w:after="0" w:afterAutospacing="0"/>
              <w:textAlignment w:val="baseline"/>
              <w:rPr>
                <w:color w:val="444444"/>
              </w:rPr>
            </w:pPr>
            <w:r w:rsidRPr="00450DEB">
              <w:rPr>
                <w:color w:val="444444"/>
              </w:rPr>
              <w:t>Occupational Scrapbook</w:t>
            </w:r>
          </w:p>
        </w:tc>
      </w:tr>
      <w:tr w:rsidR="005C53DD" w:rsidRPr="009C4A1C" w14:paraId="05497F4C" w14:textId="0BF39F8F" w:rsidTr="005C53DD">
        <w:trPr>
          <w:gridAfter w:val="1"/>
          <w:wAfter w:w="49" w:type="pct"/>
        </w:trPr>
        <w:tc>
          <w:tcPr>
            <w:tcW w:w="168" w:type="pct"/>
          </w:tcPr>
          <w:p w14:paraId="019D0CB7" w14:textId="3A28A2C8" w:rsidR="005C53DD" w:rsidRPr="009C4A1C" w:rsidRDefault="005C53DD" w:rsidP="00720223">
            <w:pP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620" w:type="pct"/>
            <w:tcMar>
              <w:top w:w="43" w:type="dxa"/>
              <w:left w:w="115" w:type="dxa"/>
              <w:bottom w:w="43" w:type="dxa"/>
              <w:right w:w="115" w:type="dxa"/>
            </w:tcMar>
          </w:tcPr>
          <w:p w14:paraId="43F9B76F" w14:textId="77777777" w:rsidR="005C53DD" w:rsidRDefault="005C53DD" w:rsidP="00720223">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Follow Occupational Safety and Health Administration (OSHA) guidelines for sanitizing and disinfecting implements after exposure to blood. </w:t>
            </w:r>
          </w:p>
          <w:p w14:paraId="00FD70DF" w14:textId="77777777" w:rsidR="005C53DD" w:rsidRPr="009C4A1C" w:rsidRDefault="005C53DD" w:rsidP="00720223">
            <w:pPr>
              <w:rPr>
                <w:rFonts w:ascii="Times New Roman" w:eastAsia="Times New Roman" w:hAnsi="Times New Roman" w:cs="Times New Roman"/>
                <w:sz w:val="24"/>
                <w:szCs w:val="24"/>
              </w:rPr>
            </w:pPr>
          </w:p>
        </w:tc>
        <w:tc>
          <w:tcPr>
            <w:tcW w:w="1115" w:type="pct"/>
            <w:gridSpan w:val="2"/>
          </w:tcPr>
          <w:p w14:paraId="5DFF02ED" w14:textId="77777777" w:rsidR="005C53DD" w:rsidRPr="00A141CB" w:rsidRDefault="005C53DD" w:rsidP="00720223">
            <w:p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Following guidelines should include</w:t>
            </w:r>
          </w:p>
          <w:p w14:paraId="1B2023A1" w14:textId="77777777" w:rsidR="005C53DD" w:rsidRPr="00A141CB" w:rsidRDefault="005C53DD" w:rsidP="00720223">
            <w:pPr>
              <w:numPr>
                <w:ilvl w:val="0"/>
                <w:numId w:val="3"/>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 xml:space="preserve">National Interstate Council of State Boards of Cosmetology (NIC) Health and Safety Standards Blood </w:t>
            </w:r>
            <w:r>
              <w:rPr>
                <w:rFonts w:ascii="Times New Roman" w:eastAsia="Times New Roman" w:hAnsi="Times New Roman" w:cs="Times New Roman"/>
                <w:sz w:val="24"/>
                <w:szCs w:val="24"/>
              </w:rPr>
              <w:t>Exposure</w:t>
            </w:r>
            <w:r w:rsidRPr="00A141CB">
              <w:rPr>
                <w:rFonts w:ascii="Times New Roman" w:eastAsia="Times New Roman" w:hAnsi="Times New Roman" w:cs="Times New Roman"/>
                <w:sz w:val="24"/>
                <w:szCs w:val="24"/>
              </w:rPr>
              <w:t xml:space="preserve"> Procedure </w:t>
            </w:r>
          </w:p>
          <w:p w14:paraId="3B038FAF" w14:textId="77777777" w:rsidR="005C53DD" w:rsidRPr="00A141CB" w:rsidRDefault="005C53DD" w:rsidP="00720223">
            <w:pPr>
              <w:numPr>
                <w:ilvl w:val="0"/>
                <w:numId w:val="3"/>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safety data sheets (SDS)</w:t>
            </w:r>
          </w:p>
          <w:p w14:paraId="12AC0F42" w14:textId="77777777" w:rsidR="005C53DD" w:rsidRPr="00A141CB" w:rsidRDefault="005C53DD" w:rsidP="00720223">
            <w:pPr>
              <w:numPr>
                <w:ilvl w:val="0"/>
                <w:numId w:val="3"/>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procedures to ensure safety of both the st</w:t>
            </w:r>
            <w:r>
              <w:rPr>
                <w:rFonts w:ascii="Times New Roman" w:eastAsia="Times New Roman" w:hAnsi="Times New Roman" w:cs="Times New Roman"/>
                <w:sz w:val="24"/>
                <w:szCs w:val="24"/>
              </w:rPr>
              <w:t>ylist</w:t>
            </w:r>
            <w:r w:rsidRPr="00A141CB">
              <w:rPr>
                <w:rFonts w:ascii="Times New Roman" w:eastAsia="Times New Roman" w:hAnsi="Times New Roman" w:cs="Times New Roman"/>
                <w:sz w:val="24"/>
                <w:szCs w:val="24"/>
              </w:rPr>
              <w:t>s and clients.</w:t>
            </w:r>
          </w:p>
          <w:p w14:paraId="15DFCAD2" w14:textId="77777777" w:rsidR="005C53DD" w:rsidRPr="009C4A1C" w:rsidRDefault="005C53DD" w:rsidP="00720223">
            <w:pPr>
              <w:shd w:val="clear" w:color="auto" w:fill="FFFFFF"/>
              <w:rPr>
                <w:rFonts w:ascii="Times New Roman" w:eastAsia="Times New Roman" w:hAnsi="Times New Roman" w:cs="Times New Roman"/>
                <w:sz w:val="24"/>
                <w:szCs w:val="24"/>
              </w:rPr>
            </w:pPr>
          </w:p>
        </w:tc>
        <w:tc>
          <w:tcPr>
            <w:tcW w:w="1150" w:type="pct"/>
            <w:gridSpan w:val="3"/>
          </w:tcPr>
          <w:p w14:paraId="6DD212EB" w14:textId="77777777" w:rsidR="005C53DD" w:rsidRPr="007F0F72" w:rsidRDefault="005C53DD" w:rsidP="00720223">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2F2CA733" w14:textId="77777777" w:rsidR="005C53DD" w:rsidRPr="00A141CB" w:rsidRDefault="005C53DD" w:rsidP="00720223">
            <w:pPr>
              <w:numPr>
                <w:ilvl w:val="0"/>
                <w:numId w:val="4"/>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What OSHA regulations apply to salons? To classroom</w:t>
            </w:r>
            <w:r>
              <w:rPr>
                <w:rFonts w:ascii="Times New Roman" w:eastAsia="Times New Roman" w:hAnsi="Times New Roman" w:cs="Times New Roman"/>
                <w:sz w:val="24"/>
                <w:szCs w:val="24"/>
              </w:rPr>
              <w:t>s/</w:t>
            </w:r>
            <w:r w:rsidRPr="00A141CB">
              <w:rPr>
                <w:rFonts w:ascii="Times New Roman" w:eastAsia="Times New Roman" w:hAnsi="Times New Roman" w:cs="Times New Roman"/>
                <w:sz w:val="24"/>
                <w:szCs w:val="24"/>
              </w:rPr>
              <w:t>labs?</w:t>
            </w:r>
          </w:p>
          <w:p w14:paraId="5F1723AC" w14:textId="77777777" w:rsidR="005C53DD" w:rsidRPr="00A141CB" w:rsidRDefault="005C53DD" w:rsidP="00720223">
            <w:pPr>
              <w:numPr>
                <w:ilvl w:val="0"/>
                <w:numId w:val="4"/>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What penalties can result from OSHA violations?</w:t>
            </w:r>
          </w:p>
          <w:p w14:paraId="15C056A7" w14:textId="77777777" w:rsidR="005C53DD" w:rsidRPr="00A141CB" w:rsidRDefault="005C53DD" w:rsidP="00720223">
            <w:pPr>
              <w:numPr>
                <w:ilvl w:val="0"/>
                <w:numId w:val="4"/>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 xml:space="preserve">What health dangers are associated with blood </w:t>
            </w:r>
            <w:r>
              <w:rPr>
                <w:rFonts w:ascii="Times New Roman" w:eastAsia="Times New Roman" w:hAnsi="Times New Roman" w:cs="Times New Roman"/>
                <w:sz w:val="24"/>
                <w:szCs w:val="24"/>
              </w:rPr>
              <w:t>exposure</w:t>
            </w:r>
            <w:r w:rsidRPr="00A141CB">
              <w:rPr>
                <w:rFonts w:ascii="Times New Roman" w:eastAsia="Times New Roman" w:hAnsi="Times New Roman" w:cs="Times New Roman"/>
                <w:sz w:val="24"/>
                <w:szCs w:val="24"/>
              </w:rPr>
              <w:t>?</w:t>
            </w:r>
          </w:p>
          <w:p w14:paraId="0EC8FDFE" w14:textId="77777777" w:rsidR="005C53DD" w:rsidRPr="00A141CB" w:rsidRDefault="005C53DD" w:rsidP="00720223">
            <w:pPr>
              <w:numPr>
                <w:ilvl w:val="0"/>
                <w:numId w:val="4"/>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Where is your classroom SDS located?</w:t>
            </w:r>
          </w:p>
          <w:p w14:paraId="4FC4AB06" w14:textId="77777777" w:rsidR="005C53DD" w:rsidRPr="00A141CB" w:rsidRDefault="005C53DD" w:rsidP="00720223">
            <w:pPr>
              <w:numPr>
                <w:ilvl w:val="0"/>
                <w:numId w:val="4"/>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What role does the U.S. Environmental Protection Agency (EPA) play in salon safety?</w:t>
            </w:r>
          </w:p>
          <w:p w14:paraId="457494EB" w14:textId="77777777" w:rsidR="005C53DD" w:rsidRPr="009C4A1C" w:rsidRDefault="005C53DD" w:rsidP="00720223">
            <w:pPr>
              <w:pStyle w:val="ListParagraph"/>
              <w:ind w:left="444"/>
              <w:rPr>
                <w:rFonts w:ascii="Times New Roman" w:eastAsia="Times New Roman" w:hAnsi="Times New Roman" w:cs="Times New Roman"/>
                <w:sz w:val="24"/>
                <w:szCs w:val="24"/>
              </w:rPr>
            </w:pPr>
          </w:p>
        </w:tc>
        <w:tc>
          <w:tcPr>
            <w:tcW w:w="626" w:type="pct"/>
          </w:tcPr>
          <w:p w14:paraId="2481D686" w14:textId="46E1F665" w:rsidR="005C53DD" w:rsidRPr="009C4A1C" w:rsidRDefault="005C53DD" w:rsidP="00720223">
            <w:pPr>
              <w:rPr>
                <w:rFonts w:ascii="Times New Roman" w:eastAsia="Times New Roman" w:hAnsi="Times New Roman" w:cs="Times New Roman"/>
                <w:sz w:val="24"/>
                <w:szCs w:val="24"/>
              </w:rPr>
            </w:pPr>
            <w:r w:rsidRPr="00450079">
              <w:rPr>
                <w:rFonts w:ascii="Times New Roman" w:eastAsia="Times New Roman" w:hAnsi="Times New Roman" w:cs="Times New Roman"/>
                <w:sz w:val="24"/>
                <w:szCs w:val="24"/>
              </w:rPr>
              <w:t>English:11.DSR,</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11.RI, 12.RI</w:t>
            </w:r>
          </w:p>
        </w:tc>
        <w:tc>
          <w:tcPr>
            <w:tcW w:w="697" w:type="pct"/>
            <w:gridSpan w:val="3"/>
          </w:tcPr>
          <w:p w14:paraId="65B66C23" w14:textId="77777777" w:rsidR="005C53DD" w:rsidRDefault="005C53DD" w:rsidP="00720223">
            <w:pPr>
              <w:ind w:left="22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Laws and </w:t>
            </w:r>
          </w:p>
          <w:p w14:paraId="225F66B0" w14:textId="77777777" w:rsidR="005C53DD" w:rsidRDefault="005C53DD" w:rsidP="00720223">
            <w:p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Regulations</w:t>
            </w:r>
          </w:p>
          <w:p w14:paraId="40F33DF6" w14:textId="77777777" w:rsidR="005C53DD" w:rsidRDefault="005C53DD" w:rsidP="00720223">
            <w:pPr>
              <w:ind w:left="223"/>
              <w:rPr>
                <w:rFonts w:ascii="Times New Roman" w:eastAsia="Times New Roman" w:hAnsi="Times New Roman" w:cs="Times New Roman"/>
                <w:sz w:val="24"/>
                <w:szCs w:val="24"/>
              </w:rPr>
            </w:pPr>
            <w:r>
              <w:rPr>
                <w:rFonts w:ascii="Times New Roman" w:eastAsia="Times New Roman" w:hAnsi="Times New Roman" w:cs="Times New Roman"/>
                <w:sz w:val="24"/>
                <w:szCs w:val="24"/>
              </w:rPr>
              <w:t>3. General sciences</w:t>
            </w:r>
          </w:p>
          <w:p w14:paraId="4E9CDFE8" w14:textId="77777777" w:rsidR="005C53DD" w:rsidRPr="009D6373" w:rsidRDefault="005C53DD" w:rsidP="00720223">
            <w:pPr>
              <w:pStyle w:val="sectbi2"/>
              <w:spacing w:before="0" w:beforeAutospacing="0" w:after="0" w:afterAutospacing="0"/>
              <w:ind w:left="763" w:hanging="270"/>
              <w:textAlignment w:val="baseline"/>
              <w:rPr>
                <w:color w:val="444444"/>
              </w:rPr>
            </w:pPr>
            <w:r w:rsidRPr="009D6373">
              <w:rPr>
                <w:color w:val="444444"/>
              </w:rPr>
              <w:t>a. Principles and practices of infection control</w:t>
            </w:r>
          </w:p>
          <w:p w14:paraId="7346A371" w14:textId="77777777" w:rsidR="005C53DD" w:rsidRPr="009D6373" w:rsidRDefault="005C53DD" w:rsidP="00720223">
            <w:pPr>
              <w:pStyle w:val="sectbi2"/>
              <w:spacing w:before="0" w:beforeAutospacing="0" w:after="0" w:afterAutospacing="0"/>
              <w:ind w:left="763" w:hanging="270"/>
              <w:textAlignment w:val="baseline"/>
              <w:rPr>
                <w:color w:val="444444"/>
              </w:rPr>
            </w:pPr>
            <w:r w:rsidRPr="009D6373">
              <w:rPr>
                <w:color w:val="444444"/>
              </w:rPr>
              <w:t>b. Safety Data Sheet (SDS)</w:t>
            </w:r>
          </w:p>
          <w:p w14:paraId="77F90FEC" w14:textId="77777777" w:rsidR="005C53DD" w:rsidRPr="009D6373" w:rsidRDefault="005C53DD" w:rsidP="00720223">
            <w:pPr>
              <w:pStyle w:val="sectbi2"/>
              <w:spacing w:before="0" w:beforeAutospacing="0" w:after="0" w:afterAutospacing="0"/>
              <w:ind w:left="763" w:hanging="270"/>
              <w:textAlignment w:val="baseline"/>
              <w:rPr>
                <w:color w:val="444444"/>
              </w:rPr>
            </w:pPr>
            <w:r w:rsidRPr="009D6373">
              <w:rPr>
                <w:color w:val="444444"/>
              </w:rPr>
              <w:t>c. Chemical usage and safety</w:t>
            </w:r>
          </w:p>
          <w:p w14:paraId="28E4C3E7" w14:textId="77777777" w:rsidR="005C53DD" w:rsidRPr="000B2C5B" w:rsidRDefault="005C53DD">
            <w:pPr>
              <w:pStyle w:val="ListParagraph"/>
              <w:numPr>
                <w:ilvl w:val="0"/>
                <w:numId w:val="143"/>
              </w:numPr>
              <w:spacing w:before="100" w:beforeAutospacing="1" w:after="100" w:afterAutospacing="1"/>
              <w:ind w:left="493" w:hanging="223"/>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 xml:space="preserve">Exam Domain </w:t>
            </w:r>
            <w:r>
              <w:rPr>
                <w:rFonts w:ascii="Times New Roman" w:eastAsia="Times New Roman" w:hAnsi="Times New Roman" w:cs="Times New Roman"/>
                <w:sz w:val="24"/>
                <w:szCs w:val="24"/>
              </w:rPr>
              <w:t>I</w:t>
            </w:r>
            <w:r w:rsidRPr="000B2C5B">
              <w:rPr>
                <w:rFonts w:ascii="Times New Roman" w:eastAsia="Times New Roman" w:hAnsi="Times New Roman" w:cs="Times New Roman"/>
                <w:sz w:val="24"/>
                <w:szCs w:val="24"/>
              </w:rPr>
              <w:t>.A</w:t>
            </w:r>
          </w:p>
          <w:p w14:paraId="240F9811" w14:textId="77777777" w:rsidR="005C53DD" w:rsidRPr="009C4A1C" w:rsidRDefault="005C53DD" w:rsidP="00720223">
            <w:pPr>
              <w:rPr>
                <w:rFonts w:ascii="Times New Roman" w:eastAsia="Times New Roman" w:hAnsi="Times New Roman" w:cs="Times New Roman"/>
                <w:sz w:val="24"/>
                <w:szCs w:val="24"/>
              </w:rPr>
            </w:pPr>
          </w:p>
        </w:tc>
        <w:tc>
          <w:tcPr>
            <w:tcW w:w="575" w:type="pct"/>
          </w:tcPr>
          <w:p w14:paraId="2C0228C6" w14:textId="77777777" w:rsidR="005C53DD" w:rsidRDefault="005C53DD" w:rsidP="005C53DD">
            <w:pPr>
              <w:rPr>
                <w:rFonts w:ascii="Times New Roman" w:eastAsia="Times New Roman" w:hAnsi="Times New Roman" w:cs="Times New Roman"/>
                <w:sz w:val="24"/>
                <w:szCs w:val="24"/>
              </w:rPr>
            </w:pPr>
            <w:r w:rsidRPr="005C53DD">
              <w:rPr>
                <w:rFonts w:ascii="Times New Roman" w:eastAsia="Times New Roman" w:hAnsi="Times New Roman" w:cs="Times New Roman"/>
                <w:sz w:val="24"/>
                <w:szCs w:val="24"/>
              </w:rPr>
              <w:t>Occupational Health and Safety Scrapbook</w:t>
            </w:r>
          </w:p>
          <w:p w14:paraId="1C1FC5B0" w14:textId="77777777" w:rsidR="005C53DD" w:rsidRPr="005C53DD" w:rsidRDefault="005C53DD" w:rsidP="005C53DD">
            <w:pPr>
              <w:rPr>
                <w:rFonts w:ascii="Times New Roman" w:eastAsia="Times New Roman" w:hAnsi="Times New Roman" w:cs="Times New Roman"/>
                <w:sz w:val="24"/>
                <w:szCs w:val="24"/>
              </w:rPr>
            </w:pPr>
          </w:p>
          <w:p w14:paraId="1C3CECD2" w14:textId="69E2EEE5" w:rsidR="005C53DD" w:rsidRDefault="005C53DD" w:rsidP="005C53DD">
            <w:pPr>
              <w:rPr>
                <w:rFonts w:ascii="Times New Roman" w:eastAsia="Times New Roman" w:hAnsi="Times New Roman" w:cs="Times New Roman"/>
                <w:sz w:val="24"/>
                <w:szCs w:val="24"/>
              </w:rPr>
            </w:pPr>
            <w:r w:rsidRPr="005C53DD">
              <w:rPr>
                <w:rFonts w:ascii="Times New Roman" w:eastAsia="Times New Roman" w:hAnsi="Times New Roman" w:cs="Times New Roman"/>
                <w:sz w:val="24"/>
                <w:szCs w:val="24"/>
              </w:rPr>
              <w:t>Occupational Scrapbook</w:t>
            </w:r>
          </w:p>
        </w:tc>
      </w:tr>
      <w:tr w:rsidR="005C53DD" w:rsidRPr="009C4A1C" w14:paraId="7A4EC02B" w14:textId="6855ECC8" w:rsidTr="005C53DD">
        <w:trPr>
          <w:gridAfter w:val="1"/>
          <w:wAfter w:w="49" w:type="pct"/>
        </w:trPr>
        <w:tc>
          <w:tcPr>
            <w:tcW w:w="168" w:type="pct"/>
          </w:tcPr>
          <w:p w14:paraId="086C310B" w14:textId="7A7596A8" w:rsidR="005C53DD" w:rsidRPr="009C4A1C" w:rsidRDefault="005C53DD" w:rsidP="00720223">
            <w:pPr>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620" w:type="pct"/>
            <w:tcMar>
              <w:top w:w="43" w:type="dxa"/>
              <w:left w:w="115" w:type="dxa"/>
              <w:bottom w:w="43" w:type="dxa"/>
              <w:right w:w="115" w:type="dxa"/>
            </w:tcMar>
          </w:tcPr>
          <w:p w14:paraId="0C21B1E8" w14:textId="77777777" w:rsidR="005C53DD" w:rsidRDefault="005C53DD" w:rsidP="00720223">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Identify the components of an SDS. </w:t>
            </w:r>
          </w:p>
          <w:p w14:paraId="39A22F2A" w14:textId="77777777" w:rsidR="005C53DD" w:rsidRPr="009C4A1C" w:rsidRDefault="005C53DD" w:rsidP="00720223">
            <w:pPr>
              <w:rPr>
                <w:rFonts w:ascii="Times New Roman" w:eastAsia="Times New Roman" w:hAnsi="Times New Roman" w:cs="Times New Roman"/>
                <w:sz w:val="24"/>
                <w:szCs w:val="24"/>
              </w:rPr>
            </w:pPr>
          </w:p>
        </w:tc>
        <w:tc>
          <w:tcPr>
            <w:tcW w:w="1115" w:type="pct"/>
            <w:gridSpan w:val="2"/>
          </w:tcPr>
          <w:p w14:paraId="03B2C2F6" w14:textId="77777777" w:rsidR="005C53DD" w:rsidRPr="00A141CB" w:rsidRDefault="005C53DD" w:rsidP="00720223">
            <w:p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Identification should include</w:t>
            </w:r>
          </w:p>
          <w:p w14:paraId="7BEE1B40" w14:textId="77777777" w:rsidR="005C53DD" w:rsidRPr="00A141CB" w:rsidRDefault="005C53DD" w:rsidP="00720223">
            <w:pPr>
              <w:numPr>
                <w:ilvl w:val="0"/>
                <w:numId w:val="5"/>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 xml:space="preserve">ingredients </w:t>
            </w:r>
          </w:p>
          <w:p w14:paraId="789855D1" w14:textId="77777777" w:rsidR="005C53DD" w:rsidRPr="00A141CB" w:rsidRDefault="005C53DD" w:rsidP="00720223">
            <w:pPr>
              <w:numPr>
                <w:ilvl w:val="0"/>
                <w:numId w:val="5"/>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hazards</w:t>
            </w:r>
          </w:p>
          <w:p w14:paraId="07211E9A" w14:textId="77777777" w:rsidR="005C53DD" w:rsidRPr="00A141CB" w:rsidRDefault="005C53DD" w:rsidP="00720223">
            <w:pPr>
              <w:numPr>
                <w:ilvl w:val="0"/>
                <w:numId w:val="5"/>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storage</w:t>
            </w:r>
          </w:p>
          <w:p w14:paraId="1C9FAE2C" w14:textId="77777777" w:rsidR="005C53DD" w:rsidRPr="00A141CB" w:rsidRDefault="005C53DD" w:rsidP="00720223">
            <w:pPr>
              <w:numPr>
                <w:ilvl w:val="0"/>
                <w:numId w:val="5"/>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exposure control</w:t>
            </w:r>
          </w:p>
          <w:p w14:paraId="34E9989D" w14:textId="77777777" w:rsidR="005C53DD" w:rsidRPr="00A141CB" w:rsidRDefault="005C53DD" w:rsidP="00720223">
            <w:pPr>
              <w:numPr>
                <w:ilvl w:val="0"/>
                <w:numId w:val="5"/>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handling</w:t>
            </w:r>
          </w:p>
          <w:p w14:paraId="00909595" w14:textId="77777777" w:rsidR="005C53DD" w:rsidRPr="00A141CB" w:rsidRDefault="005C53DD" w:rsidP="00720223">
            <w:pPr>
              <w:numPr>
                <w:ilvl w:val="0"/>
                <w:numId w:val="5"/>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treatment.</w:t>
            </w:r>
          </w:p>
          <w:p w14:paraId="1DF832A1" w14:textId="77777777" w:rsidR="005C53DD" w:rsidRPr="009C4A1C" w:rsidRDefault="005C53DD" w:rsidP="00720223">
            <w:pPr>
              <w:shd w:val="clear" w:color="auto" w:fill="FFFFFF"/>
              <w:rPr>
                <w:rFonts w:ascii="Times New Roman" w:eastAsia="Times New Roman" w:hAnsi="Times New Roman" w:cs="Times New Roman"/>
                <w:sz w:val="24"/>
                <w:szCs w:val="24"/>
              </w:rPr>
            </w:pPr>
          </w:p>
        </w:tc>
        <w:tc>
          <w:tcPr>
            <w:tcW w:w="1150" w:type="pct"/>
            <w:gridSpan w:val="3"/>
          </w:tcPr>
          <w:p w14:paraId="45C720BD" w14:textId="77777777" w:rsidR="005C53DD" w:rsidRPr="007F0F72" w:rsidRDefault="005C53DD" w:rsidP="00720223">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033FC191" w14:textId="77777777" w:rsidR="005C53DD" w:rsidRPr="00A141CB" w:rsidRDefault="005C53DD" w:rsidP="00720223">
            <w:pPr>
              <w:numPr>
                <w:ilvl w:val="0"/>
                <w:numId w:val="6"/>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 xml:space="preserve">Why is it important for all </w:t>
            </w:r>
            <w:r>
              <w:rPr>
                <w:rFonts w:ascii="Times New Roman" w:eastAsia="Times New Roman" w:hAnsi="Times New Roman" w:cs="Times New Roman"/>
                <w:sz w:val="24"/>
                <w:szCs w:val="24"/>
              </w:rPr>
              <w:t>salon</w:t>
            </w:r>
            <w:r w:rsidRPr="00A141CB">
              <w:rPr>
                <w:rFonts w:ascii="Times New Roman" w:eastAsia="Times New Roman" w:hAnsi="Times New Roman" w:cs="Times New Roman"/>
                <w:sz w:val="24"/>
                <w:szCs w:val="24"/>
              </w:rPr>
              <w:t xml:space="preserve"> employees to understand the ingredients of the chemicals used in the salon?</w:t>
            </w:r>
          </w:p>
          <w:p w14:paraId="3FF17A85" w14:textId="77777777" w:rsidR="005C53DD" w:rsidRPr="00A141CB" w:rsidRDefault="005C53DD" w:rsidP="00720223">
            <w:pPr>
              <w:numPr>
                <w:ilvl w:val="0"/>
                <w:numId w:val="6"/>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What are the dangers of improper use of chemicals?</w:t>
            </w:r>
          </w:p>
          <w:p w14:paraId="2DF6058E" w14:textId="77777777" w:rsidR="005C53DD" w:rsidRPr="00A141CB" w:rsidRDefault="005C53DD" w:rsidP="00720223">
            <w:pPr>
              <w:numPr>
                <w:ilvl w:val="0"/>
                <w:numId w:val="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Where should</w:t>
            </w:r>
            <w:r w:rsidRPr="00A141CB">
              <w:rPr>
                <w:rFonts w:ascii="Times New Roman" w:eastAsia="Times New Roman" w:hAnsi="Times New Roman" w:cs="Times New Roman"/>
                <w:sz w:val="24"/>
                <w:szCs w:val="24"/>
              </w:rPr>
              <w:t xml:space="preserve"> information concerning a medical reaction to products</w:t>
            </w:r>
            <w:r>
              <w:rPr>
                <w:rFonts w:ascii="Times New Roman" w:eastAsia="Times New Roman" w:hAnsi="Times New Roman" w:cs="Times New Roman"/>
                <w:sz w:val="24"/>
                <w:szCs w:val="24"/>
              </w:rPr>
              <w:t xml:space="preserve"> be stored</w:t>
            </w:r>
            <w:r w:rsidRPr="00A141CB">
              <w:rPr>
                <w:rFonts w:ascii="Times New Roman" w:eastAsia="Times New Roman" w:hAnsi="Times New Roman" w:cs="Times New Roman"/>
                <w:sz w:val="24"/>
                <w:szCs w:val="24"/>
              </w:rPr>
              <w:t>?</w:t>
            </w:r>
          </w:p>
          <w:p w14:paraId="55BB1232" w14:textId="77777777" w:rsidR="005C53DD" w:rsidRPr="009C4A1C" w:rsidRDefault="005C53DD" w:rsidP="00720223">
            <w:pPr>
              <w:pStyle w:val="ListParagraph"/>
              <w:ind w:left="444"/>
              <w:rPr>
                <w:rFonts w:ascii="Times New Roman" w:eastAsia="Times New Roman" w:hAnsi="Times New Roman" w:cs="Times New Roman"/>
                <w:sz w:val="24"/>
                <w:szCs w:val="24"/>
              </w:rPr>
            </w:pPr>
          </w:p>
        </w:tc>
        <w:tc>
          <w:tcPr>
            <w:tcW w:w="626" w:type="pct"/>
          </w:tcPr>
          <w:p w14:paraId="523FDCC5" w14:textId="77777777" w:rsidR="005C53DD" w:rsidRDefault="005C53DD" w:rsidP="00720223">
            <w:pPr>
              <w:spacing w:before="100" w:beforeAutospacing="1" w:after="100" w:afterAutospacing="1"/>
              <w:ind w:left="30"/>
              <w:rPr>
                <w:rFonts w:ascii="Times New Roman" w:eastAsia="Times New Roman" w:hAnsi="Times New Roman" w:cs="Times New Roman"/>
                <w:sz w:val="24"/>
                <w:szCs w:val="24"/>
              </w:rPr>
            </w:pPr>
            <w:r w:rsidRPr="00450079">
              <w:rPr>
                <w:rFonts w:ascii="Times New Roman" w:eastAsia="Times New Roman" w:hAnsi="Times New Roman" w:cs="Times New Roman"/>
                <w:sz w:val="24"/>
                <w:szCs w:val="24"/>
              </w:rPr>
              <w:t>English: 11.RV,</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11.LU, 12.RV,</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12.LU</w:t>
            </w:r>
          </w:p>
          <w:p w14:paraId="04B5DB7D" w14:textId="770556A4" w:rsidR="005C53DD" w:rsidRPr="009C4A1C" w:rsidRDefault="005C53DD" w:rsidP="0072022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Science: </w:t>
            </w:r>
            <w:r w:rsidRPr="00257E52">
              <w:rPr>
                <w:rFonts w:ascii="Times New Roman" w:eastAsia="Times New Roman" w:hAnsi="Times New Roman" w:cs="Times New Roman"/>
                <w:sz w:val="24"/>
                <w:szCs w:val="24"/>
              </w:rPr>
              <w:t>CH.1</w:t>
            </w:r>
          </w:p>
        </w:tc>
        <w:tc>
          <w:tcPr>
            <w:tcW w:w="697" w:type="pct"/>
            <w:gridSpan w:val="3"/>
          </w:tcPr>
          <w:p w14:paraId="22D9D30E" w14:textId="77777777" w:rsidR="005C53DD" w:rsidRDefault="005C53DD" w:rsidP="00720223">
            <w:pPr>
              <w:ind w:left="22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Laws and </w:t>
            </w:r>
          </w:p>
          <w:p w14:paraId="19829522" w14:textId="77777777" w:rsidR="005C53DD" w:rsidRDefault="005C53DD" w:rsidP="00720223">
            <w:p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Regulations</w:t>
            </w:r>
          </w:p>
          <w:p w14:paraId="419FF30C" w14:textId="77777777" w:rsidR="005C53DD" w:rsidRDefault="005C53DD" w:rsidP="00720223">
            <w:pPr>
              <w:ind w:left="223"/>
              <w:rPr>
                <w:rFonts w:ascii="Times New Roman" w:eastAsia="Times New Roman" w:hAnsi="Times New Roman" w:cs="Times New Roman"/>
                <w:sz w:val="24"/>
                <w:szCs w:val="24"/>
              </w:rPr>
            </w:pPr>
            <w:r>
              <w:rPr>
                <w:rFonts w:ascii="Times New Roman" w:eastAsia="Times New Roman" w:hAnsi="Times New Roman" w:cs="Times New Roman"/>
                <w:sz w:val="24"/>
                <w:szCs w:val="24"/>
              </w:rPr>
              <w:t>3. General sciences</w:t>
            </w:r>
          </w:p>
          <w:p w14:paraId="303BE7F4" w14:textId="77777777" w:rsidR="005C53DD" w:rsidRPr="009D6373" w:rsidRDefault="005C53DD" w:rsidP="00720223">
            <w:pPr>
              <w:pStyle w:val="sectbi2"/>
              <w:spacing w:before="0" w:beforeAutospacing="0" w:after="0" w:afterAutospacing="0"/>
              <w:ind w:left="763" w:hanging="270"/>
              <w:textAlignment w:val="baseline"/>
              <w:rPr>
                <w:color w:val="444444"/>
              </w:rPr>
            </w:pPr>
            <w:r w:rsidRPr="009D6373">
              <w:rPr>
                <w:color w:val="444444"/>
              </w:rPr>
              <w:t>a. Principles and practices of infection control</w:t>
            </w:r>
          </w:p>
          <w:p w14:paraId="053E5842" w14:textId="77777777" w:rsidR="005C53DD" w:rsidRPr="009D6373" w:rsidRDefault="005C53DD" w:rsidP="00720223">
            <w:pPr>
              <w:pStyle w:val="sectbi2"/>
              <w:spacing w:before="0" w:beforeAutospacing="0" w:after="0" w:afterAutospacing="0"/>
              <w:ind w:left="763" w:hanging="270"/>
              <w:textAlignment w:val="baseline"/>
              <w:rPr>
                <w:color w:val="444444"/>
              </w:rPr>
            </w:pPr>
            <w:r w:rsidRPr="009D6373">
              <w:rPr>
                <w:color w:val="444444"/>
              </w:rPr>
              <w:t>b. Safety Data Sheet (SDS)</w:t>
            </w:r>
          </w:p>
          <w:p w14:paraId="43CC7C92" w14:textId="77777777" w:rsidR="005C53DD" w:rsidRPr="009D6373" w:rsidRDefault="005C53DD" w:rsidP="00720223">
            <w:pPr>
              <w:pStyle w:val="sectbi2"/>
              <w:spacing w:before="0" w:beforeAutospacing="0" w:after="0" w:afterAutospacing="0"/>
              <w:ind w:left="763" w:hanging="270"/>
              <w:textAlignment w:val="baseline"/>
              <w:rPr>
                <w:color w:val="444444"/>
              </w:rPr>
            </w:pPr>
            <w:r w:rsidRPr="009D6373">
              <w:rPr>
                <w:color w:val="444444"/>
              </w:rPr>
              <w:t>c. Chemical usage and safety</w:t>
            </w:r>
          </w:p>
          <w:p w14:paraId="16D3C768" w14:textId="77777777" w:rsidR="005C53DD" w:rsidRPr="000B2C5B" w:rsidRDefault="005C53DD">
            <w:pPr>
              <w:pStyle w:val="ListParagraph"/>
              <w:numPr>
                <w:ilvl w:val="0"/>
                <w:numId w:val="143"/>
              </w:numPr>
              <w:spacing w:before="100" w:beforeAutospacing="1" w:after="100" w:afterAutospacing="1"/>
              <w:ind w:left="493" w:hanging="223"/>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 xml:space="preserve">Exam Domain </w:t>
            </w:r>
            <w:r>
              <w:rPr>
                <w:rFonts w:ascii="Times New Roman" w:eastAsia="Times New Roman" w:hAnsi="Times New Roman" w:cs="Times New Roman"/>
                <w:sz w:val="24"/>
                <w:szCs w:val="24"/>
              </w:rPr>
              <w:t>I</w:t>
            </w:r>
            <w:r w:rsidRPr="000B2C5B">
              <w:rPr>
                <w:rFonts w:ascii="Times New Roman" w:eastAsia="Times New Roman" w:hAnsi="Times New Roman" w:cs="Times New Roman"/>
                <w:sz w:val="24"/>
                <w:szCs w:val="24"/>
              </w:rPr>
              <w:t>.A</w:t>
            </w:r>
          </w:p>
          <w:p w14:paraId="4FB1FD49" w14:textId="77777777" w:rsidR="005C53DD" w:rsidRPr="009C4A1C" w:rsidRDefault="005C53DD" w:rsidP="00720223">
            <w:pPr>
              <w:rPr>
                <w:rFonts w:ascii="Times New Roman" w:eastAsia="Times New Roman" w:hAnsi="Times New Roman" w:cs="Times New Roman"/>
                <w:sz w:val="24"/>
                <w:szCs w:val="24"/>
              </w:rPr>
            </w:pPr>
          </w:p>
        </w:tc>
        <w:tc>
          <w:tcPr>
            <w:tcW w:w="575" w:type="pct"/>
          </w:tcPr>
          <w:p w14:paraId="09EFB760" w14:textId="77777777" w:rsidR="005C53DD" w:rsidRDefault="005C53DD" w:rsidP="005C53DD">
            <w:pPr>
              <w:rPr>
                <w:rFonts w:ascii="Times New Roman" w:eastAsia="Times New Roman" w:hAnsi="Times New Roman" w:cs="Times New Roman"/>
                <w:sz w:val="24"/>
                <w:szCs w:val="24"/>
              </w:rPr>
            </w:pPr>
            <w:r w:rsidRPr="005C53DD">
              <w:rPr>
                <w:rFonts w:ascii="Times New Roman" w:eastAsia="Times New Roman" w:hAnsi="Times New Roman" w:cs="Times New Roman"/>
                <w:sz w:val="24"/>
                <w:szCs w:val="24"/>
              </w:rPr>
              <w:t>Occupational Health and Safety Scrapbook</w:t>
            </w:r>
          </w:p>
          <w:p w14:paraId="7C93BE8B" w14:textId="77777777" w:rsidR="005C53DD" w:rsidRPr="005C53DD" w:rsidRDefault="005C53DD" w:rsidP="005C53DD">
            <w:pPr>
              <w:rPr>
                <w:rFonts w:ascii="Times New Roman" w:eastAsia="Times New Roman" w:hAnsi="Times New Roman" w:cs="Times New Roman"/>
                <w:sz w:val="24"/>
                <w:szCs w:val="24"/>
              </w:rPr>
            </w:pPr>
          </w:p>
          <w:p w14:paraId="4369B336" w14:textId="4C5A8776" w:rsidR="005C53DD" w:rsidRDefault="005C53DD" w:rsidP="005C53DD">
            <w:pPr>
              <w:rPr>
                <w:rFonts w:ascii="Times New Roman" w:eastAsia="Times New Roman" w:hAnsi="Times New Roman" w:cs="Times New Roman"/>
                <w:sz w:val="24"/>
                <w:szCs w:val="24"/>
              </w:rPr>
            </w:pPr>
            <w:r w:rsidRPr="005C53DD">
              <w:rPr>
                <w:rFonts w:ascii="Times New Roman" w:eastAsia="Times New Roman" w:hAnsi="Times New Roman" w:cs="Times New Roman"/>
                <w:sz w:val="24"/>
                <w:szCs w:val="24"/>
              </w:rPr>
              <w:t>Occupational Scrapbook</w:t>
            </w:r>
          </w:p>
        </w:tc>
      </w:tr>
      <w:tr w:rsidR="005C53DD" w:rsidRPr="009C4A1C" w14:paraId="38AD2472" w14:textId="490CF070" w:rsidTr="005C53DD">
        <w:trPr>
          <w:gridAfter w:val="1"/>
          <w:wAfter w:w="49" w:type="pct"/>
        </w:trPr>
        <w:tc>
          <w:tcPr>
            <w:tcW w:w="168" w:type="pct"/>
          </w:tcPr>
          <w:p w14:paraId="20F48E8F" w14:textId="298F420A" w:rsidR="005C53DD" w:rsidRPr="009C4A1C" w:rsidRDefault="005C53DD" w:rsidP="00720223">
            <w:pP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620" w:type="pct"/>
            <w:tcMar>
              <w:top w:w="43" w:type="dxa"/>
              <w:left w:w="115" w:type="dxa"/>
              <w:bottom w:w="43" w:type="dxa"/>
              <w:right w:w="115" w:type="dxa"/>
            </w:tcMar>
          </w:tcPr>
          <w:p w14:paraId="77E54708" w14:textId="77777777" w:rsidR="005C53DD" w:rsidRDefault="005C53DD" w:rsidP="00720223">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Demonstrate procedures for attending to a contaminated work area. </w:t>
            </w:r>
          </w:p>
          <w:p w14:paraId="610DCF07" w14:textId="77777777" w:rsidR="005C53DD" w:rsidRPr="009C4A1C" w:rsidRDefault="005C53DD" w:rsidP="00720223">
            <w:pPr>
              <w:rPr>
                <w:rFonts w:ascii="Times New Roman" w:eastAsia="Times New Roman" w:hAnsi="Times New Roman" w:cs="Times New Roman"/>
                <w:sz w:val="24"/>
                <w:szCs w:val="24"/>
              </w:rPr>
            </w:pPr>
          </w:p>
        </w:tc>
        <w:tc>
          <w:tcPr>
            <w:tcW w:w="1115" w:type="pct"/>
            <w:gridSpan w:val="2"/>
          </w:tcPr>
          <w:p w14:paraId="31E2F019" w14:textId="77777777" w:rsidR="005C53DD" w:rsidRPr="00A141CB" w:rsidRDefault="005C53DD" w:rsidP="00720223">
            <w:p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Demonstration should include following sanitation and disinfection guidelines and procedures for</w:t>
            </w:r>
          </w:p>
          <w:p w14:paraId="6A21C207" w14:textId="77777777" w:rsidR="005C53DD" w:rsidRPr="00A141CB" w:rsidRDefault="005C53DD" w:rsidP="00720223">
            <w:pPr>
              <w:numPr>
                <w:ilvl w:val="0"/>
                <w:numId w:val="7"/>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soaking implements in disinfectant</w:t>
            </w:r>
          </w:p>
          <w:p w14:paraId="2C1D634E" w14:textId="77777777" w:rsidR="005C53DD" w:rsidRPr="00A141CB" w:rsidRDefault="005C53DD" w:rsidP="00720223">
            <w:pPr>
              <w:numPr>
                <w:ilvl w:val="0"/>
                <w:numId w:val="7"/>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 xml:space="preserve">disinfecting and sanitizing </w:t>
            </w:r>
            <w:r>
              <w:rPr>
                <w:rFonts w:ascii="Times New Roman" w:eastAsia="Times New Roman" w:hAnsi="Times New Roman" w:cs="Times New Roman"/>
                <w:sz w:val="24"/>
                <w:szCs w:val="24"/>
              </w:rPr>
              <w:t xml:space="preserve">the </w:t>
            </w:r>
            <w:r w:rsidRPr="00A141CB">
              <w:rPr>
                <w:rFonts w:ascii="Times New Roman" w:eastAsia="Times New Roman" w:hAnsi="Times New Roman" w:cs="Times New Roman"/>
                <w:sz w:val="24"/>
                <w:szCs w:val="24"/>
              </w:rPr>
              <w:t>work area</w:t>
            </w:r>
          </w:p>
          <w:p w14:paraId="7E777C3A" w14:textId="77777777" w:rsidR="005C53DD" w:rsidRPr="00A141CB" w:rsidRDefault="005C53DD" w:rsidP="00720223">
            <w:pPr>
              <w:numPr>
                <w:ilvl w:val="0"/>
                <w:numId w:val="7"/>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disposing of towels and swabs.</w:t>
            </w:r>
          </w:p>
          <w:p w14:paraId="69CC1988" w14:textId="77777777" w:rsidR="005C53DD" w:rsidRPr="009C4A1C" w:rsidRDefault="005C53DD" w:rsidP="00720223">
            <w:pPr>
              <w:shd w:val="clear" w:color="auto" w:fill="FFFFFF"/>
              <w:rPr>
                <w:rFonts w:ascii="Times New Roman" w:eastAsia="Times New Roman" w:hAnsi="Times New Roman" w:cs="Times New Roman"/>
                <w:sz w:val="24"/>
                <w:szCs w:val="24"/>
              </w:rPr>
            </w:pPr>
          </w:p>
        </w:tc>
        <w:tc>
          <w:tcPr>
            <w:tcW w:w="1150" w:type="pct"/>
            <w:gridSpan w:val="3"/>
          </w:tcPr>
          <w:p w14:paraId="48E5B58E" w14:textId="77777777" w:rsidR="005C53DD" w:rsidRPr="007F0F72" w:rsidRDefault="005C53DD" w:rsidP="00720223">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2F72E56C" w14:textId="77777777" w:rsidR="005C53DD" w:rsidRPr="00A141CB" w:rsidRDefault="005C53DD" w:rsidP="00720223">
            <w:pPr>
              <w:numPr>
                <w:ilvl w:val="0"/>
                <w:numId w:val="8"/>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What is the difference between </w:t>
            </w:r>
            <w:r w:rsidRPr="00A141CB">
              <w:rPr>
                <w:rFonts w:ascii="Times New Roman" w:eastAsia="Times New Roman" w:hAnsi="Times New Roman" w:cs="Times New Roman"/>
                <w:i/>
                <w:iCs/>
                <w:sz w:val="24"/>
                <w:szCs w:val="24"/>
              </w:rPr>
              <w:t>sterilization</w:t>
            </w:r>
            <w:r w:rsidRPr="00A141CB">
              <w:rPr>
                <w:rFonts w:ascii="Times New Roman" w:eastAsia="Times New Roman" w:hAnsi="Times New Roman" w:cs="Times New Roman"/>
                <w:sz w:val="24"/>
                <w:szCs w:val="24"/>
              </w:rPr>
              <w:t> and </w:t>
            </w:r>
            <w:r w:rsidRPr="00A141CB">
              <w:rPr>
                <w:rFonts w:ascii="Times New Roman" w:eastAsia="Times New Roman" w:hAnsi="Times New Roman" w:cs="Times New Roman"/>
                <w:i/>
                <w:iCs/>
                <w:sz w:val="24"/>
                <w:szCs w:val="24"/>
              </w:rPr>
              <w:t>disinfection</w:t>
            </w:r>
            <w:r w:rsidRPr="00A141CB">
              <w:rPr>
                <w:rFonts w:ascii="Times New Roman" w:eastAsia="Times New Roman" w:hAnsi="Times New Roman" w:cs="Times New Roman"/>
                <w:sz w:val="24"/>
                <w:szCs w:val="24"/>
              </w:rPr>
              <w:t>? Why are both important in the salon?</w:t>
            </w:r>
          </w:p>
          <w:p w14:paraId="65D83C18" w14:textId="77777777" w:rsidR="005C53DD" w:rsidRPr="00A141CB" w:rsidRDefault="005C53DD" w:rsidP="00720223">
            <w:pPr>
              <w:numPr>
                <w:ilvl w:val="0"/>
                <w:numId w:val="8"/>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Why is it particularly important to dispose of soiled towels correctly?</w:t>
            </w:r>
          </w:p>
          <w:p w14:paraId="55FC5604" w14:textId="77777777" w:rsidR="005C53DD" w:rsidRPr="009C4A1C" w:rsidRDefault="005C53DD" w:rsidP="00720223">
            <w:pPr>
              <w:pStyle w:val="ListParagraph"/>
              <w:ind w:left="444"/>
              <w:rPr>
                <w:rFonts w:ascii="Times New Roman" w:eastAsia="Times New Roman" w:hAnsi="Times New Roman" w:cs="Times New Roman"/>
                <w:sz w:val="24"/>
                <w:szCs w:val="24"/>
              </w:rPr>
            </w:pPr>
          </w:p>
        </w:tc>
        <w:tc>
          <w:tcPr>
            <w:tcW w:w="626" w:type="pct"/>
          </w:tcPr>
          <w:p w14:paraId="4C7CA89A" w14:textId="77777777" w:rsidR="005C53DD" w:rsidRPr="009C4A1C" w:rsidRDefault="005C53DD" w:rsidP="00720223">
            <w:pPr>
              <w:rPr>
                <w:rFonts w:ascii="Times New Roman" w:eastAsia="Times New Roman" w:hAnsi="Times New Roman" w:cs="Times New Roman"/>
                <w:sz w:val="24"/>
                <w:szCs w:val="24"/>
              </w:rPr>
            </w:pPr>
          </w:p>
        </w:tc>
        <w:tc>
          <w:tcPr>
            <w:tcW w:w="697" w:type="pct"/>
            <w:gridSpan w:val="3"/>
          </w:tcPr>
          <w:p w14:paraId="33865915" w14:textId="77777777" w:rsidR="005C53DD" w:rsidRDefault="005C53DD" w:rsidP="00720223">
            <w:pPr>
              <w:ind w:left="22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Laws and </w:t>
            </w:r>
          </w:p>
          <w:p w14:paraId="441457D7" w14:textId="77777777" w:rsidR="005C53DD" w:rsidRDefault="005C53DD" w:rsidP="00720223">
            <w:p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Regulations</w:t>
            </w:r>
          </w:p>
          <w:p w14:paraId="5B7AAB72" w14:textId="77777777" w:rsidR="005C53DD" w:rsidRDefault="005C53DD" w:rsidP="00720223">
            <w:pPr>
              <w:ind w:left="223"/>
              <w:rPr>
                <w:rFonts w:ascii="Times New Roman" w:eastAsia="Times New Roman" w:hAnsi="Times New Roman" w:cs="Times New Roman"/>
                <w:sz w:val="24"/>
                <w:szCs w:val="24"/>
              </w:rPr>
            </w:pPr>
            <w:r>
              <w:rPr>
                <w:rFonts w:ascii="Times New Roman" w:eastAsia="Times New Roman" w:hAnsi="Times New Roman" w:cs="Times New Roman"/>
                <w:sz w:val="24"/>
                <w:szCs w:val="24"/>
              </w:rPr>
              <w:t>3. General sciences</w:t>
            </w:r>
          </w:p>
          <w:p w14:paraId="0C10142D" w14:textId="77777777" w:rsidR="005C53DD" w:rsidRPr="009D6373" w:rsidRDefault="005C53DD" w:rsidP="00720223">
            <w:pPr>
              <w:pStyle w:val="sectbi2"/>
              <w:spacing w:before="0" w:beforeAutospacing="0" w:after="0" w:afterAutospacing="0"/>
              <w:ind w:left="763" w:hanging="270"/>
              <w:textAlignment w:val="baseline"/>
              <w:rPr>
                <w:color w:val="444444"/>
              </w:rPr>
            </w:pPr>
            <w:r w:rsidRPr="009D6373">
              <w:rPr>
                <w:color w:val="444444"/>
              </w:rPr>
              <w:t>a. Principles and practices of infection control</w:t>
            </w:r>
          </w:p>
          <w:p w14:paraId="5FE2BB11" w14:textId="77777777" w:rsidR="005C53DD" w:rsidRPr="009D6373" w:rsidRDefault="005C53DD" w:rsidP="00720223">
            <w:pPr>
              <w:pStyle w:val="sectbi2"/>
              <w:spacing w:before="0" w:beforeAutospacing="0" w:after="0" w:afterAutospacing="0"/>
              <w:ind w:left="763" w:hanging="270"/>
              <w:textAlignment w:val="baseline"/>
              <w:rPr>
                <w:color w:val="444444"/>
              </w:rPr>
            </w:pPr>
            <w:r w:rsidRPr="009D6373">
              <w:rPr>
                <w:color w:val="444444"/>
              </w:rPr>
              <w:t>b. Safety Data Sheet (SDS)</w:t>
            </w:r>
          </w:p>
          <w:p w14:paraId="182F6846" w14:textId="77777777" w:rsidR="005C53DD" w:rsidRPr="009D6373" w:rsidRDefault="005C53DD" w:rsidP="00720223">
            <w:pPr>
              <w:pStyle w:val="sectbi2"/>
              <w:spacing w:before="0" w:beforeAutospacing="0" w:after="0" w:afterAutospacing="0"/>
              <w:ind w:left="763" w:hanging="270"/>
              <w:textAlignment w:val="baseline"/>
              <w:rPr>
                <w:color w:val="444444"/>
              </w:rPr>
            </w:pPr>
            <w:r w:rsidRPr="009D6373">
              <w:rPr>
                <w:color w:val="444444"/>
              </w:rPr>
              <w:t>c. Chemical usage and safety</w:t>
            </w:r>
          </w:p>
          <w:p w14:paraId="655CEAEB" w14:textId="6DC00AE3" w:rsidR="005C53DD" w:rsidRPr="00720223" w:rsidRDefault="005C53DD">
            <w:pPr>
              <w:pStyle w:val="ListParagraph"/>
              <w:numPr>
                <w:ilvl w:val="0"/>
                <w:numId w:val="143"/>
              </w:numPr>
              <w:rPr>
                <w:rFonts w:ascii="Times New Roman" w:eastAsia="Times New Roman" w:hAnsi="Times New Roman" w:cs="Times New Roman"/>
                <w:sz w:val="24"/>
                <w:szCs w:val="24"/>
              </w:rPr>
            </w:pPr>
            <w:r w:rsidRPr="00720223">
              <w:rPr>
                <w:rFonts w:ascii="Times New Roman" w:eastAsia="Times New Roman" w:hAnsi="Times New Roman" w:cs="Times New Roman"/>
                <w:sz w:val="24"/>
                <w:szCs w:val="24"/>
              </w:rPr>
              <w:t>Exam Domain I.A</w:t>
            </w:r>
          </w:p>
        </w:tc>
        <w:tc>
          <w:tcPr>
            <w:tcW w:w="575" w:type="pct"/>
          </w:tcPr>
          <w:p w14:paraId="1C749A39" w14:textId="77777777" w:rsidR="005C53DD" w:rsidRDefault="005C53DD" w:rsidP="005C53DD">
            <w:pPr>
              <w:rPr>
                <w:rFonts w:ascii="Times New Roman" w:eastAsia="Times New Roman" w:hAnsi="Times New Roman" w:cs="Times New Roman"/>
                <w:sz w:val="24"/>
                <w:szCs w:val="24"/>
              </w:rPr>
            </w:pPr>
            <w:r w:rsidRPr="005C53DD">
              <w:rPr>
                <w:rFonts w:ascii="Times New Roman" w:eastAsia="Times New Roman" w:hAnsi="Times New Roman" w:cs="Times New Roman"/>
                <w:sz w:val="24"/>
                <w:szCs w:val="24"/>
              </w:rPr>
              <w:t>Occupational Health and Safety Scrapbook</w:t>
            </w:r>
          </w:p>
          <w:p w14:paraId="404D435D" w14:textId="77777777" w:rsidR="005C53DD" w:rsidRPr="005C53DD" w:rsidRDefault="005C53DD" w:rsidP="005C53DD">
            <w:pPr>
              <w:rPr>
                <w:rFonts w:ascii="Times New Roman" w:eastAsia="Times New Roman" w:hAnsi="Times New Roman" w:cs="Times New Roman"/>
                <w:sz w:val="24"/>
                <w:szCs w:val="24"/>
              </w:rPr>
            </w:pPr>
          </w:p>
          <w:p w14:paraId="1070E004" w14:textId="1F0A0471" w:rsidR="005C53DD" w:rsidRDefault="005C53DD" w:rsidP="005C53DD">
            <w:pPr>
              <w:rPr>
                <w:rFonts w:ascii="Times New Roman" w:eastAsia="Times New Roman" w:hAnsi="Times New Roman" w:cs="Times New Roman"/>
                <w:sz w:val="24"/>
                <w:szCs w:val="24"/>
              </w:rPr>
            </w:pPr>
          </w:p>
        </w:tc>
      </w:tr>
      <w:tr w:rsidR="005C53DD" w:rsidRPr="009C4A1C" w14:paraId="79BA7856" w14:textId="554EBF6F" w:rsidTr="005C53DD">
        <w:trPr>
          <w:gridAfter w:val="1"/>
          <w:wAfter w:w="49" w:type="pct"/>
        </w:trPr>
        <w:tc>
          <w:tcPr>
            <w:tcW w:w="168" w:type="pct"/>
          </w:tcPr>
          <w:p w14:paraId="7A998BE4" w14:textId="6E1A45B6" w:rsidR="005C53DD" w:rsidRPr="009C4A1C" w:rsidRDefault="005C53DD" w:rsidP="00720223">
            <w:pP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620" w:type="pct"/>
            <w:tcMar>
              <w:top w:w="43" w:type="dxa"/>
              <w:left w:w="115" w:type="dxa"/>
              <w:bottom w:w="43" w:type="dxa"/>
              <w:right w:w="115" w:type="dxa"/>
            </w:tcMar>
          </w:tcPr>
          <w:p w14:paraId="00F14E8F" w14:textId="77777777" w:rsidR="005C53DD" w:rsidRDefault="005C53DD" w:rsidP="00720223">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Demonstrate knowledge of bloodborne pathogens, including hepatitis C</w:t>
            </w:r>
            <w:r>
              <w:rPr>
                <w:rFonts w:ascii="Times New Roman" w:eastAsia="Times New Roman" w:hAnsi="Times New Roman" w:cs="Times New Roman"/>
                <w:sz w:val="24"/>
                <w:szCs w:val="24"/>
              </w:rPr>
              <w:t xml:space="preserve"> virus (HCV)</w:t>
            </w:r>
            <w:r w:rsidRPr="008E6467">
              <w:rPr>
                <w:rFonts w:ascii="Times New Roman" w:eastAsia="Times New Roman" w:hAnsi="Times New Roman" w:cs="Times New Roman"/>
                <w:sz w:val="24"/>
                <w:szCs w:val="24"/>
              </w:rPr>
              <w:t xml:space="preserve"> and </w:t>
            </w:r>
            <w:r>
              <w:rPr>
                <w:rFonts w:ascii="Times New Roman" w:eastAsia="Times New Roman" w:hAnsi="Times New Roman" w:cs="Times New Roman"/>
                <w:sz w:val="24"/>
                <w:szCs w:val="24"/>
              </w:rPr>
              <w:t xml:space="preserve">human immunodeficiency virus (HIV), as well as </w:t>
            </w:r>
            <w:r w:rsidRPr="008E6467">
              <w:rPr>
                <w:rFonts w:ascii="Times New Roman" w:eastAsia="Times New Roman" w:hAnsi="Times New Roman" w:cs="Times New Roman"/>
                <w:sz w:val="24"/>
                <w:szCs w:val="24"/>
              </w:rPr>
              <w:t xml:space="preserve">blood poisoning. </w:t>
            </w:r>
          </w:p>
          <w:p w14:paraId="6F98ADA0" w14:textId="77777777" w:rsidR="005C53DD" w:rsidRPr="009C4A1C" w:rsidRDefault="005C53DD" w:rsidP="00720223">
            <w:pPr>
              <w:rPr>
                <w:rFonts w:ascii="Times New Roman" w:eastAsia="Times New Roman" w:hAnsi="Times New Roman" w:cs="Times New Roman"/>
                <w:sz w:val="24"/>
                <w:szCs w:val="24"/>
              </w:rPr>
            </w:pPr>
          </w:p>
        </w:tc>
        <w:tc>
          <w:tcPr>
            <w:tcW w:w="1115" w:type="pct"/>
            <w:gridSpan w:val="2"/>
          </w:tcPr>
          <w:p w14:paraId="445F65BE" w14:textId="77777777" w:rsidR="005C53DD" w:rsidRPr="00A141CB" w:rsidRDefault="005C53DD" w:rsidP="00720223">
            <w:p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Demonstration of knowledge should include procedures for dealing with</w:t>
            </w:r>
          </w:p>
          <w:p w14:paraId="1ACF00CB" w14:textId="77777777" w:rsidR="005C53DD" w:rsidRPr="00A141CB" w:rsidRDefault="005C53DD" w:rsidP="00720223">
            <w:pPr>
              <w:numPr>
                <w:ilvl w:val="0"/>
                <w:numId w:val="9"/>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open sores</w:t>
            </w:r>
          </w:p>
          <w:p w14:paraId="125E37BA" w14:textId="77777777" w:rsidR="005C53DD" w:rsidRPr="00A141CB" w:rsidRDefault="005C53DD" w:rsidP="00720223">
            <w:pPr>
              <w:numPr>
                <w:ilvl w:val="0"/>
                <w:numId w:val="9"/>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unclean hands, implements, and supplies</w:t>
            </w:r>
          </w:p>
          <w:p w14:paraId="438C9517" w14:textId="77777777" w:rsidR="005C53DD" w:rsidRPr="00A141CB" w:rsidRDefault="005C53DD" w:rsidP="00720223">
            <w:pPr>
              <w:numPr>
                <w:ilvl w:val="0"/>
                <w:numId w:val="9"/>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use of an implement on both infected areas and non</w:t>
            </w:r>
            <w:r>
              <w:rPr>
                <w:rFonts w:ascii="Times New Roman" w:eastAsia="Times New Roman" w:hAnsi="Times New Roman" w:cs="Times New Roman"/>
                <w:sz w:val="24"/>
                <w:szCs w:val="24"/>
              </w:rPr>
              <w:t>-</w:t>
            </w:r>
            <w:r w:rsidRPr="00A141CB">
              <w:rPr>
                <w:rFonts w:ascii="Times New Roman" w:eastAsia="Times New Roman" w:hAnsi="Times New Roman" w:cs="Times New Roman"/>
                <w:sz w:val="24"/>
                <w:szCs w:val="24"/>
              </w:rPr>
              <w:t>infected areas</w:t>
            </w:r>
          </w:p>
          <w:p w14:paraId="034067E1" w14:textId="77777777" w:rsidR="005C53DD" w:rsidRPr="00A141CB" w:rsidRDefault="005C53DD" w:rsidP="00720223">
            <w:pPr>
              <w:numPr>
                <w:ilvl w:val="0"/>
                <w:numId w:val="9"/>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unsanitary salon conditions.</w:t>
            </w:r>
          </w:p>
          <w:p w14:paraId="4F49CED5" w14:textId="77777777" w:rsidR="005C53DD" w:rsidRPr="009C4A1C" w:rsidRDefault="005C53DD" w:rsidP="00720223">
            <w:pPr>
              <w:shd w:val="clear" w:color="auto" w:fill="FFFFFF"/>
              <w:rPr>
                <w:rFonts w:ascii="Times New Roman" w:eastAsia="Times New Roman" w:hAnsi="Times New Roman" w:cs="Times New Roman"/>
                <w:sz w:val="24"/>
                <w:szCs w:val="24"/>
              </w:rPr>
            </w:pPr>
          </w:p>
        </w:tc>
        <w:tc>
          <w:tcPr>
            <w:tcW w:w="1150" w:type="pct"/>
            <w:gridSpan w:val="3"/>
          </w:tcPr>
          <w:p w14:paraId="58DDD204" w14:textId="77777777" w:rsidR="005C53DD" w:rsidRPr="007F0F72" w:rsidRDefault="005C53DD" w:rsidP="00720223">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50CED4E5" w14:textId="77777777" w:rsidR="005C53DD" w:rsidRPr="00A141CB" w:rsidRDefault="005C53DD" w:rsidP="00720223">
            <w:pPr>
              <w:numPr>
                <w:ilvl w:val="0"/>
                <w:numId w:val="10"/>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What diseases can be transmitted through blood contact?</w:t>
            </w:r>
          </w:p>
          <w:p w14:paraId="29CA462F" w14:textId="77777777" w:rsidR="005C53DD" w:rsidRPr="00A141CB" w:rsidRDefault="005C53DD" w:rsidP="00720223">
            <w:pPr>
              <w:numPr>
                <w:ilvl w:val="0"/>
                <w:numId w:val="10"/>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Why are bloodborne pathogens a serious health threat?</w:t>
            </w:r>
          </w:p>
          <w:p w14:paraId="4FF34F9E" w14:textId="77777777" w:rsidR="005C53DD" w:rsidRPr="00A141CB" w:rsidRDefault="005C53DD" w:rsidP="00720223">
            <w:pPr>
              <w:numPr>
                <w:ilvl w:val="0"/>
                <w:numId w:val="10"/>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What are </w:t>
            </w:r>
            <w:r>
              <w:rPr>
                <w:rFonts w:ascii="Times New Roman" w:eastAsia="Times New Roman" w:hAnsi="Times New Roman" w:cs="Times New Roman"/>
                <w:i/>
                <w:iCs/>
                <w:sz w:val="24"/>
                <w:szCs w:val="24"/>
              </w:rPr>
              <w:t>u</w:t>
            </w:r>
            <w:r w:rsidRPr="00A141CB">
              <w:rPr>
                <w:rFonts w:ascii="Times New Roman" w:eastAsia="Times New Roman" w:hAnsi="Times New Roman" w:cs="Times New Roman"/>
                <w:i/>
                <w:iCs/>
                <w:sz w:val="24"/>
                <w:szCs w:val="24"/>
              </w:rPr>
              <w:t xml:space="preserve">niversal </w:t>
            </w:r>
            <w:r>
              <w:rPr>
                <w:rFonts w:ascii="Times New Roman" w:eastAsia="Times New Roman" w:hAnsi="Times New Roman" w:cs="Times New Roman"/>
                <w:i/>
                <w:iCs/>
                <w:sz w:val="24"/>
                <w:szCs w:val="24"/>
              </w:rPr>
              <w:t>p</w:t>
            </w:r>
            <w:r w:rsidRPr="00A141CB">
              <w:rPr>
                <w:rFonts w:ascii="Times New Roman" w:eastAsia="Times New Roman" w:hAnsi="Times New Roman" w:cs="Times New Roman"/>
                <w:i/>
                <w:iCs/>
                <w:sz w:val="24"/>
                <w:szCs w:val="24"/>
              </w:rPr>
              <w:t>recautions</w:t>
            </w:r>
            <w:r w:rsidRPr="00A141CB">
              <w:rPr>
                <w:rFonts w:ascii="Times New Roman" w:eastAsia="Times New Roman" w:hAnsi="Times New Roman" w:cs="Times New Roman"/>
                <w:sz w:val="24"/>
                <w:szCs w:val="24"/>
              </w:rPr>
              <w:t>?</w:t>
            </w:r>
          </w:p>
          <w:p w14:paraId="5D909705" w14:textId="77777777" w:rsidR="005C53DD" w:rsidRPr="009C4A1C" w:rsidRDefault="005C53DD" w:rsidP="00720223">
            <w:pPr>
              <w:pStyle w:val="ListParagraph"/>
              <w:ind w:left="444"/>
              <w:rPr>
                <w:rFonts w:ascii="Times New Roman" w:eastAsia="Times New Roman" w:hAnsi="Times New Roman" w:cs="Times New Roman"/>
                <w:sz w:val="24"/>
                <w:szCs w:val="24"/>
              </w:rPr>
            </w:pPr>
          </w:p>
        </w:tc>
        <w:tc>
          <w:tcPr>
            <w:tcW w:w="626" w:type="pct"/>
          </w:tcPr>
          <w:p w14:paraId="0EFE8C43" w14:textId="4442325F" w:rsidR="005C53DD" w:rsidRPr="009C4A1C" w:rsidRDefault="005C53DD" w:rsidP="00720223">
            <w:pPr>
              <w:rPr>
                <w:rFonts w:ascii="Times New Roman" w:eastAsia="Times New Roman" w:hAnsi="Times New Roman" w:cs="Times New Roman"/>
                <w:sz w:val="24"/>
                <w:szCs w:val="24"/>
              </w:rPr>
            </w:pPr>
            <w:r w:rsidRPr="00095736">
              <w:rPr>
                <w:rFonts w:ascii="Times New Roman" w:eastAsia="Times New Roman" w:hAnsi="Times New Roman" w:cs="Times New Roman"/>
                <w:sz w:val="24"/>
                <w:szCs w:val="24"/>
              </w:rPr>
              <w:t>History and Social Sciences:</w:t>
            </w:r>
            <w:r>
              <w:rPr>
                <w:rFonts w:ascii="Times New Roman" w:eastAsia="Times New Roman" w:hAnsi="Times New Roman" w:cs="Times New Roman"/>
                <w:sz w:val="24"/>
                <w:szCs w:val="24"/>
              </w:rPr>
              <w:t xml:space="preserve"> </w:t>
            </w:r>
            <w:r w:rsidRPr="00095736">
              <w:rPr>
                <w:rFonts w:ascii="Times New Roman" w:eastAsia="Times New Roman" w:hAnsi="Times New Roman" w:cs="Times New Roman"/>
                <w:sz w:val="24"/>
                <w:szCs w:val="24"/>
              </w:rPr>
              <w:t>WHII.3, WHII.7</w:t>
            </w:r>
          </w:p>
        </w:tc>
        <w:tc>
          <w:tcPr>
            <w:tcW w:w="697" w:type="pct"/>
            <w:gridSpan w:val="3"/>
          </w:tcPr>
          <w:p w14:paraId="3A933569" w14:textId="77777777" w:rsidR="005C53DD" w:rsidRDefault="005C53DD" w:rsidP="00720223">
            <w:pPr>
              <w:ind w:left="22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Laws and </w:t>
            </w:r>
          </w:p>
          <w:p w14:paraId="3C74E140" w14:textId="77777777" w:rsidR="005C53DD" w:rsidRDefault="005C53DD" w:rsidP="00720223">
            <w:p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Regulations</w:t>
            </w:r>
          </w:p>
          <w:p w14:paraId="6AF22180" w14:textId="77777777" w:rsidR="005C53DD" w:rsidRDefault="005C53DD" w:rsidP="00720223">
            <w:pPr>
              <w:ind w:left="223"/>
              <w:rPr>
                <w:rFonts w:ascii="Times New Roman" w:eastAsia="Times New Roman" w:hAnsi="Times New Roman" w:cs="Times New Roman"/>
                <w:sz w:val="24"/>
                <w:szCs w:val="24"/>
              </w:rPr>
            </w:pPr>
            <w:r>
              <w:rPr>
                <w:rFonts w:ascii="Times New Roman" w:eastAsia="Times New Roman" w:hAnsi="Times New Roman" w:cs="Times New Roman"/>
                <w:sz w:val="24"/>
                <w:szCs w:val="24"/>
              </w:rPr>
              <w:t>3. General sciences</w:t>
            </w:r>
          </w:p>
          <w:p w14:paraId="65FC0FC1" w14:textId="77777777" w:rsidR="005C53DD" w:rsidRPr="009D6373" w:rsidRDefault="005C53DD" w:rsidP="00720223">
            <w:pPr>
              <w:pStyle w:val="sectbi2"/>
              <w:spacing w:before="0" w:beforeAutospacing="0" w:after="0" w:afterAutospacing="0"/>
              <w:ind w:left="763" w:hanging="270"/>
              <w:textAlignment w:val="baseline"/>
              <w:rPr>
                <w:color w:val="444444"/>
              </w:rPr>
            </w:pPr>
            <w:r w:rsidRPr="009D6373">
              <w:rPr>
                <w:color w:val="444444"/>
              </w:rPr>
              <w:t>a. Principles and practices of infection control</w:t>
            </w:r>
          </w:p>
          <w:p w14:paraId="11F53A74" w14:textId="77777777" w:rsidR="005C53DD" w:rsidRPr="009D6373" w:rsidRDefault="005C53DD" w:rsidP="00720223">
            <w:pPr>
              <w:pStyle w:val="sectbi2"/>
              <w:spacing w:before="0" w:beforeAutospacing="0" w:after="0" w:afterAutospacing="0"/>
              <w:ind w:left="763" w:hanging="270"/>
              <w:textAlignment w:val="baseline"/>
              <w:rPr>
                <w:color w:val="444444"/>
              </w:rPr>
            </w:pPr>
            <w:r w:rsidRPr="009D6373">
              <w:rPr>
                <w:color w:val="444444"/>
              </w:rPr>
              <w:t>b. Safety Data Sheet (SDS)</w:t>
            </w:r>
          </w:p>
          <w:p w14:paraId="07D037BB" w14:textId="77777777" w:rsidR="005C53DD" w:rsidRPr="009D6373" w:rsidRDefault="005C53DD" w:rsidP="00720223">
            <w:pPr>
              <w:pStyle w:val="sectbi2"/>
              <w:spacing w:before="0" w:beforeAutospacing="0" w:after="0" w:afterAutospacing="0"/>
              <w:ind w:left="763" w:hanging="270"/>
              <w:textAlignment w:val="baseline"/>
              <w:rPr>
                <w:color w:val="444444"/>
              </w:rPr>
            </w:pPr>
            <w:r w:rsidRPr="009D6373">
              <w:rPr>
                <w:color w:val="444444"/>
              </w:rPr>
              <w:t>c. Chemical usage and safety</w:t>
            </w:r>
          </w:p>
          <w:p w14:paraId="565799F7" w14:textId="59F6AE44" w:rsidR="005C53DD" w:rsidRPr="00720223" w:rsidRDefault="005C53DD">
            <w:pPr>
              <w:pStyle w:val="ListParagraph"/>
              <w:numPr>
                <w:ilvl w:val="0"/>
                <w:numId w:val="143"/>
              </w:numPr>
              <w:rPr>
                <w:rFonts w:ascii="Times New Roman" w:eastAsia="Times New Roman" w:hAnsi="Times New Roman" w:cs="Times New Roman"/>
                <w:sz w:val="24"/>
                <w:szCs w:val="24"/>
              </w:rPr>
            </w:pPr>
            <w:r w:rsidRPr="00720223">
              <w:rPr>
                <w:rFonts w:ascii="Times New Roman" w:eastAsia="Times New Roman" w:hAnsi="Times New Roman" w:cs="Times New Roman"/>
                <w:sz w:val="24"/>
                <w:szCs w:val="24"/>
              </w:rPr>
              <w:t>Exam Domain I.A</w:t>
            </w:r>
          </w:p>
        </w:tc>
        <w:tc>
          <w:tcPr>
            <w:tcW w:w="575" w:type="pct"/>
          </w:tcPr>
          <w:p w14:paraId="5E59189F" w14:textId="77777777" w:rsidR="005C53DD" w:rsidRDefault="005C53DD" w:rsidP="005C53DD">
            <w:pPr>
              <w:rPr>
                <w:rFonts w:ascii="Times New Roman" w:eastAsia="Times New Roman" w:hAnsi="Times New Roman" w:cs="Times New Roman"/>
                <w:sz w:val="24"/>
                <w:szCs w:val="24"/>
              </w:rPr>
            </w:pPr>
            <w:r w:rsidRPr="005C53DD">
              <w:rPr>
                <w:rFonts w:ascii="Times New Roman" w:eastAsia="Times New Roman" w:hAnsi="Times New Roman" w:cs="Times New Roman"/>
                <w:sz w:val="24"/>
                <w:szCs w:val="24"/>
              </w:rPr>
              <w:t>Occupational Health and Safety Scrapbook</w:t>
            </w:r>
          </w:p>
          <w:p w14:paraId="1B128719" w14:textId="77777777" w:rsidR="005C53DD" w:rsidRPr="005C53DD" w:rsidRDefault="005C53DD" w:rsidP="005C53DD">
            <w:pPr>
              <w:rPr>
                <w:rFonts w:ascii="Times New Roman" w:eastAsia="Times New Roman" w:hAnsi="Times New Roman" w:cs="Times New Roman"/>
                <w:sz w:val="24"/>
                <w:szCs w:val="24"/>
              </w:rPr>
            </w:pPr>
          </w:p>
          <w:p w14:paraId="4912F830" w14:textId="0921E9EB" w:rsidR="005C53DD" w:rsidRDefault="005C53DD" w:rsidP="005C53DD">
            <w:pPr>
              <w:rPr>
                <w:rFonts w:ascii="Times New Roman" w:eastAsia="Times New Roman" w:hAnsi="Times New Roman" w:cs="Times New Roman"/>
                <w:sz w:val="24"/>
                <w:szCs w:val="24"/>
              </w:rPr>
            </w:pPr>
          </w:p>
        </w:tc>
      </w:tr>
      <w:tr w:rsidR="005C53DD" w:rsidRPr="009C4A1C" w14:paraId="575A4542" w14:textId="77C834BB" w:rsidTr="005C53DD">
        <w:trPr>
          <w:gridAfter w:val="1"/>
          <w:wAfter w:w="49" w:type="pct"/>
        </w:trPr>
        <w:tc>
          <w:tcPr>
            <w:tcW w:w="168" w:type="pct"/>
          </w:tcPr>
          <w:p w14:paraId="111D4023" w14:textId="2568E750" w:rsidR="005C53DD" w:rsidRPr="009C4A1C" w:rsidRDefault="005C53DD" w:rsidP="00720223">
            <w:pP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620" w:type="pct"/>
            <w:tcMar>
              <w:top w:w="43" w:type="dxa"/>
              <w:left w:w="115" w:type="dxa"/>
              <w:bottom w:w="43" w:type="dxa"/>
              <w:right w:w="115" w:type="dxa"/>
            </w:tcMar>
          </w:tcPr>
          <w:p w14:paraId="447EA188" w14:textId="77777777" w:rsidR="005C53DD" w:rsidRDefault="005C53DD" w:rsidP="00720223">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Demonstrate safety practices when working with chemicals. </w:t>
            </w:r>
          </w:p>
          <w:p w14:paraId="2A3237E3" w14:textId="77777777" w:rsidR="005C53DD" w:rsidRPr="009C4A1C" w:rsidRDefault="005C53DD" w:rsidP="00720223">
            <w:pPr>
              <w:rPr>
                <w:rFonts w:ascii="Times New Roman" w:eastAsia="Times New Roman" w:hAnsi="Times New Roman" w:cs="Times New Roman"/>
                <w:sz w:val="24"/>
                <w:szCs w:val="24"/>
              </w:rPr>
            </w:pPr>
          </w:p>
        </w:tc>
        <w:tc>
          <w:tcPr>
            <w:tcW w:w="1115" w:type="pct"/>
            <w:gridSpan w:val="2"/>
          </w:tcPr>
          <w:p w14:paraId="4907C475" w14:textId="77777777" w:rsidR="005C53DD" w:rsidRPr="00A141CB" w:rsidRDefault="005C53DD" w:rsidP="00720223">
            <w:p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Demonstration should include</w:t>
            </w:r>
          </w:p>
          <w:p w14:paraId="4A08A57A" w14:textId="77777777" w:rsidR="005C53DD" w:rsidRPr="00A141CB" w:rsidRDefault="005C53DD" w:rsidP="00720223">
            <w:pPr>
              <w:numPr>
                <w:ilvl w:val="0"/>
                <w:numId w:val="11"/>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washing and sanitizing hands before and after every service</w:t>
            </w:r>
          </w:p>
          <w:p w14:paraId="48C12584" w14:textId="77777777" w:rsidR="005C53DD" w:rsidRPr="00A141CB" w:rsidRDefault="005C53DD" w:rsidP="00720223">
            <w:pPr>
              <w:numPr>
                <w:ilvl w:val="0"/>
                <w:numId w:val="11"/>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reading and following manufacturer directions for products being used</w:t>
            </w:r>
          </w:p>
          <w:p w14:paraId="34C91DE2" w14:textId="6913665A" w:rsidR="005C53DD" w:rsidRPr="00A141CB" w:rsidRDefault="005C53DD" w:rsidP="00720223">
            <w:pPr>
              <w:numPr>
                <w:ilvl w:val="0"/>
                <w:numId w:val="1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using and disposing of personal protective equipment (PPE) (e.g., gloves, aprons, masks), </w:t>
            </w:r>
            <w:r w:rsidRPr="00A141CB">
              <w:rPr>
                <w:rFonts w:ascii="Times New Roman" w:eastAsia="Times New Roman" w:hAnsi="Times New Roman" w:cs="Times New Roman"/>
                <w:sz w:val="24"/>
                <w:szCs w:val="24"/>
              </w:rPr>
              <w:t>when necessary</w:t>
            </w:r>
          </w:p>
          <w:p w14:paraId="228C3448" w14:textId="16788046" w:rsidR="005C53DD" w:rsidRPr="00A141CB" w:rsidRDefault="005C53DD" w:rsidP="00720223">
            <w:pPr>
              <w:numPr>
                <w:ilvl w:val="0"/>
                <w:numId w:val="11"/>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 xml:space="preserve">removing products completely from </w:t>
            </w:r>
            <w:r>
              <w:rPr>
                <w:rFonts w:ascii="Times New Roman" w:eastAsia="Times New Roman" w:hAnsi="Times New Roman" w:cs="Times New Roman"/>
                <w:sz w:val="24"/>
                <w:szCs w:val="24"/>
              </w:rPr>
              <w:t xml:space="preserve">the </w:t>
            </w:r>
            <w:r w:rsidRPr="00A141CB">
              <w:rPr>
                <w:rFonts w:ascii="Times New Roman" w:eastAsia="Times New Roman" w:hAnsi="Times New Roman" w:cs="Times New Roman"/>
                <w:sz w:val="24"/>
                <w:szCs w:val="24"/>
              </w:rPr>
              <w:t>skin of employee and client</w:t>
            </w:r>
          </w:p>
          <w:p w14:paraId="77BE6513" w14:textId="77777777" w:rsidR="005C53DD" w:rsidRPr="00A141CB" w:rsidRDefault="005C53DD" w:rsidP="00720223">
            <w:pPr>
              <w:numPr>
                <w:ilvl w:val="0"/>
                <w:numId w:val="1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securing chemicals when not in use</w:t>
            </w:r>
            <w:r w:rsidRPr="00A141CB">
              <w:rPr>
                <w:rFonts w:ascii="Times New Roman" w:eastAsia="Times New Roman" w:hAnsi="Times New Roman" w:cs="Times New Roman"/>
                <w:sz w:val="24"/>
                <w:szCs w:val="24"/>
              </w:rPr>
              <w:t>.</w:t>
            </w:r>
          </w:p>
          <w:p w14:paraId="6396C9A4" w14:textId="77777777" w:rsidR="005C53DD" w:rsidRPr="009C4A1C" w:rsidRDefault="005C53DD" w:rsidP="00720223">
            <w:pPr>
              <w:shd w:val="clear" w:color="auto" w:fill="FFFFFF"/>
              <w:rPr>
                <w:rFonts w:ascii="Times New Roman" w:eastAsia="Times New Roman" w:hAnsi="Times New Roman" w:cs="Times New Roman"/>
                <w:sz w:val="24"/>
                <w:szCs w:val="24"/>
              </w:rPr>
            </w:pPr>
          </w:p>
        </w:tc>
        <w:tc>
          <w:tcPr>
            <w:tcW w:w="1150" w:type="pct"/>
            <w:gridSpan w:val="3"/>
          </w:tcPr>
          <w:p w14:paraId="5E388F93" w14:textId="77777777" w:rsidR="005C53DD" w:rsidRPr="007F0F72" w:rsidRDefault="005C53DD" w:rsidP="00720223">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3AE8D60A" w14:textId="77777777" w:rsidR="005C53DD" w:rsidRPr="00A141CB" w:rsidRDefault="005C53DD" w:rsidP="00720223">
            <w:pPr>
              <w:numPr>
                <w:ilvl w:val="0"/>
                <w:numId w:val="12"/>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Why is it necessary to examine the client's skin, hands, and feet for abrasions, disorders, and diseases?</w:t>
            </w:r>
          </w:p>
          <w:p w14:paraId="11681D18" w14:textId="77777777" w:rsidR="005C53DD" w:rsidRPr="00A141CB" w:rsidRDefault="005C53DD" w:rsidP="00720223">
            <w:pPr>
              <w:numPr>
                <w:ilvl w:val="0"/>
                <w:numId w:val="12"/>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What should be done if the client has skin damage?</w:t>
            </w:r>
          </w:p>
          <w:p w14:paraId="6230E4ED" w14:textId="77777777" w:rsidR="005C53DD" w:rsidRPr="00A141CB" w:rsidRDefault="005C53DD" w:rsidP="00720223">
            <w:pPr>
              <w:numPr>
                <w:ilvl w:val="0"/>
                <w:numId w:val="12"/>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Why is it necessary to read and follow manufacturer directions for chemicals?</w:t>
            </w:r>
          </w:p>
          <w:p w14:paraId="08CB55AE" w14:textId="77777777" w:rsidR="005C53DD" w:rsidRPr="00A141CB" w:rsidRDefault="005C53DD" w:rsidP="00720223">
            <w:pPr>
              <w:numPr>
                <w:ilvl w:val="0"/>
                <w:numId w:val="12"/>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When should gloves be worn?</w:t>
            </w:r>
          </w:p>
          <w:p w14:paraId="7BA2B82B" w14:textId="77777777" w:rsidR="005C53DD" w:rsidRPr="00A141CB" w:rsidRDefault="005C53DD" w:rsidP="00720223">
            <w:pPr>
              <w:numPr>
                <w:ilvl w:val="0"/>
                <w:numId w:val="12"/>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 xml:space="preserve">What can happen if the treatment product is not </w:t>
            </w:r>
            <w:r>
              <w:rPr>
                <w:rFonts w:ascii="Times New Roman" w:eastAsia="Times New Roman" w:hAnsi="Times New Roman" w:cs="Times New Roman"/>
                <w:sz w:val="24"/>
                <w:szCs w:val="24"/>
              </w:rPr>
              <w:t xml:space="preserve">completely </w:t>
            </w:r>
            <w:r w:rsidRPr="00A141CB">
              <w:rPr>
                <w:rFonts w:ascii="Times New Roman" w:eastAsia="Times New Roman" w:hAnsi="Times New Roman" w:cs="Times New Roman"/>
                <w:sz w:val="24"/>
                <w:szCs w:val="24"/>
              </w:rPr>
              <w:t>removed from</w:t>
            </w:r>
            <w:r>
              <w:rPr>
                <w:rFonts w:ascii="Times New Roman" w:eastAsia="Times New Roman" w:hAnsi="Times New Roman" w:cs="Times New Roman"/>
                <w:sz w:val="24"/>
                <w:szCs w:val="24"/>
              </w:rPr>
              <w:t xml:space="preserve"> one’s</w:t>
            </w:r>
            <w:r w:rsidRPr="00A141CB">
              <w:rPr>
                <w:rFonts w:ascii="Times New Roman" w:eastAsia="Times New Roman" w:hAnsi="Times New Roman" w:cs="Times New Roman"/>
                <w:sz w:val="24"/>
                <w:szCs w:val="24"/>
              </w:rPr>
              <w:t xml:space="preserve"> skin?</w:t>
            </w:r>
          </w:p>
          <w:p w14:paraId="2C804029" w14:textId="77777777" w:rsidR="005C53DD" w:rsidRPr="00A141CB" w:rsidRDefault="005C53DD" w:rsidP="00720223">
            <w:pPr>
              <w:numPr>
                <w:ilvl w:val="0"/>
                <w:numId w:val="12"/>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 xml:space="preserve">When is it necessary to apply moisturizer </w:t>
            </w:r>
            <w:r>
              <w:rPr>
                <w:rFonts w:ascii="Times New Roman" w:eastAsia="Times New Roman" w:hAnsi="Times New Roman" w:cs="Times New Roman"/>
                <w:sz w:val="24"/>
                <w:szCs w:val="24"/>
              </w:rPr>
              <w:t>upon</w:t>
            </w:r>
            <w:r w:rsidRPr="00A141CB">
              <w:rPr>
                <w:rFonts w:ascii="Times New Roman" w:eastAsia="Times New Roman" w:hAnsi="Times New Roman" w:cs="Times New Roman"/>
                <w:sz w:val="24"/>
                <w:szCs w:val="24"/>
              </w:rPr>
              <w:t xml:space="preserve"> completion of a service?</w:t>
            </w:r>
          </w:p>
          <w:p w14:paraId="2AC2920A" w14:textId="77777777" w:rsidR="005C53DD" w:rsidRPr="009C4A1C" w:rsidRDefault="005C53DD" w:rsidP="00720223">
            <w:pPr>
              <w:pStyle w:val="ListParagraph"/>
              <w:ind w:left="444"/>
              <w:rPr>
                <w:rFonts w:ascii="Times New Roman" w:eastAsia="Times New Roman" w:hAnsi="Times New Roman" w:cs="Times New Roman"/>
                <w:sz w:val="24"/>
                <w:szCs w:val="24"/>
              </w:rPr>
            </w:pPr>
          </w:p>
        </w:tc>
        <w:tc>
          <w:tcPr>
            <w:tcW w:w="626" w:type="pct"/>
          </w:tcPr>
          <w:p w14:paraId="4F2A2628" w14:textId="77777777" w:rsidR="005C53DD" w:rsidRDefault="005C53DD" w:rsidP="00720223">
            <w:pPr>
              <w:spacing w:before="100" w:beforeAutospacing="1" w:after="100" w:afterAutospacing="1"/>
              <w:ind w:left="30"/>
              <w:rPr>
                <w:rFonts w:ascii="Times New Roman" w:eastAsia="Times New Roman" w:hAnsi="Times New Roman" w:cs="Times New Roman"/>
                <w:sz w:val="24"/>
                <w:szCs w:val="24"/>
              </w:rPr>
            </w:pPr>
            <w:r w:rsidRPr="00450079">
              <w:rPr>
                <w:rFonts w:ascii="Times New Roman" w:eastAsia="Times New Roman" w:hAnsi="Times New Roman" w:cs="Times New Roman"/>
                <w:sz w:val="24"/>
                <w:szCs w:val="24"/>
              </w:rPr>
              <w:t>English: 11.RI,</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12.RI</w:t>
            </w:r>
          </w:p>
          <w:p w14:paraId="05694DF9" w14:textId="1F06AE64" w:rsidR="005C53DD" w:rsidRPr="009C4A1C" w:rsidRDefault="005C53DD" w:rsidP="00720223">
            <w:pPr>
              <w:rPr>
                <w:rFonts w:ascii="Times New Roman" w:eastAsia="Times New Roman" w:hAnsi="Times New Roman" w:cs="Times New Roman"/>
                <w:sz w:val="24"/>
                <w:szCs w:val="24"/>
              </w:rPr>
            </w:pPr>
            <w:r w:rsidRPr="00095736">
              <w:rPr>
                <w:rFonts w:ascii="Times New Roman" w:eastAsia="Times New Roman" w:hAnsi="Times New Roman" w:cs="Times New Roman"/>
                <w:sz w:val="24"/>
                <w:szCs w:val="24"/>
              </w:rPr>
              <w:t>History and Social Sciences:</w:t>
            </w:r>
            <w:r>
              <w:rPr>
                <w:rFonts w:ascii="Times New Roman" w:eastAsia="Times New Roman" w:hAnsi="Times New Roman" w:cs="Times New Roman"/>
                <w:sz w:val="24"/>
                <w:szCs w:val="24"/>
              </w:rPr>
              <w:t xml:space="preserve"> </w:t>
            </w:r>
            <w:r w:rsidRPr="00095736">
              <w:rPr>
                <w:rFonts w:ascii="Times New Roman" w:eastAsia="Times New Roman" w:hAnsi="Times New Roman" w:cs="Times New Roman"/>
                <w:sz w:val="24"/>
                <w:szCs w:val="24"/>
              </w:rPr>
              <w:t>WHII.7, VUS.10</w:t>
            </w:r>
          </w:p>
        </w:tc>
        <w:tc>
          <w:tcPr>
            <w:tcW w:w="697" w:type="pct"/>
            <w:gridSpan w:val="3"/>
          </w:tcPr>
          <w:p w14:paraId="5E5CEE58" w14:textId="77777777" w:rsidR="005C53DD" w:rsidRDefault="005C53DD" w:rsidP="00720223">
            <w:pPr>
              <w:ind w:left="22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Laws and </w:t>
            </w:r>
          </w:p>
          <w:p w14:paraId="2E3092C4" w14:textId="77777777" w:rsidR="005C53DD" w:rsidRDefault="005C53DD" w:rsidP="00720223">
            <w:p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Regulations</w:t>
            </w:r>
          </w:p>
          <w:p w14:paraId="187B3928" w14:textId="77777777" w:rsidR="005C53DD" w:rsidRDefault="005C53DD" w:rsidP="00720223">
            <w:pPr>
              <w:ind w:left="223"/>
              <w:rPr>
                <w:rFonts w:ascii="Times New Roman" w:eastAsia="Times New Roman" w:hAnsi="Times New Roman" w:cs="Times New Roman"/>
                <w:sz w:val="24"/>
                <w:szCs w:val="24"/>
              </w:rPr>
            </w:pPr>
            <w:r>
              <w:rPr>
                <w:rFonts w:ascii="Times New Roman" w:eastAsia="Times New Roman" w:hAnsi="Times New Roman" w:cs="Times New Roman"/>
                <w:sz w:val="24"/>
                <w:szCs w:val="24"/>
              </w:rPr>
              <w:t>3. General sciences</w:t>
            </w:r>
          </w:p>
          <w:p w14:paraId="4A4C5FBD" w14:textId="77777777" w:rsidR="005C53DD" w:rsidRPr="009D6373" w:rsidRDefault="005C53DD" w:rsidP="00720223">
            <w:pPr>
              <w:pStyle w:val="sectbi2"/>
              <w:spacing w:before="0" w:beforeAutospacing="0" w:after="0" w:afterAutospacing="0"/>
              <w:ind w:left="763" w:hanging="270"/>
              <w:textAlignment w:val="baseline"/>
              <w:rPr>
                <w:color w:val="444444"/>
              </w:rPr>
            </w:pPr>
            <w:r w:rsidRPr="009D6373">
              <w:rPr>
                <w:color w:val="444444"/>
              </w:rPr>
              <w:t>a. Principles and practices of infection control</w:t>
            </w:r>
          </w:p>
          <w:p w14:paraId="6F01B5F1" w14:textId="77777777" w:rsidR="005C53DD" w:rsidRPr="009D6373" w:rsidRDefault="005C53DD" w:rsidP="00720223">
            <w:pPr>
              <w:pStyle w:val="sectbi2"/>
              <w:spacing w:before="0" w:beforeAutospacing="0" w:after="0" w:afterAutospacing="0"/>
              <w:ind w:left="763" w:hanging="270"/>
              <w:textAlignment w:val="baseline"/>
              <w:rPr>
                <w:color w:val="444444"/>
              </w:rPr>
            </w:pPr>
            <w:r w:rsidRPr="009D6373">
              <w:rPr>
                <w:color w:val="444444"/>
              </w:rPr>
              <w:t>b. Safety Data Sheet (SDS)</w:t>
            </w:r>
          </w:p>
          <w:p w14:paraId="2FADC80D" w14:textId="77777777" w:rsidR="005C53DD" w:rsidRPr="009D6373" w:rsidRDefault="005C53DD" w:rsidP="00720223">
            <w:pPr>
              <w:pStyle w:val="sectbi2"/>
              <w:spacing w:before="0" w:beforeAutospacing="0" w:after="0" w:afterAutospacing="0"/>
              <w:ind w:left="763" w:hanging="270"/>
              <w:textAlignment w:val="baseline"/>
              <w:rPr>
                <w:color w:val="444444"/>
              </w:rPr>
            </w:pPr>
            <w:r w:rsidRPr="009D6373">
              <w:rPr>
                <w:color w:val="444444"/>
              </w:rPr>
              <w:t>c. Chemical usage and safety</w:t>
            </w:r>
          </w:p>
          <w:p w14:paraId="38E06AF9" w14:textId="77777777" w:rsidR="005C53DD" w:rsidRPr="000B2C5B" w:rsidRDefault="005C53DD">
            <w:pPr>
              <w:pStyle w:val="ListParagraph"/>
              <w:numPr>
                <w:ilvl w:val="0"/>
                <w:numId w:val="143"/>
              </w:numPr>
              <w:spacing w:before="100" w:beforeAutospacing="1" w:after="100" w:afterAutospacing="1"/>
              <w:ind w:left="493" w:hanging="223"/>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 xml:space="preserve">Exam Domain </w:t>
            </w:r>
            <w:r>
              <w:rPr>
                <w:rFonts w:ascii="Times New Roman" w:eastAsia="Times New Roman" w:hAnsi="Times New Roman" w:cs="Times New Roman"/>
                <w:sz w:val="24"/>
                <w:szCs w:val="24"/>
              </w:rPr>
              <w:t>I</w:t>
            </w:r>
            <w:r w:rsidRPr="000B2C5B">
              <w:rPr>
                <w:rFonts w:ascii="Times New Roman" w:eastAsia="Times New Roman" w:hAnsi="Times New Roman" w:cs="Times New Roman"/>
                <w:sz w:val="24"/>
                <w:szCs w:val="24"/>
              </w:rPr>
              <w:t>.A</w:t>
            </w:r>
            <w:r>
              <w:rPr>
                <w:rFonts w:ascii="Times New Roman" w:eastAsia="Times New Roman" w:hAnsi="Times New Roman" w:cs="Times New Roman"/>
                <w:sz w:val="24"/>
                <w:szCs w:val="24"/>
              </w:rPr>
              <w:t xml:space="preserve"> and I.C</w:t>
            </w:r>
          </w:p>
          <w:p w14:paraId="33E0EFBF" w14:textId="77777777" w:rsidR="005C53DD" w:rsidRPr="009C4A1C" w:rsidRDefault="005C53DD" w:rsidP="00720223">
            <w:pPr>
              <w:rPr>
                <w:rFonts w:ascii="Times New Roman" w:eastAsia="Times New Roman" w:hAnsi="Times New Roman" w:cs="Times New Roman"/>
                <w:sz w:val="24"/>
                <w:szCs w:val="24"/>
              </w:rPr>
            </w:pPr>
          </w:p>
        </w:tc>
        <w:tc>
          <w:tcPr>
            <w:tcW w:w="575" w:type="pct"/>
          </w:tcPr>
          <w:p w14:paraId="7517923E" w14:textId="77777777" w:rsidR="005C53DD" w:rsidRPr="005C53DD" w:rsidRDefault="005C53DD" w:rsidP="005C53DD">
            <w:pPr>
              <w:rPr>
                <w:rFonts w:ascii="Times New Roman" w:eastAsia="Times New Roman" w:hAnsi="Times New Roman" w:cs="Times New Roman"/>
                <w:sz w:val="24"/>
                <w:szCs w:val="24"/>
              </w:rPr>
            </w:pPr>
            <w:r w:rsidRPr="005C53DD">
              <w:rPr>
                <w:rFonts w:ascii="Times New Roman" w:eastAsia="Times New Roman" w:hAnsi="Times New Roman" w:cs="Times New Roman"/>
                <w:sz w:val="24"/>
                <w:szCs w:val="24"/>
              </w:rPr>
              <w:t>Occupational Health and Safety Scrapbook</w:t>
            </w:r>
          </w:p>
          <w:p w14:paraId="2452455E" w14:textId="77777777" w:rsidR="005C53DD" w:rsidRPr="005C53DD" w:rsidRDefault="005C53DD" w:rsidP="005C53DD">
            <w:pPr>
              <w:rPr>
                <w:rFonts w:ascii="Times New Roman" w:eastAsia="Times New Roman" w:hAnsi="Times New Roman" w:cs="Times New Roman"/>
                <w:sz w:val="24"/>
                <w:szCs w:val="24"/>
              </w:rPr>
            </w:pPr>
          </w:p>
          <w:p w14:paraId="32F6BBFD" w14:textId="77777777" w:rsidR="005C53DD" w:rsidRDefault="005C53DD" w:rsidP="005C53DD">
            <w:pPr>
              <w:rPr>
                <w:rFonts w:ascii="Times New Roman" w:eastAsia="Times New Roman" w:hAnsi="Times New Roman" w:cs="Times New Roman"/>
                <w:sz w:val="24"/>
                <w:szCs w:val="24"/>
              </w:rPr>
            </w:pPr>
            <w:r w:rsidRPr="005C53DD">
              <w:rPr>
                <w:rFonts w:ascii="Times New Roman" w:eastAsia="Times New Roman" w:hAnsi="Times New Roman" w:cs="Times New Roman"/>
                <w:sz w:val="24"/>
                <w:szCs w:val="24"/>
              </w:rPr>
              <w:t>Occupational Scrapbook</w:t>
            </w:r>
          </w:p>
          <w:p w14:paraId="32776DE9" w14:textId="77777777" w:rsidR="005C53DD" w:rsidRDefault="005C53DD" w:rsidP="005C53DD">
            <w:pPr>
              <w:rPr>
                <w:rFonts w:ascii="Times New Roman" w:eastAsia="Times New Roman" w:hAnsi="Times New Roman" w:cs="Times New Roman"/>
                <w:sz w:val="24"/>
                <w:szCs w:val="24"/>
              </w:rPr>
            </w:pPr>
          </w:p>
          <w:p w14:paraId="569BEE55" w14:textId="2B261684" w:rsidR="005C53DD" w:rsidRDefault="005C53DD" w:rsidP="005C53DD">
            <w:pPr>
              <w:rPr>
                <w:rFonts w:ascii="Times New Roman" w:eastAsia="Times New Roman" w:hAnsi="Times New Roman" w:cs="Times New Roman"/>
                <w:sz w:val="24"/>
                <w:szCs w:val="24"/>
              </w:rPr>
            </w:pPr>
            <w:r w:rsidRPr="005C53DD">
              <w:rPr>
                <w:rFonts w:ascii="Times New Roman" w:eastAsia="Times New Roman" w:hAnsi="Times New Roman" w:cs="Times New Roman"/>
                <w:sz w:val="24"/>
                <w:szCs w:val="24"/>
              </w:rPr>
              <w:t>Job Demo A</w:t>
            </w:r>
          </w:p>
        </w:tc>
      </w:tr>
      <w:tr w:rsidR="005C53DD" w:rsidRPr="009C4A1C" w14:paraId="689B6D71" w14:textId="37130B38" w:rsidTr="005C53DD">
        <w:trPr>
          <w:gridAfter w:val="1"/>
          <w:wAfter w:w="49" w:type="pct"/>
        </w:trPr>
        <w:tc>
          <w:tcPr>
            <w:tcW w:w="168" w:type="pct"/>
            <w:shd w:val="clear" w:color="auto" w:fill="D0CECE" w:themeFill="background2" w:themeFillShade="E6"/>
          </w:tcPr>
          <w:p w14:paraId="1EC46C7A" w14:textId="77777777" w:rsidR="005C53DD" w:rsidRPr="009C4A1C" w:rsidRDefault="005C53DD" w:rsidP="00720223">
            <w:pPr>
              <w:rPr>
                <w:rFonts w:ascii="Times New Roman" w:eastAsia="Times New Roman" w:hAnsi="Times New Roman" w:cs="Times New Roman"/>
                <w:sz w:val="24"/>
                <w:szCs w:val="24"/>
              </w:rPr>
            </w:pPr>
          </w:p>
        </w:tc>
        <w:tc>
          <w:tcPr>
            <w:tcW w:w="620" w:type="pct"/>
            <w:shd w:val="clear" w:color="auto" w:fill="D0CECE" w:themeFill="background2" w:themeFillShade="E6"/>
            <w:tcMar>
              <w:top w:w="43" w:type="dxa"/>
              <w:left w:w="115" w:type="dxa"/>
              <w:bottom w:w="43" w:type="dxa"/>
              <w:right w:w="115" w:type="dxa"/>
            </w:tcMar>
            <w:vAlign w:val="center"/>
          </w:tcPr>
          <w:p w14:paraId="70825863" w14:textId="7E40FD18" w:rsidR="005C53DD" w:rsidRPr="009C4A1C" w:rsidRDefault="005C53DD" w:rsidP="00720223">
            <w:pPr>
              <w:rPr>
                <w:rFonts w:ascii="Times New Roman" w:eastAsia="Times New Roman" w:hAnsi="Times New Roman" w:cs="Times New Roman"/>
                <w:sz w:val="24"/>
                <w:szCs w:val="24"/>
              </w:rPr>
            </w:pPr>
            <w:r w:rsidRPr="008E6467">
              <w:rPr>
                <w:rFonts w:ascii="Times New Roman" w:eastAsia="Times New Roman" w:hAnsi="Times New Roman" w:cs="Times New Roman"/>
                <w:b/>
                <w:bCs/>
                <w:sz w:val="24"/>
                <w:szCs w:val="24"/>
              </w:rPr>
              <w:t xml:space="preserve">Maintaining, Sanitizing, </w:t>
            </w:r>
            <w:r>
              <w:rPr>
                <w:rFonts w:ascii="Times New Roman" w:eastAsia="Times New Roman" w:hAnsi="Times New Roman" w:cs="Times New Roman"/>
                <w:b/>
                <w:bCs/>
                <w:sz w:val="24"/>
                <w:szCs w:val="24"/>
              </w:rPr>
              <w:t>Cleaning,</w:t>
            </w:r>
            <w:r w:rsidRPr="008E6467">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 xml:space="preserve">and </w:t>
            </w:r>
            <w:r w:rsidRPr="008E6467">
              <w:rPr>
                <w:rFonts w:ascii="Times New Roman" w:eastAsia="Times New Roman" w:hAnsi="Times New Roman" w:cs="Times New Roman"/>
                <w:b/>
                <w:bCs/>
                <w:sz w:val="24"/>
                <w:szCs w:val="24"/>
              </w:rPr>
              <w:t>Disinfecting Implements, Equipment, and Facilities</w:t>
            </w:r>
          </w:p>
        </w:tc>
        <w:tc>
          <w:tcPr>
            <w:tcW w:w="1115" w:type="pct"/>
            <w:gridSpan w:val="2"/>
            <w:shd w:val="clear" w:color="auto" w:fill="D0CECE" w:themeFill="background2" w:themeFillShade="E6"/>
          </w:tcPr>
          <w:p w14:paraId="5385C686" w14:textId="77777777" w:rsidR="005C53DD" w:rsidRPr="006A42C6" w:rsidRDefault="005C53DD" w:rsidP="006A42C6"/>
        </w:tc>
        <w:tc>
          <w:tcPr>
            <w:tcW w:w="1150" w:type="pct"/>
            <w:gridSpan w:val="3"/>
            <w:shd w:val="clear" w:color="auto" w:fill="D0CECE" w:themeFill="background2" w:themeFillShade="E6"/>
            <w:vAlign w:val="center"/>
          </w:tcPr>
          <w:p w14:paraId="4E1DE68F" w14:textId="77777777" w:rsidR="005C53DD" w:rsidRPr="009C4A1C" w:rsidRDefault="005C53DD" w:rsidP="00720223">
            <w:pPr>
              <w:pStyle w:val="ListParagraph"/>
              <w:ind w:left="444"/>
              <w:rPr>
                <w:rFonts w:ascii="Times New Roman" w:eastAsia="Times New Roman" w:hAnsi="Times New Roman" w:cs="Times New Roman"/>
                <w:sz w:val="24"/>
                <w:szCs w:val="24"/>
              </w:rPr>
            </w:pPr>
          </w:p>
        </w:tc>
        <w:tc>
          <w:tcPr>
            <w:tcW w:w="626" w:type="pct"/>
            <w:shd w:val="clear" w:color="auto" w:fill="D0CECE" w:themeFill="background2" w:themeFillShade="E6"/>
          </w:tcPr>
          <w:p w14:paraId="6C22DAA8" w14:textId="77777777" w:rsidR="005C53DD" w:rsidRPr="009C4A1C" w:rsidRDefault="005C53DD" w:rsidP="00720223">
            <w:pPr>
              <w:rPr>
                <w:rFonts w:ascii="Times New Roman" w:eastAsia="Times New Roman" w:hAnsi="Times New Roman" w:cs="Times New Roman"/>
                <w:sz w:val="24"/>
                <w:szCs w:val="24"/>
              </w:rPr>
            </w:pPr>
          </w:p>
        </w:tc>
        <w:tc>
          <w:tcPr>
            <w:tcW w:w="697" w:type="pct"/>
            <w:gridSpan w:val="3"/>
            <w:shd w:val="clear" w:color="auto" w:fill="D0CECE" w:themeFill="background2" w:themeFillShade="E6"/>
          </w:tcPr>
          <w:p w14:paraId="102B4FA7" w14:textId="77777777" w:rsidR="005C53DD" w:rsidRPr="009C4A1C" w:rsidRDefault="005C53DD" w:rsidP="00720223">
            <w:pPr>
              <w:rPr>
                <w:rFonts w:ascii="Times New Roman" w:eastAsia="Times New Roman" w:hAnsi="Times New Roman" w:cs="Times New Roman"/>
                <w:sz w:val="24"/>
                <w:szCs w:val="24"/>
              </w:rPr>
            </w:pPr>
          </w:p>
        </w:tc>
        <w:tc>
          <w:tcPr>
            <w:tcW w:w="575" w:type="pct"/>
            <w:shd w:val="clear" w:color="auto" w:fill="D0CECE" w:themeFill="background2" w:themeFillShade="E6"/>
          </w:tcPr>
          <w:p w14:paraId="70A24319" w14:textId="77777777" w:rsidR="005C53DD" w:rsidRPr="009C4A1C" w:rsidRDefault="005C53DD" w:rsidP="00720223">
            <w:pPr>
              <w:rPr>
                <w:rFonts w:ascii="Times New Roman" w:eastAsia="Times New Roman" w:hAnsi="Times New Roman" w:cs="Times New Roman"/>
                <w:sz w:val="24"/>
                <w:szCs w:val="24"/>
              </w:rPr>
            </w:pPr>
          </w:p>
        </w:tc>
      </w:tr>
      <w:tr w:rsidR="005C53DD" w:rsidRPr="009C4A1C" w14:paraId="136E5CB4" w14:textId="1BF51B88" w:rsidTr="005C53DD">
        <w:trPr>
          <w:gridAfter w:val="1"/>
          <w:wAfter w:w="49" w:type="pct"/>
        </w:trPr>
        <w:tc>
          <w:tcPr>
            <w:tcW w:w="168" w:type="pct"/>
            <w:shd w:val="clear" w:color="auto" w:fill="FFFFFF" w:themeFill="background1"/>
          </w:tcPr>
          <w:p w14:paraId="5B0D9252" w14:textId="522FB57D" w:rsidR="005C53DD" w:rsidRPr="009C4A1C" w:rsidRDefault="005C53DD" w:rsidP="006A42C6">
            <w:pP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620" w:type="pct"/>
            <w:shd w:val="clear" w:color="auto" w:fill="FFFFFF" w:themeFill="background1"/>
            <w:tcMar>
              <w:top w:w="43" w:type="dxa"/>
              <w:left w:w="115" w:type="dxa"/>
              <w:bottom w:w="43" w:type="dxa"/>
              <w:right w:w="115" w:type="dxa"/>
            </w:tcMar>
          </w:tcPr>
          <w:p w14:paraId="0B525C2C" w14:textId="77777777" w:rsidR="005C53DD" w:rsidRDefault="005C53DD" w:rsidP="006A42C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Clean </w:t>
            </w:r>
            <w:r w:rsidRPr="008E6467">
              <w:rPr>
                <w:rFonts w:ascii="Times New Roman" w:eastAsia="Times New Roman" w:hAnsi="Times New Roman" w:cs="Times New Roman"/>
                <w:sz w:val="24"/>
                <w:szCs w:val="24"/>
              </w:rPr>
              <w:t xml:space="preserve">combs, brushes, shears, and other implements. </w:t>
            </w:r>
          </w:p>
          <w:p w14:paraId="32B3436F" w14:textId="77777777" w:rsidR="005C53DD" w:rsidRPr="009C4A1C" w:rsidRDefault="005C53DD" w:rsidP="006A42C6">
            <w:pPr>
              <w:rPr>
                <w:rFonts w:ascii="Times New Roman" w:eastAsia="Times New Roman" w:hAnsi="Times New Roman" w:cs="Times New Roman"/>
                <w:sz w:val="24"/>
                <w:szCs w:val="24"/>
              </w:rPr>
            </w:pPr>
          </w:p>
        </w:tc>
        <w:tc>
          <w:tcPr>
            <w:tcW w:w="1115" w:type="pct"/>
            <w:gridSpan w:val="2"/>
          </w:tcPr>
          <w:p w14:paraId="71A6BCB4" w14:textId="77777777" w:rsidR="005C53DD" w:rsidRPr="00101972" w:rsidRDefault="005C53DD" w:rsidP="006A42C6">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Clean</w:t>
            </w:r>
            <w:r w:rsidRPr="00101972">
              <w:rPr>
                <w:rFonts w:ascii="Times New Roman" w:eastAsia="Times New Roman" w:hAnsi="Times New Roman" w:cs="Times New Roman"/>
                <w:sz w:val="24"/>
                <w:szCs w:val="24"/>
              </w:rPr>
              <w:t>ing should include</w:t>
            </w:r>
          </w:p>
          <w:p w14:paraId="24A2327D" w14:textId="77777777" w:rsidR="005C53DD" w:rsidRDefault="005C53DD" w:rsidP="006A42C6">
            <w:pPr>
              <w:numPr>
                <w:ilvl w:val="0"/>
                <w:numId w:val="13"/>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removing hair from combs, brushes and other implements</w:t>
            </w:r>
          </w:p>
          <w:p w14:paraId="7D77AADE" w14:textId="77777777" w:rsidR="005C53DD" w:rsidRDefault="005C53DD" w:rsidP="006A42C6">
            <w:pPr>
              <w:numPr>
                <w:ilvl w:val="0"/>
                <w:numId w:val="1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cleansing items by category</w:t>
            </w:r>
          </w:p>
          <w:p w14:paraId="72E2EF19" w14:textId="77777777" w:rsidR="005C53DD" w:rsidRDefault="005C53DD" w:rsidP="006A42C6">
            <w:pPr>
              <w:numPr>
                <w:ilvl w:val="1"/>
                <w:numId w:val="1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nonporous</w:t>
            </w:r>
          </w:p>
          <w:p w14:paraId="06FB7404" w14:textId="77777777" w:rsidR="005C53DD" w:rsidRDefault="005C53DD" w:rsidP="006A42C6">
            <w:pPr>
              <w:numPr>
                <w:ilvl w:val="1"/>
                <w:numId w:val="13"/>
              </w:numPr>
              <w:spacing w:before="100" w:beforeAutospacing="1" w:after="100" w:afterAutospacing="1"/>
              <w:rPr>
                <w:rFonts w:ascii="Times New Roman" w:eastAsia="Times New Roman" w:hAnsi="Times New Roman" w:cs="Times New Roman"/>
                <w:sz w:val="24"/>
                <w:szCs w:val="24"/>
              </w:rPr>
            </w:pPr>
            <w:r w:rsidRPr="002C3D51">
              <w:rPr>
                <w:rFonts w:ascii="Times New Roman" w:eastAsia="Times New Roman" w:hAnsi="Times New Roman" w:cs="Times New Roman"/>
                <w:sz w:val="24"/>
                <w:szCs w:val="24"/>
              </w:rPr>
              <w:t>porous</w:t>
            </w:r>
          </w:p>
          <w:p w14:paraId="779E8083" w14:textId="77777777" w:rsidR="005C53DD" w:rsidRPr="002C3D51" w:rsidRDefault="005C53DD" w:rsidP="006A42C6">
            <w:pPr>
              <w:numPr>
                <w:ilvl w:val="1"/>
                <w:numId w:val="13"/>
              </w:numPr>
              <w:spacing w:before="100" w:beforeAutospacing="1" w:after="100" w:afterAutospacing="1"/>
              <w:rPr>
                <w:rFonts w:ascii="Times New Roman" w:eastAsia="Times New Roman" w:hAnsi="Times New Roman" w:cs="Times New Roman"/>
                <w:sz w:val="24"/>
                <w:szCs w:val="24"/>
              </w:rPr>
            </w:pPr>
            <w:r w:rsidRPr="002C3D51">
              <w:rPr>
                <w:rFonts w:ascii="Times New Roman" w:eastAsia="Times New Roman" w:hAnsi="Times New Roman" w:cs="Times New Roman"/>
                <w:sz w:val="24"/>
                <w:szCs w:val="24"/>
              </w:rPr>
              <w:t xml:space="preserve">electrical </w:t>
            </w:r>
          </w:p>
          <w:p w14:paraId="16B5113C" w14:textId="77777777" w:rsidR="005C53DD" w:rsidRPr="00D11E99" w:rsidRDefault="005C53DD" w:rsidP="006A42C6">
            <w:pPr>
              <w:numPr>
                <w:ilvl w:val="0"/>
                <w:numId w:val="13"/>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 xml:space="preserve">cleansing </w:t>
            </w:r>
            <w:r>
              <w:rPr>
                <w:rFonts w:ascii="Times New Roman" w:eastAsia="Times New Roman" w:hAnsi="Times New Roman" w:cs="Times New Roman"/>
                <w:sz w:val="24"/>
                <w:szCs w:val="24"/>
              </w:rPr>
              <w:t xml:space="preserve">appropriate </w:t>
            </w:r>
            <w:r w:rsidRPr="00101972">
              <w:rPr>
                <w:rFonts w:ascii="Times New Roman" w:eastAsia="Times New Roman" w:hAnsi="Times New Roman" w:cs="Times New Roman"/>
                <w:sz w:val="24"/>
                <w:szCs w:val="24"/>
              </w:rPr>
              <w:t>implements with soap and water</w:t>
            </w:r>
            <w:r>
              <w:rPr>
                <w:rFonts w:ascii="Times New Roman" w:eastAsia="Times New Roman" w:hAnsi="Times New Roman" w:cs="Times New Roman"/>
                <w:sz w:val="24"/>
                <w:szCs w:val="24"/>
              </w:rPr>
              <w:t>.</w:t>
            </w:r>
          </w:p>
          <w:p w14:paraId="222EC587" w14:textId="77777777" w:rsidR="005C53DD" w:rsidRPr="009C4A1C" w:rsidRDefault="005C53DD" w:rsidP="006A42C6">
            <w:pPr>
              <w:shd w:val="clear" w:color="auto" w:fill="FFFFFF"/>
              <w:rPr>
                <w:rFonts w:ascii="Times New Roman" w:eastAsia="Times New Roman" w:hAnsi="Times New Roman" w:cs="Times New Roman"/>
                <w:sz w:val="24"/>
                <w:szCs w:val="24"/>
              </w:rPr>
            </w:pPr>
          </w:p>
        </w:tc>
        <w:tc>
          <w:tcPr>
            <w:tcW w:w="1150" w:type="pct"/>
            <w:gridSpan w:val="3"/>
          </w:tcPr>
          <w:p w14:paraId="3B62F726" w14:textId="77777777" w:rsidR="005C53DD" w:rsidRPr="007F0F72" w:rsidRDefault="005C53DD" w:rsidP="006A42C6">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5EB04A2A" w14:textId="77777777" w:rsidR="005C53DD" w:rsidRDefault="005C53DD" w:rsidP="006A42C6">
            <w:pPr>
              <w:numPr>
                <w:ilvl w:val="0"/>
                <w:numId w:val="14"/>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 xml:space="preserve">Who is responsible for </w:t>
            </w:r>
            <w:r>
              <w:rPr>
                <w:rFonts w:ascii="Times New Roman" w:eastAsia="Times New Roman" w:hAnsi="Times New Roman" w:cs="Times New Roman"/>
                <w:sz w:val="24"/>
                <w:szCs w:val="24"/>
              </w:rPr>
              <w:t>keeping implements clean</w:t>
            </w:r>
            <w:r w:rsidRPr="0010197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14:paraId="2C1A1389" w14:textId="77777777" w:rsidR="005C53DD" w:rsidRDefault="005C53DD" w:rsidP="006A42C6">
            <w:pPr>
              <w:numPr>
                <w:ilvl w:val="0"/>
                <w:numId w:val="1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What is the correct sequence for maintaining implements?</w:t>
            </w:r>
          </w:p>
          <w:p w14:paraId="7F6C4648" w14:textId="77777777" w:rsidR="005C53DD" w:rsidRPr="00101972" w:rsidRDefault="005C53DD" w:rsidP="006A42C6">
            <w:pPr>
              <w:numPr>
                <w:ilvl w:val="0"/>
                <w:numId w:val="14"/>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What consequences may arise from the use of improperly cleaned implements?</w:t>
            </w:r>
          </w:p>
          <w:p w14:paraId="77D13E5A" w14:textId="77777777" w:rsidR="005C53DD" w:rsidRPr="00101972" w:rsidRDefault="005C53DD" w:rsidP="006A42C6">
            <w:pPr>
              <w:numPr>
                <w:ilvl w:val="0"/>
                <w:numId w:val="1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should one </w:t>
            </w:r>
            <w:r w:rsidRPr="00101972">
              <w:rPr>
                <w:rFonts w:ascii="Times New Roman" w:eastAsia="Times New Roman" w:hAnsi="Times New Roman" w:cs="Times New Roman"/>
                <w:sz w:val="24"/>
                <w:szCs w:val="24"/>
              </w:rPr>
              <w:t>store cleaned implements</w:t>
            </w:r>
            <w:r>
              <w:rPr>
                <w:rFonts w:ascii="Times New Roman" w:eastAsia="Times New Roman" w:hAnsi="Times New Roman" w:cs="Times New Roman"/>
                <w:sz w:val="24"/>
                <w:szCs w:val="24"/>
              </w:rPr>
              <w:t>?</w:t>
            </w:r>
          </w:p>
          <w:p w14:paraId="775C9B77" w14:textId="77777777" w:rsidR="005C53DD" w:rsidRPr="009C4A1C" w:rsidRDefault="005C53DD" w:rsidP="006A42C6">
            <w:pPr>
              <w:pStyle w:val="ListParagraph"/>
              <w:ind w:left="444"/>
              <w:rPr>
                <w:rFonts w:ascii="Times New Roman" w:eastAsia="Times New Roman" w:hAnsi="Times New Roman" w:cs="Times New Roman"/>
                <w:sz w:val="24"/>
                <w:szCs w:val="24"/>
              </w:rPr>
            </w:pPr>
          </w:p>
        </w:tc>
        <w:tc>
          <w:tcPr>
            <w:tcW w:w="626" w:type="pct"/>
          </w:tcPr>
          <w:p w14:paraId="36C512C0" w14:textId="77777777" w:rsidR="005C53DD" w:rsidRPr="009C4A1C" w:rsidRDefault="005C53DD" w:rsidP="006A42C6">
            <w:pPr>
              <w:rPr>
                <w:rFonts w:ascii="Times New Roman" w:eastAsia="Times New Roman" w:hAnsi="Times New Roman" w:cs="Times New Roman"/>
                <w:sz w:val="24"/>
                <w:szCs w:val="24"/>
              </w:rPr>
            </w:pPr>
          </w:p>
        </w:tc>
        <w:tc>
          <w:tcPr>
            <w:tcW w:w="697" w:type="pct"/>
            <w:gridSpan w:val="3"/>
          </w:tcPr>
          <w:p w14:paraId="3151E8D3" w14:textId="77777777" w:rsidR="005C53DD" w:rsidRDefault="005C53DD" w:rsidP="006A42C6">
            <w:pPr>
              <w:pStyle w:val="sectbi"/>
              <w:spacing w:before="0" w:beforeAutospacing="0" w:after="0" w:afterAutospacing="0"/>
              <w:ind w:left="560" w:hanging="320"/>
              <w:textAlignment w:val="baseline"/>
              <w:rPr>
                <w:color w:val="444444"/>
              </w:rPr>
            </w:pPr>
            <w:r w:rsidRPr="009D6373">
              <w:rPr>
                <w:color w:val="444444"/>
              </w:rPr>
              <w:t>2. Laws and</w:t>
            </w:r>
            <w:r>
              <w:rPr>
                <w:color w:val="444444"/>
              </w:rPr>
              <w:t xml:space="preserve"> </w:t>
            </w:r>
            <w:r w:rsidRPr="009D6373">
              <w:rPr>
                <w:color w:val="444444"/>
              </w:rPr>
              <w:t xml:space="preserve">regulations </w:t>
            </w:r>
          </w:p>
          <w:p w14:paraId="2E5DB04F" w14:textId="77777777" w:rsidR="005C53DD" w:rsidRPr="009D6373" w:rsidRDefault="005C53DD" w:rsidP="006A42C6">
            <w:pPr>
              <w:pStyle w:val="sectbi"/>
              <w:spacing w:before="0" w:beforeAutospacing="0" w:after="0" w:afterAutospacing="0"/>
              <w:ind w:left="240"/>
              <w:textAlignment w:val="baseline"/>
              <w:rPr>
                <w:color w:val="444444"/>
              </w:rPr>
            </w:pPr>
            <w:r w:rsidRPr="009D6373">
              <w:rPr>
                <w:color w:val="444444"/>
              </w:rPr>
              <w:t>3. General sciences</w:t>
            </w:r>
          </w:p>
          <w:p w14:paraId="5B418F61" w14:textId="77777777" w:rsidR="005C53DD" w:rsidRDefault="005C53DD" w:rsidP="006A42C6">
            <w:pPr>
              <w:pStyle w:val="sectbi2"/>
              <w:spacing w:before="0" w:beforeAutospacing="0" w:after="0" w:afterAutospacing="0"/>
              <w:ind w:left="650" w:hanging="180"/>
              <w:textAlignment w:val="baseline"/>
              <w:rPr>
                <w:color w:val="444444"/>
              </w:rPr>
            </w:pPr>
            <w:r w:rsidRPr="009D6373">
              <w:rPr>
                <w:color w:val="444444"/>
              </w:rPr>
              <w:t>a. Principles and practices of infection control</w:t>
            </w:r>
          </w:p>
          <w:p w14:paraId="7D265D6B" w14:textId="77777777" w:rsidR="005C53DD" w:rsidRPr="009D6373" w:rsidRDefault="005C53DD" w:rsidP="006A42C6">
            <w:pPr>
              <w:pStyle w:val="sectbi2"/>
              <w:spacing w:before="0" w:beforeAutospacing="0" w:after="0" w:afterAutospacing="0"/>
              <w:ind w:left="600"/>
              <w:textAlignment w:val="baseline"/>
              <w:rPr>
                <w:color w:val="444444"/>
              </w:rPr>
            </w:pPr>
          </w:p>
          <w:p w14:paraId="416D2698" w14:textId="43DAC243" w:rsidR="005C53DD" w:rsidRPr="006A42C6" w:rsidRDefault="005C53DD">
            <w:pPr>
              <w:pStyle w:val="ListParagraph"/>
              <w:numPr>
                <w:ilvl w:val="0"/>
                <w:numId w:val="143"/>
              </w:numPr>
              <w:rPr>
                <w:rFonts w:ascii="Times New Roman" w:eastAsia="Times New Roman" w:hAnsi="Times New Roman" w:cs="Times New Roman"/>
                <w:sz w:val="24"/>
                <w:szCs w:val="24"/>
              </w:rPr>
            </w:pPr>
            <w:r w:rsidRPr="006A42C6">
              <w:rPr>
                <w:rFonts w:ascii="Times New Roman" w:eastAsia="Times New Roman" w:hAnsi="Times New Roman" w:cs="Times New Roman"/>
                <w:sz w:val="24"/>
                <w:szCs w:val="24"/>
              </w:rPr>
              <w:t>Exam Domains I.A, I.C, and II.B</w:t>
            </w:r>
          </w:p>
        </w:tc>
        <w:tc>
          <w:tcPr>
            <w:tcW w:w="575" w:type="pct"/>
          </w:tcPr>
          <w:p w14:paraId="421BB2DB" w14:textId="77777777" w:rsidR="005C53DD" w:rsidRDefault="005C53DD" w:rsidP="005C53DD">
            <w:pPr>
              <w:rPr>
                <w:rFonts w:ascii="Times New Roman" w:eastAsia="Times New Roman" w:hAnsi="Times New Roman" w:cs="Times New Roman"/>
                <w:sz w:val="24"/>
                <w:szCs w:val="24"/>
              </w:rPr>
            </w:pPr>
            <w:r w:rsidRPr="005C53DD">
              <w:rPr>
                <w:rFonts w:ascii="Times New Roman" w:eastAsia="Times New Roman" w:hAnsi="Times New Roman" w:cs="Times New Roman"/>
                <w:sz w:val="24"/>
                <w:szCs w:val="24"/>
              </w:rPr>
              <w:t>Occupational Scrapbook</w:t>
            </w:r>
          </w:p>
          <w:p w14:paraId="5717AB83" w14:textId="77777777" w:rsidR="005C53DD" w:rsidRDefault="005C53DD" w:rsidP="005C53DD">
            <w:pPr>
              <w:pStyle w:val="sectbi"/>
              <w:spacing w:before="0" w:beforeAutospacing="0" w:after="0" w:afterAutospacing="0"/>
              <w:textAlignment w:val="baseline"/>
              <w:rPr>
                <w:color w:val="444444"/>
              </w:rPr>
            </w:pPr>
          </w:p>
          <w:p w14:paraId="252DF737" w14:textId="19CC8BB0" w:rsidR="005C53DD" w:rsidRPr="009D6373" w:rsidRDefault="005C53DD" w:rsidP="005C53DD">
            <w:pPr>
              <w:pStyle w:val="sectbi"/>
              <w:spacing w:before="0" w:beforeAutospacing="0" w:after="0" w:afterAutospacing="0"/>
              <w:textAlignment w:val="baseline"/>
              <w:rPr>
                <w:color w:val="444444"/>
              </w:rPr>
            </w:pPr>
            <w:r w:rsidRPr="005C53DD">
              <w:rPr>
                <w:color w:val="444444"/>
              </w:rPr>
              <w:t>Job Demo A</w:t>
            </w:r>
          </w:p>
        </w:tc>
      </w:tr>
      <w:tr w:rsidR="005C53DD" w:rsidRPr="009C4A1C" w14:paraId="4A625F3A" w14:textId="6F71C568" w:rsidTr="005C53DD">
        <w:trPr>
          <w:gridAfter w:val="1"/>
          <w:wAfter w:w="49" w:type="pct"/>
        </w:trPr>
        <w:tc>
          <w:tcPr>
            <w:tcW w:w="168" w:type="pct"/>
            <w:shd w:val="clear" w:color="auto" w:fill="FFFFFF" w:themeFill="background1"/>
          </w:tcPr>
          <w:p w14:paraId="3ECEE276" w14:textId="7A66DFF7" w:rsidR="005C53DD" w:rsidRPr="009C4A1C" w:rsidRDefault="005C53DD" w:rsidP="006A42C6">
            <w:pP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620" w:type="pct"/>
            <w:shd w:val="clear" w:color="auto" w:fill="FFFFFF" w:themeFill="background1"/>
            <w:tcMar>
              <w:top w:w="43" w:type="dxa"/>
              <w:left w:w="115" w:type="dxa"/>
              <w:bottom w:w="43" w:type="dxa"/>
              <w:right w:w="115" w:type="dxa"/>
            </w:tcMar>
          </w:tcPr>
          <w:p w14:paraId="57AB068F" w14:textId="77777777" w:rsidR="005C53DD" w:rsidRDefault="005C53DD" w:rsidP="006A42C6">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Disinfect combs, brushes, shears, and other implements. </w:t>
            </w:r>
          </w:p>
          <w:p w14:paraId="21D2AEFF" w14:textId="77777777" w:rsidR="005C53DD" w:rsidRPr="009C4A1C" w:rsidRDefault="005C53DD" w:rsidP="006A42C6">
            <w:pPr>
              <w:rPr>
                <w:rFonts w:ascii="Times New Roman" w:eastAsia="Times New Roman" w:hAnsi="Times New Roman" w:cs="Times New Roman"/>
                <w:sz w:val="24"/>
                <w:szCs w:val="24"/>
              </w:rPr>
            </w:pPr>
          </w:p>
        </w:tc>
        <w:tc>
          <w:tcPr>
            <w:tcW w:w="1115" w:type="pct"/>
            <w:gridSpan w:val="2"/>
          </w:tcPr>
          <w:p w14:paraId="2A903638" w14:textId="5727714B" w:rsidR="005C53DD" w:rsidRPr="009C4A1C" w:rsidRDefault="005C53DD" w:rsidP="006A42C6">
            <w:pPr>
              <w:shd w:val="clear" w:color="auto" w:fill="FFFFFF"/>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Disinfecting should include</w:t>
            </w:r>
            <w:r>
              <w:rPr>
                <w:rFonts w:ascii="Times New Roman" w:eastAsia="Times New Roman" w:hAnsi="Times New Roman" w:cs="Times New Roman"/>
                <w:sz w:val="24"/>
                <w:szCs w:val="24"/>
              </w:rPr>
              <w:t xml:space="preserve"> </w:t>
            </w:r>
            <w:r w:rsidRPr="00101972">
              <w:rPr>
                <w:rFonts w:ascii="Times New Roman" w:eastAsia="Times New Roman" w:hAnsi="Times New Roman" w:cs="Times New Roman"/>
                <w:sz w:val="24"/>
                <w:szCs w:val="24"/>
              </w:rPr>
              <w:t xml:space="preserve">using </w:t>
            </w:r>
            <w:r>
              <w:rPr>
                <w:rFonts w:ascii="Times New Roman" w:eastAsia="Times New Roman" w:hAnsi="Times New Roman" w:cs="Times New Roman"/>
                <w:sz w:val="24"/>
                <w:szCs w:val="24"/>
              </w:rPr>
              <w:t xml:space="preserve">appropriate </w:t>
            </w:r>
            <w:r w:rsidRPr="00101972">
              <w:rPr>
                <w:rFonts w:ascii="Times New Roman" w:eastAsia="Times New Roman" w:hAnsi="Times New Roman" w:cs="Times New Roman"/>
                <w:sz w:val="24"/>
                <w:szCs w:val="24"/>
              </w:rPr>
              <w:t>disinfectant.</w:t>
            </w:r>
          </w:p>
        </w:tc>
        <w:tc>
          <w:tcPr>
            <w:tcW w:w="1150" w:type="pct"/>
            <w:gridSpan w:val="3"/>
          </w:tcPr>
          <w:p w14:paraId="1F321FD1" w14:textId="77777777" w:rsidR="005C53DD" w:rsidRPr="0084059C" w:rsidRDefault="005C53DD" w:rsidP="006A42C6">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60FB5909" w14:textId="77777777" w:rsidR="005C53DD" w:rsidRDefault="005C53DD" w:rsidP="006A42C6">
            <w:pPr>
              <w:pStyle w:val="ListParagraph"/>
              <w:numPr>
                <w:ilvl w:val="0"/>
                <w:numId w:val="1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is </w:t>
            </w:r>
            <w:r w:rsidRPr="005D180C">
              <w:rPr>
                <w:rFonts w:ascii="Times New Roman" w:eastAsia="Times New Roman" w:hAnsi="Times New Roman" w:cs="Times New Roman"/>
                <w:i/>
                <w:iCs/>
                <w:sz w:val="24"/>
                <w:szCs w:val="24"/>
              </w:rPr>
              <w:t>contact time</w:t>
            </w:r>
            <w:r>
              <w:rPr>
                <w:rFonts w:ascii="Times New Roman" w:eastAsia="Times New Roman" w:hAnsi="Times New Roman" w:cs="Times New Roman"/>
                <w:sz w:val="24"/>
                <w:szCs w:val="24"/>
              </w:rPr>
              <w:t>?</w:t>
            </w:r>
          </w:p>
          <w:p w14:paraId="25938C62" w14:textId="77777777" w:rsidR="005C53DD" w:rsidRDefault="005C53DD" w:rsidP="006A42C6">
            <w:pPr>
              <w:pStyle w:val="ListParagraph"/>
              <w:numPr>
                <w:ilvl w:val="0"/>
                <w:numId w:val="1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How can one verify contact time was met?</w:t>
            </w:r>
          </w:p>
          <w:p w14:paraId="287D4479" w14:textId="77777777" w:rsidR="005C53DD" w:rsidRDefault="005C53DD" w:rsidP="006A42C6">
            <w:pPr>
              <w:pStyle w:val="ListParagraph"/>
              <w:numPr>
                <w:ilvl w:val="0"/>
                <w:numId w:val="14"/>
              </w:numPr>
              <w:spacing w:before="100" w:beforeAutospacing="1" w:after="100" w:afterAutospacing="1"/>
              <w:rPr>
                <w:rFonts w:ascii="Times New Roman" w:eastAsia="Times New Roman" w:hAnsi="Times New Roman" w:cs="Times New Roman"/>
                <w:sz w:val="24"/>
                <w:szCs w:val="24"/>
              </w:rPr>
            </w:pPr>
            <w:r w:rsidRPr="007F0F72">
              <w:rPr>
                <w:rFonts w:ascii="Times New Roman" w:eastAsia="Times New Roman" w:hAnsi="Times New Roman" w:cs="Times New Roman"/>
                <w:sz w:val="24"/>
                <w:szCs w:val="24"/>
              </w:rPr>
              <w:t>What consequences may arise from the use of improperly disinfected implements?</w:t>
            </w:r>
          </w:p>
          <w:p w14:paraId="68B8AAA0" w14:textId="77777777" w:rsidR="005C53DD" w:rsidRDefault="005C53DD" w:rsidP="006A42C6">
            <w:pPr>
              <w:pStyle w:val="ListParagraph"/>
              <w:numPr>
                <w:ilvl w:val="0"/>
                <w:numId w:val="1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What happens if items are placed in disinfectant without removing debris?</w:t>
            </w:r>
          </w:p>
          <w:p w14:paraId="0F769FB5" w14:textId="77777777" w:rsidR="005C53DD" w:rsidRDefault="005C53DD" w:rsidP="006A42C6">
            <w:pPr>
              <w:pStyle w:val="ListParagraph"/>
              <w:numPr>
                <w:ilvl w:val="0"/>
                <w:numId w:val="14"/>
              </w:numPr>
              <w:spacing w:before="100" w:beforeAutospacing="1" w:after="100" w:afterAutospacing="1"/>
              <w:rPr>
                <w:rFonts w:ascii="Times New Roman" w:eastAsia="Times New Roman" w:hAnsi="Times New Roman" w:cs="Times New Roman"/>
                <w:sz w:val="24"/>
                <w:szCs w:val="24"/>
              </w:rPr>
            </w:pPr>
            <w:r w:rsidRPr="00C5405D">
              <w:rPr>
                <w:rFonts w:ascii="Times New Roman" w:eastAsia="Times New Roman" w:hAnsi="Times New Roman" w:cs="Times New Roman"/>
                <w:sz w:val="24"/>
                <w:szCs w:val="24"/>
              </w:rPr>
              <w:t>How should one store disinfected implements?</w:t>
            </w:r>
          </w:p>
          <w:p w14:paraId="797CC40D" w14:textId="77777777" w:rsidR="005C53DD" w:rsidRPr="009C4A1C" w:rsidRDefault="005C53DD" w:rsidP="006A42C6">
            <w:pPr>
              <w:pStyle w:val="ListParagraph"/>
              <w:ind w:left="444"/>
              <w:rPr>
                <w:rFonts w:ascii="Times New Roman" w:eastAsia="Times New Roman" w:hAnsi="Times New Roman" w:cs="Times New Roman"/>
                <w:sz w:val="24"/>
                <w:szCs w:val="24"/>
              </w:rPr>
            </w:pPr>
          </w:p>
        </w:tc>
        <w:tc>
          <w:tcPr>
            <w:tcW w:w="626" w:type="pct"/>
          </w:tcPr>
          <w:p w14:paraId="427A3264" w14:textId="77777777" w:rsidR="005C53DD" w:rsidRPr="009C4A1C" w:rsidRDefault="005C53DD" w:rsidP="006A42C6">
            <w:pPr>
              <w:rPr>
                <w:rFonts w:ascii="Times New Roman" w:eastAsia="Times New Roman" w:hAnsi="Times New Roman" w:cs="Times New Roman"/>
                <w:sz w:val="24"/>
                <w:szCs w:val="24"/>
              </w:rPr>
            </w:pPr>
          </w:p>
        </w:tc>
        <w:tc>
          <w:tcPr>
            <w:tcW w:w="697" w:type="pct"/>
            <w:gridSpan w:val="3"/>
          </w:tcPr>
          <w:p w14:paraId="54D9A597" w14:textId="77777777" w:rsidR="005C53DD" w:rsidRDefault="005C53DD" w:rsidP="006A42C6">
            <w:pPr>
              <w:pStyle w:val="sectbi"/>
              <w:spacing w:before="0" w:beforeAutospacing="0" w:after="0" w:afterAutospacing="0"/>
              <w:ind w:left="470" w:hanging="270"/>
              <w:textAlignment w:val="baseline"/>
              <w:rPr>
                <w:color w:val="444444"/>
              </w:rPr>
            </w:pPr>
            <w:r w:rsidRPr="009D6373">
              <w:rPr>
                <w:color w:val="444444"/>
              </w:rPr>
              <w:t>2. Laws and regulations</w:t>
            </w:r>
          </w:p>
          <w:p w14:paraId="3CB26C98" w14:textId="77777777" w:rsidR="005C53DD" w:rsidRPr="009D6373" w:rsidRDefault="005C53DD" w:rsidP="006A42C6">
            <w:pPr>
              <w:pStyle w:val="sectbi"/>
              <w:spacing w:before="0" w:beforeAutospacing="0" w:after="0" w:afterAutospacing="0"/>
              <w:ind w:left="470" w:hanging="270"/>
              <w:textAlignment w:val="baseline"/>
              <w:rPr>
                <w:color w:val="444444"/>
              </w:rPr>
            </w:pPr>
            <w:r w:rsidRPr="009D6373">
              <w:rPr>
                <w:color w:val="444444"/>
              </w:rPr>
              <w:t>3. General sciences</w:t>
            </w:r>
          </w:p>
          <w:p w14:paraId="23FCDBC9" w14:textId="77777777" w:rsidR="005C53DD" w:rsidRDefault="005C53DD" w:rsidP="006A42C6">
            <w:pPr>
              <w:pStyle w:val="sectbi2"/>
              <w:spacing w:before="0" w:beforeAutospacing="0" w:after="0" w:afterAutospacing="0"/>
              <w:ind w:left="740" w:hanging="270"/>
              <w:textAlignment w:val="baseline"/>
              <w:rPr>
                <w:color w:val="444444"/>
              </w:rPr>
            </w:pPr>
            <w:r w:rsidRPr="009D6373">
              <w:rPr>
                <w:color w:val="444444"/>
              </w:rPr>
              <w:t>a. Principles and practices of infection control</w:t>
            </w:r>
          </w:p>
          <w:p w14:paraId="36887C52" w14:textId="77777777" w:rsidR="005C53DD" w:rsidRPr="009D6373" w:rsidRDefault="005C53DD" w:rsidP="006A42C6">
            <w:pPr>
              <w:pStyle w:val="sectbi2"/>
              <w:spacing w:before="0" w:beforeAutospacing="0" w:after="0" w:afterAutospacing="0"/>
              <w:ind w:left="740" w:hanging="270"/>
              <w:textAlignment w:val="baseline"/>
              <w:rPr>
                <w:color w:val="444444"/>
              </w:rPr>
            </w:pPr>
            <w:r w:rsidRPr="009D6373">
              <w:rPr>
                <w:color w:val="444444"/>
              </w:rPr>
              <w:t>b. Safety Data Sheet (SDS)</w:t>
            </w:r>
          </w:p>
          <w:p w14:paraId="2D162883" w14:textId="77777777" w:rsidR="005C53DD" w:rsidRDefault="005C53DD" w:rsidP="006A42C6">
            <w:pPr>
              <w:pStyle w:val="sectbi2"/>
              <w:spacing w:before="0" w:beforeAutospacing="0" w:after="0" w:afterAutospacing="0"/>
              <w:ind w:left="740" w:hanging="270"/>
              <w:textAlignment w:val="baseline"/>
              <w:rPr>
                <w:color w:val="444444"/>
              </w:rPr>
            </w:pPr>
            <w:r w:rsidRPr="009D6373">
              <w:rPr>
                <w:color w:val="444444"/>
              </w:rPr>
              <w:t>c. Chemical usage and safety.</w:t>
            </w:r>
          </w:p>
          <w:p w14:paraId="461CF172" w14:textId="77777777" w:rsidR="005C53DD" w:rsidRPr="009D6373" w:rsidRDefault="005C53DD" w:rsidP="006A42C6">
            <w:pPr>
              <w:pStyle w:val="sectbi2"/>
              <w:spacing w:before="0" w:beforeAutospacing="0" w:after="0" w:afterAutospacing="0"/>
              <w:ind w:left="470"/>
              <w:textAlignment w:val="baseline"/>
              <w:rPr>
                <w:color w:val="444444"/>
              </w:rPr>
            </w:pPr>
          </w:p>
          <w:p w14:paraId="64EBEFFB" w14:textId="5F6783AB" w:rsidR="005C53DD" w:rsidRPr="006A42C6" w:rsidRDefault="005C53DD">
            <w:pPr>
              <w:pStyle w:val="ListParagraph"/>
              <w:numPr>
                <w:ilvl w:val="0"/>
                <w:numId w:val="143"/>
              </w:numPr>
              <w:rPr>
                <w:rFonts w:ascii="Times New Roman" w:eastAsia="Times New Roman" w:hAnsi="Times New Roman" w:cs="Times New Roman"/>
                <w:sz w:val="24"/>
                <w:szCs w:val="24"/>
              </w:rPr>
            </w:pPr>
            <w:r w:rsidRPr="006A42C6">
              <w:rPr>
                <w:rFonts w:ascii="Times New Roman" w:eastAsia="Times New Roman" w:hAnsi="Times New Roman" w:cs="Times New Roman"/>
                <w:sz w:val="24"/>
                <w:szCs w:val="24"/>
              </w:rPr>
              <w:t>Exam Domains I.A, I.C, and II.B</w:t>
            </w:r>
          </w:p>
        </w:tc>
        <w:tc>
          <w:tcPr>
            <w:tcW w:w="575" w:type="pct"/>
          </w:tcPr>
          <w:p w14:paraId="2D912F58" w14:textId="77777777" w:rsidR="005C53DD" w:rsidRDefault="005C53DD" w:rsidP="005C53DD">
            <w:pPr>
              <w:rPr>
                <w:rFonts w:ascii="Times New Roman" w:eastAsia="Times New Roman" w:hAnsi="Times New Roman" w:cs="Times New Roman"/>
                <w:sz w:val="24"/>
                <w:szCs w:val="24"/>
              </w:rPr>
            </w:pPr>
            <w:r w:rsidRPr="00450DEB">
              <w:rPr>
                <w:rFonts w:ascii="Times New Roman" w:eastAsia="Times New Roman" w:hAnsi="Times New Roman" w:cs="Times New Roman"/>
                <w:sz w:val="24"/>
                <w:szCs w:val="24"/>
              </w:rPr>
              <w:t>Occupational Health and Safety Scrapbook</w:t>
            </w:r>
          </w:p>
          <w:p w14:paraId="35D1FF70" w14:textId="77777777" w:rsidR="005C53DD" w:rsidRPr="00450DEB" w:rsidRDefault="005C53DD" w:rsidP="005C53DD">
            <w:pPr>
              <w:rPr>
                <w:rFonts w:ascii="Times New Roman" w:eastAsia="Times New Roman" w:hAnsi="Times New Roman" w:cs="Times New Roman"/>
                <w:sz w:val="24"/>
                <w:szCs w:val="24"/>
              </w:rPr>
            </w:pPr>
          </w:p>
          <w:p w14:paraId="54413591" w14:textId="77777777" w:rsidR="005C53DD" w:rsidRDefault="005C53DD" w:rsidP="005C53DD">
            <w:pPr>
              <w:rPr>
                <w:rFonts w:ascii="Times New Roman" w:eastAsia="Times New Roman" w:hAnsi="Times New Roman" w:cs="Times New Roman"/>
                <w:sz w:val="24"/>
                <w:szCs w:val="24"/>
              </w:rPr>
            </w:pPr>
            <w:r w:rsidRPr="00450DEB">
              <w:rPr>
                <w:rFonts w:ascii="Times New Roman" w:eastAsia="Times New Roman" w:hAnsi="Times New Roman" w:cs="Times New Roman"/>
                <w:sz w:val="24"/>
                <w:szCs w:val="24"/>
              </w:rPr>
              <w:t>Occupational Scrapbook</w:t>
            </w:r>
          </w:p>
          <w:p w14:paraId="64B0D942" w14:textId="77777777" w:rsidR="005C53DD" w:rsidRDefault="005C53DD" w:rsidP="005C53DD">
            <w:pPr>
              <w:rPr>
                <w:rFonts w:ascii="Times New Roman" w:eastAsia="Times New Roman" w:hAnsi="Times New Roman" w:cs="Times New Roman"/>
                <w:sz w:val="24"/>
                <w:szCs w:val="24"/>
              </w:rPr>
            </w:pPr>
          </w:p>
          <w:p w14:paraId="7AAF0B1B" w14:textId="6F8BB428" w:rsidR="005C53DD" w:rsidRPr="009D6373" w:rsidRDefault="005C53DD" w:rsidP="005C53DD">
            <w:pPr>
              <w:pStyle w:val="sectbi"/>
              <w:spacing w:before="0" w:beforeAutospacing="0" w:after="0" w:afterAutospacing="0"/>
              <w:textAlignment w:val="baseline"/>
              <w:rPr>
                <w:color w:val="444444"/>
              </w:rPr>
            </w:pPr>
            <w:r w:rsidRPr="00450DEB">
              <w:t>Job Demo A</w:t>
            </w:r>
          </w:p>
        </w:tc>
      </w:tr>
      <w:tr w:rsidR="005C53DD" w:rsidRPr="009C4A1C" w14:paraId="533CCE35" w14:textId="284A1368" w:rsidTr="005C53DD">
        <w:trPr>
          <w:gridAfter w:val="1"/>
          <w:wAfter w:w="49" w:type="pct"/>
        </w:trPr>
        <w:tc>
          <w:tcPr>
            <w:tcW w:w="168" w:type="pct"/>
            <w:shd w:val="clear" w:color="auto" w:fill="FFFFFF" w:themeFill="background1"/>
          </w:tcPr>
          <w:p w14:paraId="6A7E1B90" w14:textId="593DD9AE" w:rsidR="005C53DD" w:rsidRDefault="005C53DD" w:rsidP="006A42C6">
            <w:pP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620" w:type="pct"/>
            <w:shd w:val="clear" w:color="auto" w:fill="FFFFFF" w:themeFill="background1"/>
            <w:tcMar>
              <w:top w:w="43" w:type="dxa"/>
              <w:left w:w="115" w:type="dxa"/>
              <w:bottom w:w="43" w:type="dxa"/>
              <w:right w:w="115" w:type="dxa"/>
            </w:tcMar>
          </w:tcPr>
          <w:p w14:paraId="34D4C473" w14:textId="77777777" w:rsidR="005C53DD" w:rsidRDefault="005C53DD" w:rsidP="006A42C6">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Disinfect electrical equipment. </w:t>
            </w:r>
          </w:p>
          <w:p w14:paraId="02F46578" w14:textId="77777777" w:rsidR="005C53DD" w:rsidRPr="008E6467" w:rsidRDefault="005C53DD" w:rsidP="006A42C6">
            <w:pPr>
              <w:rPr>
                <w:rFonts w:ascii="Times New Roman" w:eastAsia="Times New Roman" w:hAnsi="Times New Roman" w:cs="Times New Roman"/>
                <w:sz w:val="24"/>
                <w:szCs w:val="24"/>
              </w:rPr>
            </w:pPr>
          </w:p>
        </w:tc>
        <w:tc>
          <w:tcPr>
            <w:tcW w:w="1115" w:type="pct"/>
            <w:gridSpan w:val="2"/>
          </w:tcPr>
          <w:p w14:paraId="61813A41" w14:textId="77777777" w:rsidR="005C53DD" w:rsidRPr="00101972" w:rsidRDefault="005C53DD" w:rsidP="006A42C6">
            <w:p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Disinfecting should include</w:t>
            </w:r>
          </w:p>
          <w:p w14:paraId="35A4BE95" w14:textId="77777777" w:rsidR="005C53DD" w:rsidRPr="00101972" w:rsidRDefault="005C53DD" w:rsidP="006A42C6">
            <w:pPr>
              <w:numPr>
                <w:ilvl w:val="0"/>
                <w:numId w:val="15"/>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removing hair and product from electrical equipment</w:t>
            </w:r>
          </w:p>
          <w:p w14:paraId="0C303459" w14:textId="77777777" w:rsidR="005C53DD" w:rsidRPr="00101972" w:rsidRDefault="005C53DD" w:rsidP="006A42C6">
            <w:pPr>
              <w:numPr>
                <w:ilvl w:val="0"/>
                <w:numId w:val="15"/>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using disinfectant.</w:t>
            </w:r>
          </w:p>
          <w:p w14:paraId="74E54D42" w14:textId="77777777" w:rsidR="005C53DD" w:rsidRPr="00101972" w:rsidRDefault="005C53DD" w:rsidP="006A42C6">
            <w:pPr>
              <w:shd w:val="clear" w:color="auto" w:fill="FFFFFF"/>
              <w:rPr>
                <w:rFonts w:ascii="Times New Roman" w:eastAsia="Times New Roman" w:hAnsi="Times New Roman" w:cs="Times New Roman"/>
                <w:sz w:val="24"/>
                <w:szCs w:val="24"/>
              </w:rPr>
            </w:pPr>
          </w:p>
        </w:tc>
        <w:tc>
          <w:tcPr>
            <w:tcW w:w="1150" w:type="pct"/>
            <w:gridSpan w:val="3"/>
          </w:tcPr>
          <w:p w14:paraId="3054E21F" w14:textId="77777777" w:rsidR="005C53DD" w:rsidRPr="0084059C" w:rsidRDefault="005C53DD" w:rsidP="006A42C6">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4373840C" w14:textId="77777777" w:rsidR="005C53DD" w:rsidRPr="00101972" w:rsidRDefault="005C53DD" w:rsidP="006A42C6">
            <w:pPr>
              <w:numPr>
                <w:ilvl w:val="0"/>
                <w:numId w:val="16"/>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 xml:space="preserve">Who is responsible for </w:t>
            </w:r>
            <w:r>
              <w:rPr>
                <w:rFonts w:ascii="Times New Roman" w:eastAsia="Times New Roman" w:hAnsi="Times New Roman" w:cs="Times New Roman"/>
                <w:sz w:val="24"/>
                <w:szCs w:val="24"/>
              </w:rPr>
              <w:t>keeping</w:t>
            </w:r>
            <w:r w:rsidRPr="00101972">
              <w:rPr>
                <w:rFonts w:ascii="Times New Roman" w:eastAsia="Times New Roman" w:hAnsi="Times New Roman" w:cs="Times New Roman"/>
                <w:sz w:val="24"/>
                <w:szCs w:val="24"/>
              </w:rPr>
              <w:t xml:space="preserve"> electrical equipment clean?</w:t>
            </w:r>
          </w:p>
          <w:p w14:paraId="419D9075" w14:textId="77777777" w:rsidR="005C53DD" w:rsidRPr="00101972" w:rsidRDefault="005C53DD" w:rsidP="006A42C6">
            <w:pPr>
              <w:numPr>
                <w:ilvl w:val="0"/>
                <w:numId w:val="16"/>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What consequences may arise from the use of improperly clean</w:t>
            </w:r>
            <w:r>
              <w:rPr>
                <w:rFonts w:ascii="Times New Roman" w:eastAsia="Times New Roman" w:hAnsi="Times New Roman" w:cs="Times New Roman"/>
                <w:sz w:val="24"/>
                <w:szCs w:val="24"/>
              </w:rPr>
              <w:t>ed</w:t>
            </w:r>
            <w:r w:rsidRPr="00101972">
              <w:rPr>
                <w:rFonts w:ascii="Times New Roman" w:eastAsia="Times New Roman" w:hAnsi="Times New Roman" w:cs="Times New Roman"/>
                <w:sz w:val="24"/>
                <w:szCs w:val="24"/>
              </w:rPr>
              <w:t xml:space="preserve"> equipment?</w:t>
            </w:r>
          </w:p>
          <w:p w14:paraId="54BBB903" w14:textId="77777777" w:rsidR="005C53DD" w:rsidRPr="00101972" w:rsidRDefault="005C53DD" w:rsidP="006A42C6">
            <w:pPr>
              <w:numPr>
                <w:ilvl w:val="0"/>
                <w:numId w:val="16"/>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What safety issues should be considered when disinfecting electrical equipment</w:t>
            </w:r>
            <w:r>
              <w:rPr>
                <w:rFonts w:ascii="Times New Roman" w:eastAsia="Times New Roman" w:hAnsi="Times New Roman" w:cs="Times New Roman"/>
                <w:sz w:val="24"/>
                <w:szCs w:val="24"/>
              </w:rPr>
              <w:t>?</w:t>
            </w:r>
          </w:p>
          <w:p w14:paraId="1BD1E4AD" w14:textId="77777777" w:rsidR="005C53DD" w:rsidRPr="0084059C" w:rsidRDefault="005C53DD" w:rsidP="006A42C6">
            <w:pPr>
              <w:spacing w:before="100" w:beforeAutospacing="1" w:after="100" w:afterAutospacing="1"/>
              <w:rPr>
                <w:rFonts w:ascii="Times New Roman" w:eastAsia="Times New Roman" w:hAnsi="Times New Roman" w:cs="Times New Roman"/>
                <w:b/>
                <w:bCs/>
                <w:sz w:val="24"/>
                <w:szCs w:val="24"/>
              </w:rPr>
            </w:pPr>
          </w:p>
        </w:tc>
        <w:tc>
          <w:tcPr>
            <w:tcW w:w="626" w:type="pct"/>
          </w:tcPr>
          <w:p w14:paraId="5E3E8974" w14:textId="77777777" w:rsidR="005C53DD" w:rsidRPr="009C4A1C" w:rsidRDefault="005C53DD" w:rsidP="006A42C6">
            <w:pPr>
              <w:rPr>
                <w:rFonts w:ascii="Times New Roman" w:eastAsia="Times New Roman" w:hAnsi="Times New Roman" w:cs="Times New Roman"/>
                <w:sz w:val="24"/>
                <w:szCs w:val="24"/>
              </w:rPr>
            </w:pPr>
          </w:p>
        </w:tc>
        <w:tc>
          <w:tcPr>
            <w:tcW w:w="697" w:type="pct"/>
            <w:gridSpan w:val="3"/>
          </w:tcPr>
          <w:p w14:paraId="40B58022" w14:textId="77777777" w:rsidR="005C53DD" w:rsidRPr="009D6373" w:rsidRDefault="005C53DD" w:rsidP="006A42C6">
            <w:pPr>
              <w:pStyle w:val="sectbi"/>
              <w:spacing w:before="0" w:beforeAutospacing="0" w:after="0" w:afterAutospacing="0"/>
              <w:ind w:left="470" w:hanging="270"/>
              <w:textAlignment w:val="baseline"/>
              <w:rPr>
                <w:color w:val="444444"/>
              </w:rPr>
            </w:pPr>
            <w:r w:rsidRPr="009D6373">
              <w:rPr>
                <w:color w:val="444444"/>
              </w:rPr>
              <w:t xml:space="preserve">2. Laws and regulations </w:t>
            </w:r>
          </w:p>
          <w:p w14:paraId="0E015C3D" w14:textId="77777777" w:rsidR="005C53DD" w:rsidRPr="009D6373" w:rsidRDefault="005C53DD" w:rsidP="006A42C6">
            <w:pPr>
              <w:pStyle w:val="sectbi"/>
              <w:spacing w:before="0" w:beforeAutospacing="0" w:after="0" w:afterAutospacing="0"/>
              <w:ind w:left="470" w:hanging="270"/>
              <w:textAlignment w:val="baseline"/>
              <w:rPr>
                <w:color w:val="444444"/>
              </w:rPr>
            </w:pPr>
            <w:r w:rsidRPr="009D6373">
              <w:rPr>
                <w:color w:val="444444"/>
              </w:rPr>
              <w:t>3. General sciences</w:t>
            </w:r>
          </w:p>
          <w:p w14:paraId="653C595D" w14:textId="77777777" w:rsidR="005C53DD" w:rsidRDefault="005C53DD" w:rsidP="006A42C6">
            <w:pPr>
              <w:pStyle w:val="sectbi2"/>
              <w:spacing w:before="0" w:beforeAutospacing="0" w:after="0" w:afterAutospacing="0"/>
              <w:ind w:left="740" w:hanging="270"/>
              <w:textAlignment w:val="baseline"/>
              <w:rPr>
                <w:color w:val="444444"/>
              </w:rPr>
            </w:pPr>
            <w:r w:rsidRPr="009D6373">
              <w:rPr>
                <w:color w:val="444444"/>
              </w:rPr>
              <w:t>a. Principles and practices of infection control</w:t>
            </w:r>
          </w:p>
          <w:p w14:paraId="573D3062" w14:textId="77777777" w:rsidR="005C53DD" w:rsidRPr="009D6373" w:rsidRDefault="005C53DD" w:rsidP="006A42C6">
            <w:pPr>
              <w:pStyle w:val="sectbi2"/>
              <w:spacing w:before="0" w:beforeAutospacing="0" w:after="0" w:afterAutospacing="0"/>
              <w:ind w:left="740" w:hanging="270"/>
              <w:textAlignment w:val="baseline"/>
              <w:rPr>
                <w:color w:val="444444"/>
              </w:rPr>
            </w:pPr>
            <w:r w:rsidRPr="009D6373">
              <w:rPr>
                <w:color w:val="444444"/>
              </w:rPr>
              <w:t>b. Safety Data Sheet (SDS)</w:t>
            </w:r>
          </w:p>
          <w:p w14:paraId="6175F325" w14:textId="77777777" w:rsidR="005C53DD" w:rsidRPr="009D6373" w:rsidRDefault="005C53DD" w:rsidP="006A42C6">
            <w:pPr>
              <w:pStyle w:val="sectbi2"/>
              <w:spacing w:before="0" w:beforeAutospacing="0" w:after="0" w:afterAutospacing="0"/>
              <w:ind w:left="740" w:hanging="270"/>
              <w:textAlignment w:val="baseline"/>
              <w:rPr>
                <w:color w:val="444444"/>
              </w:rPr>
            </w:pPr>
            <w:r w:rsidRPr="009D6373">
              <w:rPr>
                <w:color w:val="444444"/>
              </w:rPr>
              <w:t>c. Chemical usage and safety</w:t>
            </w:r>
          </w:p>
          <w:p w14:paraId="04FDC097" w14:textId="77777777" w:rsidR="005C53DD" w:rsidRPr="009D6373" w:rsidRDefault="005C53DD" w:rsidP="006A42C6">
            <w:pPr>
              <w:pStyle w:val="sectbi2"/>
              <w:spacing w:before="0" w:beforeAutospacing="0" w:after="0" w:afterAutospacing="0"/>
              <w:ind w:left="470"/>
              <w:textAlignment w:val="baseline"/>
              <w:rPr>
                <w:color w:val="444444"/>
              </w:rPr>
            </w:pPr>
          </w:p>
          <w:p w14:paraId="202C015B" w14:textId="15D214C9" w:rsidR="005C53DD" w:rsidRPr="009D6373" w:rsidRDefault="005C53DD">
            <w:pPr>
              <w:pStyle w:val="sectbi"/>
              <w:numPr>
                <w:ilvl w:val="0"/>
                <w:numId w:val="143"/>
              </w:numPr>
              <w:spacing w:before="0" w:beforeAutospacing="0" w:after="0" w:afterAutospacing="0"/>
              <w:textAlignment w:val="baseline"/>
              <w:rPr>
                <w:color w:val="444444"/>
              </w:rPr>
            </w:pPr>
            <w:r w:rsidRPr="000B2C5B">
              <w:t xml:space="preserve">Exam Domains I.A, I.C, </w:t>
            </w:r>
            <w:r>
              <w:t xml:space="preserve">and </w:t>
            </w:r>
            <w:r w:rsidRPr="000B2C5B">
              <w:t>II.B</w:t>
            </w:r>
          </w:p>
        </w:tc>
        <w:tc>
          <w:tcPr>
            <w:tcW w:w="575" w:type="pct"/>
          </w:tcPr>
          <w:p w14:paraId="0D630294" w14:textId="77777777" w:rsidR="005C53DD" w:rsidRDefault="005C53DD" w:rsidP="005C53DD">
            <w:pPr>
              <w:rPr>
                <w:rFonts w:ascii="Times New Roman" w:eastAsia="Times New Roman" w:hAnsi="Times New Roman" w:cs="Times New Roman"/>
                <w:sz w:val="24"/>
                <w:szCs w:val="24"/>
              </w:rPr>
            </w:pPr>
            <w:r w:rsidRPr="00450DEB">
              <w:rPr>
                <w:rFonts w:ascii="Times New Roman" w:eastAsia="Times New Roman" w:hAnsi="Times New Roman" w:cs="Times New Roman"/>
                <w:sz w:val="24"/>
                <w:szCs w:val="24"/>
              </w:rPr>
              <w:t>Occupational Health and Safety Scrapbook</w:t>
            </w:r>
          </w:p>
          <w:p w14:paraId="2A66A163" w14:textId="77777777" w:rsidR="005C53DD" w:rsidRPr="00450DEB" w:rsidRDefault="005C53DD" w:rsidP="005C53DD">
            <w:pPr>
              <w:rPr>
                <w:rFonts w:ascii="Times New Roman" w:eastAsia="Times New Roman" w:hAnsi="Times New Roman" w:cs="Times New Roman"/>
                <w:sz w:val="24"/>
                <w:szCs w:val="24"/>
              </w:rPr>
            </w:pPr>
          </w:p>
          <w:p w14:paraId="3E4A2097" w14:textId="77777777" w:rsidR="005C53DD" w:rsidRDefault="005C53DD" w:rsidP="005C53DD">
            <w:pPr>
              <w:rPr>
                <w:rFonts w:ascii="Times New Roman" w:eastAsia="Times New Roman" w:hAnsi="Times New Roman" w:cs="Times New Roman"/>
                <w:sz w:val="24"/>
                <w:szCs w:val="24"/>
              </w:rPr>
            </w:pPr>
            <w:r w:rsidRPr="00450DEB">
              <w:rPr>
                <w:rFonts w:ascii="Times New Roman" w:eastAsia="Times New Roman" w:hAnsi="Times New Roman" w:cs="Times New Roman"/>
                <w:sz w:val="24"/>
                <w:szCs w:val="24"/>
              </w:rPr>
              <w:t>Occupational Scrapbook</w:t>
            </w:r>
          </w:p>
          <w:p w14:paraId="3CD12197" w14:textId="77777777" w:rsidR="005C53DD" w:rsidRDefault="005C53DD" w:rsidP="005C53DD">
            <w:pPr>
              <w:rPr>
                <w:rFonts w:ascii="Times New Roman" w:eastAsia="Times New Roman" w:hAnsi="Times New Roman" w:cs="Times New Roman"/>
                <w:sz w:val="24"/>
                <w:szCs w:val="24"/>
              </w:rPr>
            </w:pPr>
          </w:p>
          <w:p w14:paraId="3CD7355A" w14:textId="3E026470" w:rsidR="005C53DD" w:rsidRPr="009D6373" w:rsidRDefault="005C53DD" w:rsidP="005C53DD">
            <w:pPr>
              <w:pStyle w:val="sectbi"/>
              <w:spacing w:before="0" w:beforeAutospacing="0" w:after="0" w:afterAutospacing="0"/>
              <w:textAlignment w:val="baseline"/>
              <w:rPr>
                <w:color w:val="444444"/>
              </w:rPr>
            </w:pPr>
            <w:r w:rsidRPr="00450DEB">
              <w:t>Job Demo A</w:t>
            </w:r>
          </w:p>
        </w:tc>
      </w:tr>
      <w:tr w:rsidR="005C53DD" w:rsidRPr="009C4A1C" w14:paraId="6BB9DF17" w14:textId="27269CDB" w:rsidTr="005C53DD">
        <w:trPr>
          <w:gridAfter w:val="1"/>
          <w:wAfter w:w="49" w:type="pct"/>
        </w:trPr>
        <w:tc>
          <w:tcPr>
            <w:tcW w:w="168" w:type="pct"/>
            <w:shd w:val="clear" w:color="auto" w:fill="FFFFFF" w:themeFill="background1"/>
          </w:tcPr>
          <w:p w14:paraId="1AE2A4A9" w14:textId="5F7AC392" w:rsidR="005C53DD" w:rsidRDefault="005C53DD" w:rsidP="006A42C6">
            <w:pPr>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620" w:type="pct"/>
            <w:shd w:val="clear" w:color="auto" w:fill="FFFFFF" w:themeFill="background1"/>
            <w:tcMar>
              <w:top w:w="43" w:type="dxa"/>
              <w:left w:w="115" w:type="dxa"/>
              <w:bottom w:w="43" w:type="dxa"/>
              <w:right w:w="115" w:type="dxa"/>
            </w:tcMar>
          </w:tcPr>
          <w:p w14:paraId="03ADA9C9" w14:textId="77777777" w:rsidR="005C53DD" w:rsidRDefault="005C53DD" w:rsidP="006A42C6">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Maintain salon equipment. </w:t>
            </w:r>
          </w:p>
          <w:p w14:paraId="03D39FF8" w14:textId="77777777" w:rsidR="005C53DD" w:rsidRPr="008E6467" w:rsidRDefault="005C53DD" w:rsidP="006A42C6">
            <w:pPr>
              <w:rPr>
                <w:rFonts w:ascii="Times New Roman" w:eastAsia="Times New Roman" w:hAnsi="Times New Roman" w:cs="Times New Roman"/>
                <w:sz w:val="24"/>
                <w:szCs w:val="24"/>
              </w:rPr>
            </w:pPr>
          </w:p>
        </w:tc>
        <w:tc>
          <w:tcPr>
            <w:tcW w:w="1115" w:type="pct"/>
            <w:gridSpan w:val="2"/>
          </w:tcPr>
          <w:p w14:paraId="38572D28" w14:textId="77777777" w:rsidR="005C53DD" w:rsidRPr="00101972" w:rsidRDefault="005C53DD" w:rsidP="006A42C6">
            <w:p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Maintenance of salon equipment (e.g., styling chairs, shampoo station, manicure station, pedicure spa, styling station) should include</w:t>
            </w:r>
          </w:p>
          <w:p w14:paraId="036C26A9" w14:textId="77777777" w:rsidR="005C53DD" w:rsidRPr="00101972" w:rsidRDefault="005C53DD" w:rsidP="006A42C6">
            <w:pPr>
              <w:numPr>
                <w:ilvl w:val="0"/>
                <w:numId w:val="17"/>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regular cleaning</w:t>
            </w:r>
          </w:p>
          <w:p w14:paraId="6713CDAD" w14:textId="77777777" w:rsidR="005C53DD" w:rsidRDefault="005C53DD" w:rsidP="006A42C6">
            <w:pPr>
              <w:numPr>
                <w:ilvl w:val="0"/>
                <w:numId w:val="17"/>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regular inspection for safety and working order</w:t>
            </w:r>
          </w:p>
          <w:p w14:paraId="7DC64D18" w14:textId="77777777" w:rsidR="005C53DD" w:rsidRPr="002C3D51" w:rsidRDefault="005C53DD" w:rsidP="006A42C6">
            <w:pPr>
              <w:numPr>
                <w:ilvl w:val="0"/>
                <w:numId w:val="1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removal from service if unsafe.</w:t>
            </w:r>
          </w:p>
          <w:p w14:paraId="68ACA5E3" w14:textId="77777777" w:rsidR="005C53DD" w:rsidRPr="00101972" w:rsidRDefault="005C53DD" w:rsidP="006A42C6">
            <w:pPr>
              <w:shd w:val="clear" w:color="auto" w:fill="FFFFFF"/>
              <w:rPr>
                <w:rFonts w:ascii="Times New Roman" w:eastAsia="Times New Roman" w:hAnsi="Times New Roman" w:cs="Times New Roman"/>
                <w:sz w:val="24"/>
                <w:szCs w:val="24"/>
              </w:rPr>
            </w:pPr>
          </w:p>
        </w:tc>
        <w:tc>
          <w:tcPr>
            <w:tcW w:w="1150" w:type="pct"/>
            <w:gridSpan w:val="3"/>
          </w:tcPr>
          <w:p w14:paraId="3B889D76" w14:textId="77777777" w:rsidR="005C53DD" w:rsidRPr="0084059C" w:rsidRDefault="005C53DD" w:rsidP="006A42C6">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030D8892" w14:textId="77777777" w:rsidR="005C53DD" w:rsidRPr="00101972" w:rsidRDefault="005C53DD" w:rsidP="006A42C6">
            <w:pPr>
              <w:numPr>
                <w:ilvl w:val="0"/>
                <w:numId w:val="18"/>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Who is responsible for maintaining salon equipment?</w:t>
            </w:r>
          </w:p>
          <w:p w14:paraId="393CEE34" w14:textId="77777777" w:rsidR="005C53DD" w:rsidRPr="00101972" w:rsidRDefault="005C53DD" w:rsidP="006A42C6">
            <w:pPr>
              <w:numPr>
                <w:ilvl w:val="0"/>
                <w:numId w:val="18"/>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What consequences may arise from the use of improperly maintained salon equipment?</w:t>
            </w:r>
          </w:p>
          <w:p w14:paraId="718B1E53" w14:textId="77777777" w:rsidR="005C53DD" w:rsidRPr="00101972" w:rsidRDefault="005C53DD" w:rsidP="006A42C6">
            <w:pPr>
              <w:numPr>
                <w:ilvl w:val="0"/>
                <w:numId w:val="18"/>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What safety issues should be considered when cleaning salon equipment?</w:t>
            </w:r>
          </w:p>
          <w:p w14:paraId="4264E987" w14:textId="77777777" w:rsidR="005C53DD" w:rsidRPr="0084059C" w:rsidRDefault="005C53DD" w:rsidP="006A42C6">
            <w:pPr>
              <w:spacing w:before="100" w:beforeAutospacing="1" w:after="100" w:afterAutospacing="1"/>
              <w:rPr>
                <w:rFonts w:ascii="Times New Roman" w:eastAsia="Times New Roman" w:hAnsi="Times New Roman" w:cs="Times New Roman"/>
                <w:b/>
                <w:bCs/>
                <w:sz w:val="24"/>
                <w:szCs w:val="24"/>
              </w:rPr>
            </w:pPr>
          </w:p>
        </w:tc>
        <w:tc>
          <w:tcPr>
            <w:tcW w:w="626" w:type="pct"/>
          </w:tcPr>
          <w:p w14:paraId="345FC7BF" w14:textId="77777777" w:rsidR="005C53DD" w:rsidRPr="009C4A1C" w:rsidRDefault="005C53DD" w:rsidP="006A42C6">
            <w:pPr>
              <w:rPr>
                <w:rFonts w:ascii="Times New Roman" w:eastAsia="Times New Roman" w:hAnsi="Times New Roman" w:cs="Times New Roman"/>
                <w:sz w:val="24"/>
                <w:szCs w:val="24"/>
              </w:rPr>
            </w:pPr>
          </w:p>
        </w:tc>
        <w:tc>
          <w:tcPr>
            <w:tcW w:w="697" w:type="pct"/>
            <w:gridSpan w:val="3"/>
          </w:tcPr>
          <w:p w14:paraId="01175A68" w14:textId="77777777" w:rsidR="005C53DD" w:rsidRPr="009D6373" w:rsidRDefault="005C53DD" w:rsidP="006A42C6">
            <w:pPr>
              <w:pStyle w:val="sectbi"/>
              <w:spacing w:before="0" w:beforeAutospacing="0" w:after="0" w:afterAutospacing="0"/>
              <w:ind w:left="470" w:hanging="270"/>
              <w:textAlignment w:val="baseline"/>
              <w:rPr>
                <w:color w:val="444444"/>
              </w:rPr>
            </w:pPr>
            <w:r w:rsidRPr="009D6373">
              <w:rPr>
                <w:color w:val="444444"/>
              </w:rPr>
              <w:t xml:space="preserve">2. Laws and regulations </w:t>
            </w:r>
          </w:p>
          <w:p w14:paraId="77F3EBD2" w14:textId="77777777" w:rsidR="005C53DD" w:rsidRPr="009D6373" w:rsidRDefault="005C53DD" w:rsidP="006A42C6">
            <w:pPr>
              <w:pStyle w:val="sectbi"/>
              <w:spacing w:before="0" w:beforeAutospacing="0" w:after="0" w:afterAutospacing="0"/>
              <w:ind w:left="470" w:hanging="270"/>
              <w:textAlignment w:val="baseline"/>
              <w:rPr>
                <w:color w:val="444444"/>
              </w:rPr>
            </w:pPr>
            <w:r w:rsidRPr="009D6373">
              <w:rPr>
                <w:color w:val="444444"/>
              </w:rPr>
              <w:t xml:space="preserve">3. General sciences </w:t>
            </w:r>
          </w:p>
          <w:p w14:paraId="63AABF4A" w14:textId="77777777" w:rsidR="005C53DD" w:rsidRDefault="005C53DD" w:rsidP="006A42C6">
            <w:pPr>
              <w:pStyle w:val="sectbi2"/>
              <w:spacing w:before="0" w:beforeAutospacing="0" w:after="0" w:afterAutospacing="0"/>
              <w:ind w:left="740" w:hanging="270"/>
              <w:textAlignment w:val="baseline"/>
              <w:rPr>
                <w:color w:val="444444"/>
              </w:rPr>
            </w:pPr>
            <w:r w:rsidRPr="009D6373">
              <w:rPr>
                <w:color w:val="444444"/>
              </w:rPr>
              <w:t>a. Principles and practices of infection control</w:t>
            </w:r>
          </w:p>
          <w:p w14:paraId="287963C2" w14:textId="77777777" w:rsidR="005C53DD" w:rsidRPr="009D6373" w:rsidRDefault="005C53DD" w:rsidP="006A42C6">
            <w:pPr>
              <w:pStyle w:val="sectbi2"/>
              <w:spacing w:before="0" w:beforeAutospacing="0" w:after="0" w:afterAutospacing="0"/>
              <w:ind w:left="740" w:hanging="270"/>
              <w:textAlignment w:val="baseline"/>
              <w:rPr>
                <w:color w:val="444444"/>
              </w:rPr>
            </w:pPr>
            <w:r w:rsidRPr="009D6373">
              <w:rPr>
                <w:color w:val="444444"/>
              </w:rPr>
              <w:t>b. Safety Data Sheet (SDS)</w:t>
            </w:r>
          </w:p>
          <w:p w14:paraId="53F4D634" w14:textId="77777777" w:rsidR="005C53DD" w:rsidRDefault="005C53DD" w:rsidP="006A42C6">
            <w:pPr>
              <w:pStyle w:val="sectbi2"/>
              <w:spacing w:before="0" w:beforeAutospacing="0" w:after="0" w:afterAutospacing="0"/>
              <w:ind w:left="740" w:hanging="270"/>
              <w:textAlignment w:val="baseline"/>
              <w:rPr>
                <w:color w:val="444444"/>
              </w:rPr>
            </w:pPr>
            <w:r w:rsidRPr="009D6373">
              <w:rPr>
                <w:color w:val="444444"/>
              </w:rPr>
              <w:t>c. Chemical usage and safety</w:t>
            </w:r>
          </w:p>
          <w:p w14:paraId="72CA62BA" w14:textId="77777777" w:rsidR="005C53DD" w:rsidRPr="009D6373" w:rsidRDefault="005C53DD" w:rsidP="006A42C6">
            <w:pPr>
              <w:pStyle w:val="sectbi2"/>
              <w:spacing w:before="0" w:beforeAutospacing="0" w:after="0" w:afterAutospacing="0"/>
              <w:ind w:left="740" w:hanging="270"/>
              <w:textAlignment w:val="baseline"/>
              <w:rPr>
                <w:color w:val="444444"/>
              </w:rPr>
            </w:pPr>
          </w:p>
          <w:p w14:paraId="597EACD9" w14:textId="593A719B" w:rsidR="005C53DD" w:rsidRPr="009D6373" w:rsidRDefault="005C53DD">
            <w:pPr>
              <w:pStyle w:val="sectbi"/>
              <w:numPr>
                <w:ilvl w:val="0"/>
                <w:numId w:val="143"/>
              </w:numPr>
              <w:spacing w:before="0" w:beforeAutospacing="0" w:after="0" w:afterAutospacing="0"/>
              <w:textAlignment w:val="baseline"/>
              <w:rPr>
                <w:color w:val="444444"/>
              </w:rPr>
            </w:pPr>
            <w:r w:rsidRPr="002761B3">
              <w:t>Exam Domains I.A, I.C, and II.B</w:t>
            </w:r>
          </w:p>
        </w:tc>
        <w:tc>
          <w:tcPr>
            <w:tcW w:w="575" w:type="pct"/>
          </w:tcPr>
          <w:p w14:paraId="1C82E21C" w14:textId="77777777" w:rsidR="005C53DD" w:rsidRPr="00450DEB" w:rsidRDefault="005C53DD" w:rsidP="005C53DD">
            <w:pPr>
              <w:pStyle w:val="sectbi"/>
              <w:spacing w:after="0"/>
              <w:textAlignment w:val="baseline"/>
              <w:rPr>
                <w:color w:val="444444"/>
              </w:rPr>
            </w:pPr>
            <w:r w:rsidRPr="00450DEB">
              <w:rPr>
                <w:color w:val="444444"/>
              </w:rPr>
              <w:t>Occupational Scrapbook</w:t>
            </w:r>
          </w:p>
          <w:p w14:paraId="0F5C4B43" w14:textId="64290C89" w:rsidR="005C53DD" w:rsidRPr="009D6373" w:rsidRDefault="005C53DD" w:rsidP="005C53DD">
            <w:pPr>
              <w:pStyle w:val="sectbi"/>
              <w:spacing w:before="0" w:beforeAutospacing="0" w:after="0" w:afterAutospacing="0"/>
              <w:textAlignment w:val="baseline"/>
              <w:rPr>
                <w:color w:val="444444"/>
              </w:rPr>
            </w:pPr>
            <w:r w:rsidRPr="00450DEB">
              <w:rPr>
                <w:color w:val="444444"/>
              </w:rPr>
              <w:t>Job Demo A</w:t>
            </w:r>
          </w:p>
        </w:tc>
      </w:tr>
      <w:tr w:rsidR="005C53DD" w:rsidRPr="009C4A1C" w14:paraId="62BDA0E5" w14:textId="62C00AAD" w:rsidTr="005C53DD">
        <w:trPr>
          <w:gridAfter w:val="1"/>
          <w:wAfter w:w="49" w:type="pct"/>
        </w:trPr>
        <w:tc>
          <w:tcPr>
            <w:tcW w:w="168" w:type="pct"/>
            <w:shd w:val="clear" w:color="auto" w:fill="FFFFFF" w:themeFill="background1"/>
          </w:tcPr>
          <w:p w14:paraId="37A89457" w14:textId="01B084E2" w:rsidR="005C53DD" w:rsidRDefault="005C53DD" w:rsidP="006A42C6">
            <w:pP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620" w:type="pct"/>
            <w:shd w:val="clear" w:color="auto" w:fill="FFFFFF" w:themeFill="background1"/>
            <w:tcMar>
              <w:top w:w="43" w:type="dxa"/>
              <w:left w:w="115" w:type="dxa"/>
              <w:bottom w:w="43" w:type="dxa"/>
              <w:right w:w="115" w:type="dxa"/>
            </w:tcMar>
          </w:tcPr>
          <w:p w14:paraId="6BE671F2" w14:textId="77777777" w:rsidR="005C53DD" w:rsidRDefault="005C53DD" w:rsidP="006A42C6">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Disinfect rollers, clips, perm rods, and perm trays. </w:t>
            </w:r>
          </w:p>
          <w:p w14:paraId="594F8F17" w14:textId="77777777" w:rsidR="005C53DD" w:rsidRPr="008E6467" w:rsidRDefault="005C53DD" w:rsidP="006A42C6">
            <w:pPr>
              <w:rPr>
                <w:rFonts w:ascii="Times New Roman" w:eastAsia="Times New Roman" w:hAnsi="Times New Roman" w:cs="Times New Roman"/>
                <w:sz w:val="24"/>
                <w:szCs w:val="24"/>
              </w:rPr>
            </w:pPr>
          </w:p>
        </w:tc>
        <w:tc>
          <w:tcPr>
            <w:tcW w:w="1115" w:type="pct"/>
            <w:gridSpan w:val="2"/>
          </w:tcPr>
          <w:p w14:paraId="5C315C1E" w14:textId="02AE3254" w:rsidR="005C53DD" w:rsidRPr="00101972" w:rsidRDefault="005C53DD" w:rsidP="006A42C6">
            <w:pPr>
              <w:shd w:val="clear" w:color="auto" w:fill="FFFFFF"/>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Disinfecting should include removal of hair, end wraps, and product from implements.</w:t>
            </w:r>
          </w:p>
        </w:tc>
        <w:tc>
          <w:tcPr>
            <w:tcW w:w="1150" w:type="pct"/>
            <w:gridSpan w:val="3"/>
          </w:tcPr>
          <w:p w14:paraId="6FCD69CC" w14:textId="77777777" w:rsidR="005C53DD" w:rsidRPr="0084059C" w:rsidRDefault="005C53DD" w:rsidP="006A42C6">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3660BA89" w14:textId="77777777" w:rsidR="005C53DD" w:rsidRPr="00101972" w:rsidRDefault="005C53DD" w:rsidP="006A42C6">
            <w:pPr>
              <w:numPr>
                <w:ilvl w:val="0"/>
                <w:numId w:val="19"/>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 xml:space="preserve">Who is responsible for </w:t>
            </w:r>
            <w:r>
              <w:rPr>
                <w:rFonts w:ascii="Times New Roman" w:eastAsia="Times New Roman" w:hAnsi="Times New Roman" w:cs="Times New Roman"/>
                <w:sz w:val="24"/>
                <w:szCs w:val="24"/>
              </w:rPr>
              <w:t xml:space="preserve">keeping </w:t>
            </w:r>
            <w:r w:rsidRPr="00101972">
              <w:rPr>
                <w:rFonts w:ascii="Times New Roman" w:eastAsia="Times New Roman" w:hAnsi="Times New Roman" w:cs="Times New Roman"/>
                <w:sz w:val="24"/>
                <w:szCs w:val="24"/>
              </w:rPr>
              <w:t xml:space="preserve">rollers, clips, rods, and containers </w:t>
            </w:r>
            <w:r>
              <w:rPr>
                <w:rFonts w:ascii="Times New Roman" w:eastAsia="Times New Roman" w:hAnsi="Times New Roman" w:cs="Times New Roman"/>
                <w:sz w:val="24"/>
                <w:szCs w:val="24"/>
              </w:rPr>
              <w:t>clean</w:t>
            </w:r>
            <w:r w:rsidRPr="00101972">
              <w:rPr>
                <w:rFonts w:ascii="Times New Roman" w:eastAsia="Times New Roman" w:hAnsi="Times New Roman" w:cs="Times New Roman"/>
                <w:sz w:val="24"/>
                <w:szCs w:val="24"/>
              </w:rPr>
              <w:t>?</w:t>
            </w:r>
          </w:p>
          <w:p w14:paraId="37E0FB41" w14:textId="77777777" w:rsidR="005C53DD" w:rsidRPr="00101972" w:rsidRDefault="005C53DD" w:rsidP="006A42C6">
            <w:pPr>
              <w:numPr>
                <w:ilvl w:val="0"/>
                <w:numId w:val="19"/>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What consequences may arise from the use of improperly maintained rollers, clips, rods, and containers?</w:t>
            </w:r>
          </w:p>
          <w:p w14:paraId="4D13AC27" w14:textId="77777777" w:rsidR="005C53DD" w:rsidRPr="00101972" w:rsidRDefault="005C53DD" w:rsidP="006A42C6">
            <w:pPr>
              <w:numPr>
                <w:ilvl w:val="0"/>
                <w:numId w:val="19"/>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What safety issues should be considered when disinfecting rollers, clips, rods, and containers?</w:t>
            </w:r>
          </w:p>
          <w:p w14:paraId="6CA7C0EA" w14:textId="77777777" w:rsidR="005C53DD" w:rsidRPr="0084059C" w:rsidRDefault="005C53DD" w:rsidP="006A42C6">
            <w:pPr>
              <w:spacing w:before="100" w:beforeAutospacing="1" w:after="100" w:afterAutospacing="1"/>
              <w:rPr>
                <w:rFonts w:ascii="Times New Roman" w:eastAsia="Times New Roman" w:hAnsi="Times New Roman" w:cs="Times New Roman"/>
                <w:b/>
                <w:bCs/>
                <w:sz w:val="24"/>
                <w:szCs w:val="24"/>
              </w:rPr>
            </w:pPr>
          </w:p>
        </w:tc>
        <w:tc>
          <w:tcPr>
            <w:tcW w:w="626" w:type="pct"/>
          </w:tcPr>
          <w:p w14:paraId="7AA0BEED" w14:textId="77777777" w:rsidR="005C53DD" w:rsidRPr="009C4A1C" w:rsidRDefault="005C53DD" w:rsidP="006A42C6">
            <w:pPr>
              <w:rPr>
                <w:rFonts w:ascii="Times New Roman" w:eastAsia="Times New Roman" w:hAnsi="Times New Roman" w:cs="Times New Roman"/>
                <w:sz w:val="24"/>
                <w:szCs w:val="24"/>
              </w:rPr>
            </w:pPr>
          </w:p>
        </w:tc>
        <w:tc>
          <w:tcPr>
            <w:tcW w:w="697" w:type="pct"/>
            <w:gridSpan w:val="3"/>
          </w:tcPr>
          <w:p w14:paraId="06C02F36" w14:textId="77777777" w:rsidR="005C53DD" w:rsidRPr="009D6373" w:rsidRDefault="005C53DD" w:rsidP="006A42C6">
            <w:pPr>
              <w:pStyle w:val="sectbi"/>
              <w:spacing w:before="0" w:beforeAutospacing="0" w:after="0" w:afterAutospacing="0"/>
              <w:ind w:left="470" w:hanging="270"/>
              <w:textAlignment w:val="baseline"/>
              <w:rPr>
                <w:color w:val="444444"/>
              </w:rPr>
            </w:pPr>
            <w:r w:rsidRPr="009D6373">
              <w:rPr>
                <w:color w:val="444444"/>
              </w:rPr>
              <w:t xml:space="preserve">2. Laws and regulations </w:t>
            </w:r>
          </w:p>
          <w:p w14:paraId="15DFD255" w14:textId="77777777" w:rsidR="005C53DD" w:rsidRPr="009D6373" w:rsidRDefault="005C53DD" w:rsidP="006A42C6">
            <w:pPr>
              <w:pStyle w:val="sectbi"/>
              <w:spacing w:before="0" w:beforeAutospacing="0" w:after="0" w:afterAutospacing="0"/>
              <w:ind w:left="470" w:hanging="270"/>
              <w:textAlignment w:val="baseline"/>
              <w:rPr>
                <w:color w:val="444444"/>
              </w:rPr>
            </w:pPr>
            <w:r w:rsidRPr="009D6373">
              <w:rPr>
                <w:color w:val="444444"/>
              </w:rPr>
              <w:t xml:space="preserve">3. General sciences </w:t>
            </w:r>
          </w:p>
          <w:p w14:paraId="4694C4B2" w14:textId="77777777" w:rsidR="005C53DD" w:rsidRDefault="005C53DD" w:rsidP="006A42C6">
            <w:pPr>
              <w:pStyle w:val="sectbi2"/>
              <w:spacing w:before="0" w:beforeAutospacing="0" w:after="0" w:afterAutospacing="0"/>
              <w:ind w:left="749" w:hanging="274"/>
              <w:textAlignment w:val="baseline"/>
              <w:rPr>
                <w:color w:val="444444"/>
              </w:rPr>
            </w:pPr>
            <w:r w:rsidRPr="009D6373">
              <w:rPr>
                <w:color w:val="444444"/>
              </w:rPr>
              <w:t>a. Principles and practices of infection control</w:t>
            </w:r>
          </w:p>
          <w:p w14:paraId="544AB4E2" w14:textId="77777777" w:rsidR="005C53DD" w:rsidRPr="009D6373" w:rsidRDefault="005C53DD" w:rsidP="006A42C6">
            <w:pPr>
              <w:pStyle w:val="sectbi2"/>
              <w:spacing w:before="0" w:beforeAutospacing="0" w:after="0" w:afterAutospacing="0"/>
              <w:ind w:left="749" w:hanging="274"/>
              <w:textAlignment w:val="baseline"/>
              <w:rPr>
                <w:color w:val="444444"/>
              </w:rPr>
            </w:pPr>
            <w:r w:rsidRPr="009D6373">
              <w:rPr>
                <w:color w:val="444444"/>
              </w:rPr>
              <w:t>b. Safety Data Sheet (SDS)</w:t>
            </w:r>
          </w:p>
          <w:p w14:paraId="510A223C" w14:textId="77777777" w:rsidR="005C53DD" w:rsidRDefault="005C53DD" w:rsidP="006A42C6">
            <w:pPr>
              <w:pStyle w:val="sectbi2"/>
              <w:spacing w:before="0" w:beforeAutospacing="0" w:after="0" w:afterAutospacing="0"/>
              <w:ind w:left="749" w:hanging="274"/>
              <w:textAlignment w:val="baseline"/>
              <w:rPr>
                <w:color w:val="444444"/>
              </w:rPr>
            </w:pPr>
            <w:r w:rsidRPr="009D6373">
              <w:rPr>
                <w:color w:val="444444"/>
              </w:rPr>
              <w:t>c. Chemical usage and safety</w:t>
            </w:r>
          </w:p>
          <w:p w14:paraId="0CD0335D" w14:textId="77777777" w:rsidR="005C53DD" w:rsidRDefault="005C53DD" w:rsidP="006A42C6">
            <w:pPr>
              <w:pStyle w:val="sectbi2"/>
              <w:spacing w:before="0" w:beforeAutospacing="0" w:after="0" w:afterAutospacing="0"/>
              <w:ind w:left="749" w:hanging="274"/>
              <w:textAlignment w:val="baseline"/>
              <w:rPr>
                <w:color w:val="444444"/>
              </w:rPr>
            </w:pPr>
          </w:p>
          <w:p w14:paraId="03C975EC" w14:textId="2A4F28EA" w:rsidR="005C53DD" w:rsidRPr="009D6373" w:rsidRDefault="005C53DD">
            <w:pPr>
              <w:pStyle w:val="sectbi"/>
              <w:numPr>
                <w:ilvl w:val="0"/>
                <w:numId w:val="143"/>
              </w:numPr>
              <w:spacing w:before="0" w:beforeAutospacing="0" w:after="0" w:afterAutospacing="0"/>
              <w:textAlignment w:val="baseline"/>
              <w:rPr>
                <w:color w:val="444444"/>
              </w:rPr>
            </w:pPr>
            <w:r w:rsidRPr="000B2C5B">
              <w:t>Exam Domains I.A, I.C, and II.B</w:t>
            </w:r>
          </w:p>
        </w:tc>
        <w:tc>
          <w:tcPr>
            <w:tcW w:w="575" w:type="pct"/>
          </w:tcPr>
          <w:p w14:paraId="2666F58B" w14:textId="77777777" w:rsidR="005C53DD" w:rsidRPr="00450DEB" w:rsidRDefault="005C53DD" w:rsidP="005C53DD">
            <w:pPr>
              <w:pStyle w:val="sectbi"/>
              <w:textAlignment w:val="baseline"/>
              <w:rPr>
                <w:color w:val="444444"/>
              </w:rPr>
            </w:pPr>
            <w:r w:rsidRPr="00450DEB">
              <w:rPr>
                <w:color w:val="444444"/>
              </w:rPr>
              <w:t>Occupational Health and Safety Scrapbook</w:t>
            </w:r>
          </w:p>
          <w:p w14:paraId="56E6908A" w14:textId="77777777" w:rsidR="005C53DD" w:rsidRDefault="005C53DD" w:rsidP="005C53DD">
            <w:pPr>
              <w:pStyle w:val="sectbi"/>
              <w:spacing w:after="0"/>
              <w:textAlignment w:val="baseline"/>
              <w:rPr>
                <w:color w:val="444444"/>
              </w:rPr>
            </w:pPr>
            <w:r w:rsidRPr="00450DEB">
              <w:rPr>
                <w:color w:val="444444"/>
              </w:rPr>
              <w:t>Occupational Scrapbook</w:t>
            </w:r>
          </w:p>
          <w:p w14:paraId="6643DD11" w14:textId="77777777" w:rsidR="005C53DD" w:rsidRPr="00450DEB" w:rsidRDefault="005C53DD" w:rsidP="005C53DD">
            <w:pPr>
              <w:pStyle w:val="sectbi"/>
              <w:spacing w:after="0"/>
              <w:textAlignment w:val="baseline"/>
              <w:rPr>
                <w:color w:val="444444"/>
              </w:rPr>
            </w:pPr>
            <w:r w:rsidRPr="00450DEB">
              <w:rPr>
                <w:color w:val="444444"/>
              </w:rPr>
              <w:t>Job Demo A</w:t>
            </w:r>
          </w:p>
          <w:p w14:paraId="7C6677AB" w14:textId="77777777" w:rsidR="005C53DD" w:rsidRPr="009D6373" w:rsidRDefault="005C53DD" w:rsidP="005C53DD">
            <w:pPr>
              <w:pStyle w:val="sectbi"/>
              <w:spacing w:before="0" w:beforeAutospacing="0" w:after="0" w:afterAutospacing="0"/>
              <w:textAlignment w:val="baseline"/>
              <w:rPr>
                <w:color w:val="444444"/>
              </w:rPr>
            </w:pPr>
          </w:p>
        </w:tc>
      </w:tr>
      <w:tr w:rsidR="005C53DD" w:rsidRPr="009C4A1C" w14:paraId="0BBFA5D3" w14:textId="0209DFC0" w:rsidTr="005C53DD">
        <w:trPr>
          <w:gridAfter w:val="1"/>
          <w:wAfter w:w="49" w:type="pct"/>
        </w:trPr>
        <w:tc>
          <w:tcPr>
            <w:tcW w:w="168" w:type="pct"/>
            <w:shd w:val="clear" w:color="auto" w:fill="FFFFFF" w:themeFill="background1"/>
          </w:tcPr>
          <w:p w14:paraId="009EA759" w14:textId="365C990A" w:rsidR="005C53DD" w:rsidRDefault="005C53DD" w:rsidP="006A42C6">
            <w:pP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620" w:type="pct"/>
            <w:shd w:val="clear" w:color="auto" w:fill="FFFFFF" w:themeFill="background1"/>
            <w:tcMar>
              <w:top w:w="43" w:type="dxa"/>
              <w:left w:w="115" w:type="dxa"/>
              <w:bottom w:w="43" w:type="dxa"/>
              <w:right w:w="115" w:type="dxa"/>
            </w:tcMar>
          </w:tcPr>
          <w:p w14:paraId="1967EA21" w14:textId="77777777" w:rsidR="005C53DD" w:rsidRDefault="005C53DD" w:rsidP="006A42C6">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Launder towels, capes, and smocks. </w:t>
            </w:r>
          </w:p>
          <w:p w14:paraId="6186B57B" w14:textId="77777777" w:rsidR="005C53DD" w:rsidRPr="008E6467" w:rsidRDefault="005C53DD" w:rsidP="006A42C6">
            <w:pPr>
              <w:rPr>
                <w:rFonts w:ascii="Times New Roman" w:eastAsia="Times New Roman" w:hAnsi="Times New Roman" w:cs="Times New Roman"/>
                <w:sz w:val="24"/>
                <w:szCs w:val="24"/>
              </w:rPr>
            </w:pPr>
          </w:p>
        </w:tc>
        <w:tc>
          <w:tcPr>
            <w:tcW w:w="1115" w:type="pct"/>
            <w:gridSpan w:val="2"/>
          </w:tcPr>
          <w:p w14:paraId="07ED19B6" w14:textId="428DB121" w:rsidR="005C53DD" w:rsidRPr="00101972" w:rsidRDefault="005C53DD" w:rsidP="006A42C6">
            <w:pPr>
              <w:shd w:val="clear" w:color="auto" w:fill="FFFFFF"/>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Laundering should include washing in hot water and detergent, with bleach or another disinfectant added to the rinse water.</w:t>
            </w:r>
          </w:p>
        </w:tc>
        <w:tc>
          <w:tcPr>
            <w:tcW w:w="1150" w:type="pct"/>
            <w:gridSpan w:val="3"/>
          </w:tcPr>
          <w:p w14:paraId="50D12138" w14:textId="77777777" w:rsidR="005C53DD" w:rsidRPr="0084059C" w:rsidRDefault="005C53DD" w:rsidP="006A42C6">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01F44035" w14:textId="77777777" w:rsidR="005C53DD" w:rsidRPr="00101972" w:rsidRDefault="005C53DD" w:rsidP="006A42C6">
            <w:pPr>
              <w:numPr>
                <w:ilvl w:val="0"/>
                <w:numId w:val="20"/>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Who is responsible for maintaining salon towels, capes, and smocks?</w:t>
            </w:r>
          </w:p>
          <w:p w14:paraId="124FE316" w14:textId="77777777" w:rsidR="005C53DD" w:rsidRPr="00101972" w:rsidRDefault="005C53DD" w:rsidP="006A42C6">
            <w:pPr>
              <w:numPr>
                <w:ilvl w:val="0"/>
                <w:numId w:val="20"/>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 xml:space="preserve">What consequences may arise from the use of improperly </w:t>
            </w:r>
            <w:r>
              <w:rPr>
                <w:rFonts w:ascii="Times New Roman" w:eastAsia="Times New Roman" w:hAnsi="Times New Roman" w:cs="Times New Roman"/>
                <w:sz w:val="24"/>
                <w:szCs w:val="24"/>
              </w:rPr>
              <w:t>washe</w:t>
            </w:r>
            <w:r w:rsidRPr="00101972">
              <w:rPr>
                <w:rFonts w:ascii="Times New Roman" w:eastAsia="Times New Roman" w:hAnsi="Times New Roman" w:cs="Times New Roman"/>
                <w:sz w:val="24"/>
                <w:szCs w:val="24"/>
              </w:rPr>
              <w:t>d towels, capes, and smocks?</w:t>
            </w:r>
          </w:p>
          <w:p w14:paraId="1DC76E75" w14:textId="77777777" w:rsidR="005C53DD" w:rsidRPr="00101972" w:rsidRDefault="005C53DD" w:rsidP="006A42C6">
            <w:pPr>
              <w:numPr>
                <w:ilvl w:val="0"/>
                <w:numId w:val="20"/>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What sanitary measures and safety issues should be considered when laundering towels, capes, and smocks?</w:t>
            </w:r>
          </w:p>
          <w:p w14:paraId="2E001AE2" w14:textId="77777777" w:rsidR="005C53DD" w:rsidRPr="0084059C" w:rsidRDefault="005C53DD" w:rsidP="006A42C6">
            <w:pPr>
              <w:spacing w:before="100" w:beforeAutospacing="1" w:after="100" w:afterAutospacing="1"/>
              <w:rPr>
                <w:rFonts w:ascii="Times New Roman" w:eastAsia="Times New Roman" w:hAnsi="Times New Roman" w:cs="Times New Roman"/>
                <w:b/>
                <w:bCs/>
                <w:sz w:val="24"/>
                <w:szCs w:val="24"/>
              </w:rPr>
            </w:pPr>
          </w:p>
        </w:tc>
        <w:tc>
          <w:tcPr>
            <w:tcW w:w="626" w:type="pct"/>
          </w:tcPr>
          <w:p w14:paraId="551419AE" w14:textId="77777777" w:rsidR="005C53DD" w:rsidRPr="009C4A1C" w:rsidRDefault="005C53DD" w:rsidP="006A42C6">
            <w:pPr>
              <w:rPr>
                <w:rFonts w:ascii="Times New Roman" w:eastAsia="Times New Roman" w:hAnsi="Times New Roman" w:cs="Times New Roman"/>
                <w:sz w:val="24"/>
                <w:szCs w:val="24"/>
              </w:rPr>
            </w:pPr>
          </w:p>
        </w:tc>
        <w:tc>
          <w:tcPr>
            <w:tcW w:w="697" w:type="pct"/>
            <w:gridSpan w:val="3"/>
          </w:tcPr>
          <w:p w14:paraId="06E5301C" w14:textId="77777777" w:rsidR="005C53DD" w:rsidRPr="009D6373" w:rsidRDefault="005C53DD" w:rsidP="006A42C6">
            <w:pPr>
              <w:pStyle w:val="sectbi"/>
              <w:spacing w:before="0" w:beforeAutospacing="0" w:after="0" w:afterAutospacing="0"/>
              <w:ind w:left="470" w:hanging="270"/>
              <w:textAlignment w:val="baseline"/>
              <w:rPr>
                <w:color w:val="444444"/>
              </w:rPr>
            </w:pPr>
            <w:r w:rsidRPr="009D6373">
              <w:rPr>
                <w:color w:val="444444"/>
              </w:rPr>
              <w:t xml:space="preserve">2. Laws and regulations </w:t>
            </w:r>
          </w:p>
          <w:p w14:paraId="21735F17" w14:textId="77777777" w:rsidR="005C53DD" w:rsidRPr="009D6373" w:rsidRDefault="005C53DD" w:rsidP="006A42C6">
            <w:pPr>
              <w:pStyle w:val="sectbi"/>
              <w:spacing w:before="0" w:beforeAutospacing="0" w:after="0" w:afterAutospacing="0"/>
              <w:ind w:left="470" w:hanging="270"/>
              <w:textAlignment w:val="baseline"/>
              <w:rPr>
                <w:color w:val="444444"/>
              </w:rPr>
            </w:pPr>
            <w:r w:rsidRPr="009D6373">
              <w:rPr>
                <w:color w:val="444444"/>
              </w:rPr>
              <w:t xml:space="preserve">3. General sciences </w:t>
            </w:r>
          </w:p>
          <w:p w14:paraId="6213C2AE" w14:textId="77777777" w:rsidR="005C53DD" w:rsidRDefault="005C53DD" w:rsidP="006A42C6">
            <w:pPr>
              <w:pStyle w:val="sectbi2"/>
              <w:spacing w:before="0" w:beforeAutospacing="0" w:after="0" w:afterAutospacing="0"/>
              <w:ind w:left="749" w:hanging="274"/>
              <w:textAlignment w:val="baseline"/>
              <w:rPr>
                <w:color w:val="444444"/>
              </w:rPr>
            </w:pPr>
            <w:r w:rsidRPr="009D6373">
              <w:rPr>
                <w:color w:val="444444"/>
              </w:rPr>
              <w:t>a. Principles and practices of infection control</w:t>
            </w:r>
          </w:p>
          <w:p w14:paraId="2B20786F" w14:textId="77777777" w:rsidR="005C53DD" w:rsidRPr="009D6373" w:rsidRDefault="005C53DD" w:rsidP="006A42C6">
            <w:pPr>
              <w:pStyle w:val="sectbi2"/>
              <w:spacing w:before="0" w:beforeAutospacing="0" w:after="0" w:afterAutospacing="0"/>
              <w:ind w:left="749" w:hanging="274"/>
              <w:textAlignment w:val="baseline"/>
              <w:rPr>
                <w:color w:val="444444"/>
              </w:rPr>
            </w:pPr>
            <w:r w:rsidRPr="009D6373">
              <w:rPr>
                <w:color w:val="444444"/>
              </w:rPr>
              <w:t>b. Safety Data Sheet (SDS)</w:t>
            </w:r>
          </w:p>
          <w:p w14:paraId="17B91165" w14:textId="77777777" w:rsidR="005C53DD" w:rsidRDefault="005C53DD" w:rsidP="006A42C6">
            <w:pPr>
              <w:pStyle w:val="sectbi2"/>
              <w:spacing w:before="0" w:beforeAutospacing="0" w:after="0" w:afterAutospacing="0"/>
              <w:ind w:left="749" w:hanging="274"/>
              <w:textAlignment w:val="baseline"/>
              <w:rPr>
                <w:color w:val="444444"/>
              </w:rPr>
            </w:pPr>
            <w:r w:rsidRPr="009D6373">
              <w:rPr>
                <w:color w:val="444444"/>
              </w:rPr>
              <w:t>c. Chemical usage and safety</w:t>
            </w:r>
          </w:p>
          <w:p w14:paraId="31DD05B7" w14:textId="77777777" w:rsidR="005C53DD" w:rsidRDefault="005C53DD" w:rsidP="006A42C6">
            <w:pPr>
              <w:pStyle w:val="sectbi2"/>
              <w:spacing w:before="0" w:beforeAutospacing="0" w:after="0" w:afterAutospacing="0"/>
              <w:ind w:left="749" w:hanging="274"/>
              <w:textAlignment w:val="baseline"/>
              <w:rPr>
                <w:color w:val="444444"/>
              </w:rPr>
            </w:pPr>
          </w:p>
          <w:p w14:paraId="7F2A1048" w14:textId="073115E6" w:rsidR="005C53DD" w:rsidRPr="009D6373" w:rsidRDefault="005C53DD">
            <w:pPr>
              <w:pStyle w:val="sectbi"/>
              <w:numPr>
                <w:ilvl w:val="0"/>
                <w:numId w:val="143"/>
              </w:numPr>
              <w:spacing w:before="0" w:beforeAutospacing="0" w:after="0" w:afterAutospacing="0"/>
              <w:textAlignment w:val="baseline"/>
              <w:rPr>
                <w:color w:val="444444"/>
              </w:rPr>
            </w:pPr>
            <w:r w:rsidRPr="000B2C5B">
              <w:t>Exam Domains I.A, I.C, and II.B</w:t>
            </w:r>
          </w:p>
        </w:tc>
        <w:tc>
          <w:tcPr>
            <w:tcW w:w="575" w:type="pct"/>
          </w:tcPr>
          <w:p w14:paraId="67A61946" w14:textId="77777777" w:rsidR="005C53DD" w:rsidRPr="00450DEB" w:rsidRDefault="005C53DD" w:rsidP="005C53DD">
            <w:pPr>
              <w:pStyle w:val="sectbi"/>
              <w:textAlignment w:val="baseline"/>
              <w:rPr>
                <w:color w:val="444444"/>
              </w:rPr>
            </w:pPr>
            <w:r w:rsidRPr="00450DEB">
              <w:rPr>
                <w:color w:val="444444"/>
              </w:rPr>
              <w:t>Occupational Health and Safety Scrapbook</w:t>
            </w:r>
          </w:p>
          <w:p w14:paraId="6A248F7C" w14:textId="77777777" w:rsidR="005C53DD" w:rsidRDefault="005C53DD" w:rsidP="005C53DD">
            <w:pPr>
              <w:pStyle w:val="sectbi"/>
              <w:spacing w:after="0"/>
              <w:textAlignment w:val="baseline"/>
              <w:rPr>
                <w:color w:val="444444"/>
              </w:rPr>
            </w:pPr>
            <w:r w:rsidRPr="00450DEB">
              <w:rPr>
                <w:color w:val="444444"/>
              </w:rPr>
              <w:t>Occupational Scrapbook</w:t>
            </w:r>
          </w:p>
          <w:p w14:paraId="4FD96958" w14:textId="77777777" w:rsidR="005C53DD" w:rsidRPr="009D6373" w:rsidRDefault="005C53DD" w:rsidP="005C53DD">
            <w:pPr>
              <w:pStyle w:val="sectbi"/>
              <w:spacing w:before="0" w:beforeAutospacing="0" w:after="0" w:afterAutospacing="0"/>
              <w:textAlignment w:val="baseline"/>
              <w:rPr>
                <w:color w:val="444444"/>
              </w:rPr>
            </w:pPr>
          </w:p>
        </w:tc>
      </w:tr>
      <w:tr w:rsidR="005C53DD" w:rsidRPr="009C4A1C" w14:paraId="268E1E88" w14:textId="62AB2F55" w:rsidTr="005C53DD">
        <w:trPr>
          <w:gridAfter w:val="1"/>
          <w:wAfter w:w="49" w:type="pct"/>
        </w:trPr>
        <w:tc>
          <w:tcPr>
            <w:tcW w:w="168" w:type="pct"/>
            <w:shd w:val="clear" w:color="auto" w:fill="FFFFFF" w:themeFill="background1"/>
          </w:tcPr>
          <w:p w14:paraId="0422E150" w14:textId="1B0B6564" w:rsidR="005C53DD" w:rsidRDefault="005C53DD" w:rsidP="006A42C6">
            <w:pPr>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620" w:type="pct"/>
            <w:shd w:val="clear" w:color="auto" w:fill="FFFFFF" w:themeFill="background1"/>
            <w:tcMar>
              <w:top w:w="43" w:type="dxa"/>
              <w:left w:w="115" w:type="dxa"/>
              <w:bottom w:w="43" w:type="dxa"/>
              <w:right w:w="115" w:type="dxa"/>
            </w:tcMar>
          </w:tcPr>
          <w:p w14:paraId="1F3D68E6" w14:textId="77777777" w:rsidR="005C53DD" w:rsidRDefault="005C53DD" w:rsidP="006A42C6">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Disinfect work areas. </w:t>
            </w:r>
          </w:p>
          <w:p w14:paraId="492A5BEE" w14:textId="77777777" w:rsidR="005C53DD" w:rsidRPr="008E6467" w:rsidRDefault="005C53DD" w:rsidP="006A42C6">
            <w:pPr>
              <w:rPr>
                <w:rFonts w:ascii="Times New Roman" w:eastAsia="Times New Roman" w:hAnsi="Times New Roman" w:cs="Times New Roman"/>
                <w:sz w:val="24"/>
                <w:szCs w:val="24"/>
              </w:rPr>
            </w:pPr>
          </w:p>
        </w:tc>
        <w:tc>
          <w:tcPr>
            <w:tcW w:w="1115" w:type="pct"/>
            <w:gridSpan w:val="2"/>
          </w:tcPr>
          <w:p w14:paraId="11EE028B" w14:textId="77777777" w:rsidR="005C53DD" w:rsidRPr="00101972" w:rsidRDefault="005C53DD" w:rsidP="006A42C6">
            <w:p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Disinfecting the lounge, stock room, individual station, and shampoo area should include, but not</w:t>
            </w:r>
            <w:r>
              <w:rPr>
                <w:rFonts w:ascii="Times New Roman" w:eastAsia="Times New Roman" w:hAnsi="Times New Roman" w:cs="Times New Roman"/>
                <w:sz w:val="24"/>
                <w:szCs w:val="24"/>
              </w:rPr>
              <w:t xml:space="preserve"> be</w:t>
            </w:r>
            <w:r w:rsidRPr="00101972">
              <w:rPr>
                <w:rFonts w:ascii="Times New Roman" w:eastAsia="Times New Roman" w:hAnsi="Times New Roman" w:cs="Times New Roman"/>
                <w:sz w:val="24"/>
                <w:szCs w:val="24"/>
              </w:rPr>
              <w:t xml:space="preserve"> limited to</w:t>
            </w:r>
            <w:r>
              <w:rPr>
                <w:rFonts w:ascii="Times New Roman" w:eastAsia="Times New Roman" w:hAnsi="Times New Roman" w:cs="Times New Roman"/>
                <w:sz w:val="24"/>
                <w:szCs w:val="24"/>
              </w:rPr>
              <w:t>,</w:t>
            </w:r>
            <w:r w:rsidRPr="00101972">
              <w:rPr>
                <w:rFonts w:ascii="Times New Roman" w:eastAsia="Times New Roman" w:hAnsi="Times New Roman" w:cs="Times New Roman"/>
                <w:sz w:val="24"/>
                <w:szCs w:val="24"/>
              </w:rPr>
              <w:t> </w:t>
            </w:r>
          </w:p>
          <w:p w14:paraId="72E450CE" w14:textId="77777777" w:rsidR="005C53DD" w:rsidRPr="00101972" w:rsidRDefault="005C53DD" w:rsidP="006A42C6">
            <w:pPr>
              <w:numPr>
                <w:ilvl w:val="0"/>
                <w:numId w:val="21"/>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 xml:space="preserve">using </w:t>
            </w:r>
            <w:r>
              <w:rPr>
                <w:rFonts w:ascii="Times New Roman" w:eastAsia="Times New Roman" w:hAnsi="Times New Roman" w:cs="Times New Roman"/>
                <w:sz w:val="24"/>
                <w:szCs w:val="24"/>
              </w:rPr>
              <w:t>EPA-</w:t>
            </w:r>
            <w:r w:rsidRPr="00101972">
              <w:rPr>
                <w:rFonts w:ascii="Times New Roman" w:eastAsia="Times New Roman" w:hAnsi="Times New Roman" w:cs="Times New Roman"/>
                <w:sz w:val="24"/>
                <w:szCs w:val="24"/>
              </w:rPr>
              <w:t>registered sanitation chemicals</w:t>
            </w:r>
          </w:p>
          <w:p w14:paraId="3BFCE586" w14:textId="77777777" w:rsidR="005C53DD" w:rsidRPr="00101972" w:rsidRDefault="005C53DD" w:rsidP="006A42C6">
            <w:pPr>
              <w:numPr>
                <w:ilvl w:val="0"/>
                <w:numId w:val="21"/>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washing surfaces after each use</w:t>
            </w:r>
          </w:p>
          <w:p w14:paraId="6FFE14BA" w14:textId="77777777" w:rsidR="005C53DD" w:rsidRPr="00101972" w:rsidRDefault="005C53DD" w:rsidP="006A42C6">
            <w:pPr>
              <w:numPr>
                <w:ilvl w:val="0"/>
                <w:numId w:val="21"/>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removing dust and dirt from areas</w:t>
            </w:r>
          </w:p>
          <w:p w14:paraId="016E159E" w14:textId="77777777" w:rsidR="005C53DD" w:rsidRPr="00101972" w:rsidRDefault="005C53DD" w:rsidP="006A42C6">
            <w:pPr>
              <w:numPr>
                <w:ilvl w:val="0"/>
                <w:numId w:val="21"/>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disposing of regular and hazardous waste in</w:t>
            </w:r>
            <w:r>
              <w:rPr>
                <w:rFonts w:ascii="Times New Roman" w:eastAsia="Times New Roman" w:hAnsi="Times New Roman" w:cs="Times New Roman"/>
                <w:sz w:val="24"/>
                <w:szCs w:val="24"/>
              </w:rPr>
              <w:t xml:space="preserve"> separate </w:t>
            </w:r>
            <w:r w:rsidRPr="00101972">
              <w:rPr>
                <w:rFonts w:ascii="Times New Roman" w:eastAsia="Times New Roman" w:hAnsi="Times New Roman" w:cs="Times New Roman"/>
                <w:sz w:val="24"/>
                <w:szCs w:val="24"/>
              </w:rPr>
              <w:t>containers.</w:t>
            </w:r>
          </w:p>
          <w:p w14:paraId="79159731" w14:textId="77777777" w:rsidR="005C53DD" w:rsidRPr="00101972" w:rsidRDefault="005C53DD" w:rsidP="006A42C6">
            <w:pPr>
              <w:shd w:val="clear" w:color="auto" w:fill="FFFFFF"/>
              <w:rPr>
                <w:rFonts w:ascii="Times New Roman" w:eastAsia="Times New Roman" w:hAnsi="Times New Roman" w:cs="Times New Roman"/>
                <w:sz w:val="24"/>
                <w:szCs w:val="24"/>
              </w:rPr>
            </w:pPr>
          </w:p>
        </w:tc>
        <w:tc>
          <w:tcPr>
            <w:tcW w:w="1150" w:type="pct"/>
            <w:gridSpan w:val="3"/>
          </w:tcPr>
          <w:p w14:paraId="773FED31" w14:textId="77777777" w:rsidR="005C53DD" w:rsidRPr="0084059C" w:rsidRDefault="005C53DD" w:rsidP="006A42C6">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6A7B63BD" w14:textId="77777777" w:rsidR="005C53DD" w:rsidRPr="00101972" w:rsidRDefault="005C53DD" w:rsidP="006A42C6">
            <w:pPr>
              <w:numPr>
                <w:ilvl w:val="0"/>
                <w:numId w:val="22"/>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Who is responsible for maintaining work areas?</w:t>
            </w:r>
          </w:p>
          <w:p w14:paraId="5E1C6489" w14:textId="77777777" w:rsidR="005C53DD" w:rsidRPr="006F41E9" w:rsidRDefault="005C53DD" w:rsidP="006F41E9">
            <w:pPr>
              <w:numPr>
                <w:ilvl w:val="0"/>
                <w:numId w:val="22"/>
              </w:numPr>
              <w:spacing w:before="100" w:beforeAutospacing="1" w:after="100" w:afterAutospacing="1"/>
              <w:rPr>
                <w:rFonts w:ascii="Times New Roman" w:eastAsia="Times New Roman" w:hAnsi="Times New Roman" w:cs="Times New Roman"/>
                <w:b/>
                <w:bCs/>
                <w:sz w:val="24"/>
                <w:szCs w:val="24"/>
              </w:rPr>
            </w:pPr>
            <w:r w:rsidRPr="00101972">
              <w:rPr>
                <w:rFonts w:ascii="Times New Roman" w:eastAsia="Times New Roman" w:hAnsi="Times New Roman" w:cs="Times New Roman"/>
                <w:sz w:val="24"/>
                <w:szCs w:val="24"/>
              </w:rPr>
              <w:t>What sanitary measures and safety issues should be considered when cleaning work areas?</w:t>
            </w:r>
          </w:p>
          <w:p w14:paraId="4C563BEB" w14:textId="42B2BD7E" w:rsidR="005C53DD" w:rsidRPr="0084059C" w:rsidRDefault="005C53DD" w:rsidP="006F41E9">
            <w:pPr>
              <w:numPr>
                <w:ilvl w:val="0"/>
                <w:numId w:val="22"/>
              </w:numPr>
              <w:spacing w:before="100" w:beforeAutospacing="1" w:after="100" w:afterAutospacing="1"/>
              <w:rPr>
                <w:rFonts w:ascii="Times New Roman" w:eastAsia="Times New Roman" w:hAnsi="Times New Roman" w:cs="Times New Roman"/>
                <w:b/>
                <w:bCs/>
                <w:sz w:val="24"/>
                <w:szCs w:val="24"/>
              </w:rPr>
            </w:pPr>
            <w:r w:rsidRPr="003671F9">
              <w:rPr>
                <w:rFonts w:ascii="Times New Roman" w:eastAsia="Times New Roman" w:hAnsi="Times New Roman" w:cs="Times New Roman"/>
                <w:sz w:val="24"/>
                <w:szCs w:val="24"/>
              </w:rPr>
              <w:t>What are the benefits of maintaining a sanitation log for stations and implements?</w:t>
            </w:r>
          </w:p>
        </w:tc>
        <w:tc>
          <w:tcPr>
            <w:tcW w:w="626" w:type="pct"/>
          </w:tcPr>
          <w:p w14:paraId="23458FCC" w14:textId="77777777" w:rsidR="005C53DD" w:rsidRPr="009C4A1C" w:rsidRDefault="005C53DD" w:rsidP="006A42C6">
            <w:pPr>
              <w:rPr>
                <w:rFonts w:ascii="Times New Roman" w:eastAsia="Times New Roman" w:hAnsi="Times New Roman" w:cs="Times New Roman"/>
                <w:sz w:val="24"/>
                <w:szCs w:val="24"/>
              </w:rPr>
            </w:pPr>
          </w:p>
        </w:tc>
        <w:tc>
          <w:tcPr>
            <w:tcW w:w="697" w:type="pct"/>
            <w:gridSpan w:val="3"/>
          </w:tcPr>
          <w:p w14:paraId="194A77E5" w14:textId="77777777" w:rsidR="005C53DD" w:rsidRPr="009D6373" w:rsidRDefault="005C53DD" w:rsidP="006A42C6">
            <w:pPr>
              <w:pStyle w:val="sectbi"/>
              <w:spacing w:before="0" w:beforeAutospacing="0" w:after="0" w:afterAutospacing="0"/>
              <w:ind w:left="470" w:hanging="270"/>
              <w:textAlignment w:val="baseline"/>
              <w:rPr>
                <w:color w:val="444444"/>
              </w:rPr>
            </w:pPr>
            <w:r w:rsidRPr="009D6373">
              <w:rPr>
                <w:color w:val="444444"/>
              </w:rPr>
              <w:t xml:space="preserve">2. Laws and regulations </w:t>
            </w:r>
          </w:p>
          <w:p w14:paraId="58E64E6D" w14:textId="77777777" w:rsidR="005C53DD" w:rsidRPr="009D6373" w:rsidRDefault="005C53DD" w:rsidP="006A42C6">
            <w:pPr>
              <w:pStyle w:val="sectbi"/>
              <w:spacing w:before="0" w:beforeAutospacing="0" w:after="0" w:afterAutospacing="0"/>
              <w:ind w:left="470" w:hanging="270"/>
              <w:textAlignment w:val="baseline"/>
              <w:rPr>
                <w:color w:val="444444"/>
              </w:rPr>
            </w:pPr>
            <w:r w:rsidRPr="009D6373">
              <w:rPr>
                <w:color w:val="444444"/>
              </w:rPr>
              <w:t xml:space="preserve">3. General sciences </w:t>
            </w:r>
          </w:p>
          <w:p w14:paraId="165B9B52" w14:textId="77777777" w:rsidR="005C53DD" w:rsidRDefault="005C53DD" w:rsidP="006A42C6">
            <w:pPr>
              <w:pStyle w:val="sectbi2"/>
              <w:spacing w:before="0" w:beforeAutospacing="0" w:after="0" w:afterAutospacing="0"/>
              <w:ind w:left="749" w:hanging="274"/>
              <w:textAlignment w:val="baseline"/>
              <w:rPr>
                <w:color w:val="444444"/>
              </w:rPr>
            </w:pPr>
            <w:r w:rsidRPr="009D6373">
              <w:rPr>
                <w:color w:val="444444"/>
              </w:rPr>
              <w:t>a. Principles and practices of infection control</w:t>
            </w:r>
          </w:p>
          <w:p w14:paraId="53624598" w14:textId="77777777" w:rsidR="005C53DD" w:rsidRPr="009D6373" w:rsidRDefault="005C53DD" w:rsidP="006A42C6">
            <w:pPr>
              <w:pStyle w:val="sectbi2"/>
              <w:spacing w:before="0" w:beforeAutospacing="0" w:after="0" w:afterAutospacing="0"/>
              <w:ind w:left="749" w:hanging="274"/>
              <w:textAlignment w:val="baseline"/>
              <w:rPr>
                <w:color w:val="444444"/>
              </w:rPr>
            </w:pPr>
            <w:r w:rsidRPr="009D6373">
              <w:rPr>
                <w:color w:val="444444"/>
              </w:rPr>
              <w:t>b. Safety Data Sheet (SDS)</w:t>
            </w:r>
          </w:p>
          <w:p w14:paraId="7C14C9E2" w14:textId="77777777" w:rsidR="005C53DD" w:rsidRDefault="005C53DD" w:rsidP="006A42C6">
            <w:pPr>
              <w:pStyle w:val="sectbi2"/>
              <w:spacing w:before="0" w:beforeAutospacing="0" w:after="0" w:afterAutospacing="0"/>
              <w:ind w:left="749" w:hanging="274"/>
              <w:textAlignment w:val="baseline"/>
              <w:rPr>
                <w:color w:val="444444"/>
              </w:rPr>
            </w:pPr>
            <w:r w:rsidRPr="009D6373">
              <w:rPr>
                <w:color w:val="444444"/>
              </w:rPr>
              <w:t>c. Chemical usage and safety</w:t>
            </w:r>
          </w:p>
          <w:p w14:paraId="4491D1FF" w14:textId="77777777" w:rsidR="005C53DD" w:rsidRDefault="005C53DD" w:rsidP="006A42C6">
            <w:pPr>
              <w:pStyle w:val="sectbi2"/>
              <w:spacing w:before="0" w:beforeAutospacing="0" w:after="0" w:afterAutospacing="0"/>
              <w:ind w:left="749" w:hanging="274"/>
              <w:textAlignment w:val="baseline"/>
              <w:rPr>
                <w:color w:val="444444"/>
              </w:rPr>
            </w:pPr>
          </w:p>
          <w:p w14:paraId="3EAA4E64" w14:textId="2931F6E2" w:rsidR="005C53DD" w:rsidRPr="009D6373" w:rsidRDefault="005C53DD">
            <w:pPr>
              <w:pStyle w:val="sectbi"/>
              <w:numPr>
                <w:ilvl w:val="0"/>
                <w:numId w:val="143"/>
              </w:numPr>
              <w:spacing w:before="0" w:beforeAutospacing="0" w:after="0" w:afterAutospacing="0"/>
              <w:textAlignment w:val="baseline"/>
              <w:rPr>
                <w:color w:val="444444"/>
              </w:rPr>
            </w:pPr>
            <w:r w:rsidRPr="002761B3">
              <w:t>Exam Domains I.A, I.C, and II.B</w:t>
            </w:r>
          </w:p>
        </w:tc>
        <w:tc>
          <w:tcPr>
            <w:tcW w:w="575" w:type="pct"/>
          </w:tcPr>
          <w:p w14:paraId="195B2891" w14:textId="77777777" w:rsidR="005C53DD" w:rsidRPr="00450DEB" w:rsidRDefault="005C53DD" w:rsidP="005C53DD">
            <w:pPr>
              <w:pStyle w:val="sectbi"/>
              <w:textAlignment w:val="baseline"/>
              <w:rPr>
                <w:color w:val="444444"/>
              </w:rPr>
            </w:pPr>
            <w:r w:rsidRPr="00450DEB">
              <w:rPr>
                <w:color w:val="444444"/>
              </w:rPr>
              <w:t>Occupational Health and Safety Scrapbook</w:t>
            </w:r>
          </w:p>
          <w:p w14:paraId="5C43C2F8" w14:textId="59300A9B" w:rsidR="005C53DD" w:rsidRPr="009D6373" w:rsidRDefault="005C53DD" w:rsidP="005C53DD">
            <w:pPr>
              <w:pStyle w:val="sectbi"/>
              <w:spacing w:before="0" w:beforeAutospacing="0" w:after="0" w:afterAutospacing="0"/>
              <w:textAlignment w:val="baseline"/>
              <w:rPr>
                <w:color w:val="444444"/>
              </w:rPr>
            </w:pPr>
            <w:r w:rsidRPr="00450DEB">
              <w:rPr>
                <w:color w:val="444444"/>
              </w:rPr>
              <w:t>Job Demo A</w:t>
            </w:r>
          </w:p>
        </w:tc>
      </w:tr>
      <w:tr w:rsidR="005C53DD" w:rsidRPr="009C4A1C" w14:paraId="6FCBA18E" w14:textId="2E9B7DEF" w:rsidTr="005C53DD">
        <w:trPr>
          <w:gridAfter w:val="1"/>
          <w:wAfter w:w="49" w:type="pct"/>
        </w:trPr>
        <w:tc>
          <w:tcPr>
            <w:tcW w:w="168" w:type="pct"/>
            <w:shd w:val="clear" w:color="auto" w:fill="D0CECE" w:themeFill="background2" w:themeFillShade="E6"/>
          </w:tcPr>
          <w:p w14:paraId="03FE8812" w14:textId="77777777" w:rsidR="005C53DD" w:rsidRDefault="005C53DD" w:rsidP="006A42C6">
            <w:pPr>
              <w:rPr>
                <w:rFonts w:ascii="Times New Roman" w:eastAsia="Times New Roman" w:hAnsi="Times New Roman" w:cs="Times New Roman"/>
                <w:sz w:val="24"/>
                <w:szCs w:val="24"/>
              </w:rPr>
            </w:pPr>
          </w:p>
        </w:tc>
        <w:tc>
          <w:tcPr>
            <w:tcW w:w="620" w:type="pct"/>
            <w:shd w:val="clear" w:color="auto" w:fill="D0CECE" w:themeFill="background2" w:themeFillShade="E6"/>
            <w:tcMar>
              <w:top w:w="43" w:type="dxa"/>
              <w:left w:w="115" w:type="dxa"/>
              <w:bottom w:w="43" w:type="dxa"/>
              <w:right w:w="115" w:type="dxa"/>
            </w:tcMar>
            <w:vAlign w:val="center"/>
          </w:tcPr>
          <w:p w14:paraId="56B6CFBD" w14:textId="2413BB0C" w:rsidR="005C53DD" w:rsidRPr="008E6467" w:rsidRDefault="005C53DD" w:rsidP="006A42C6">
            <w:pPr>
              <w:rPr>
                <w:rFonts w:ascii="Times New Roman" w:eastAsia="Times New Roman" w:hAnsi="Times New Roman" w:cs="Times New Roman"/>
                <w:sz w:val="24"/>
                <w:szCs w:val="24"/>
              </w:rPr>
            </w:pPr>
            <w:r w:rsidRPr="008E6467">
              <w:rPr>
                <w:rFonts w:ascii="Times New Roman" w:eastAsia="Times New Roman" w:hAnsi="Times New Roman" w:cs="Times New Roman"/>
                <w:b/>
                <w:bCs/>
                <w:sz w:val="24"/>
                <w:szCs w:val="24"/>
              </w:rPr>
              <w:t>Exhibiting Professionalism and Workplace Ethics</w:t>
            </w:r>
          </w:p>
        </w:tc>
        <w:tc>
          <w:tcPr>
            <w:tcW w:w="1115" w:type="pct"/>
            <w:gridSpan w:val="2"/>
            <w:shd w:val="clear" w:color="auto" w:fill="D0CECE" w:themeFill="background2" w:themeFillShade="E6"/>
          </w:tcPr>
          <w:p w14:paraId="3E4C5E27" w14:textId="77777777" w:rsidR="005C53DD" w:rsidRPr="006A42C6" w:rsidRDefault="005C53DD" w:rsidP="006A42C6"/>
        </w:tc>
        <w:tc>
          <w:tcPr>
            <w:tcW w:w="1150" w:type="pct"/>
            <w:gridSpan w:val="3"/>
            <w:shd w:val="clear" w:color="auto" w:fill="D0CECE" w:themeFill="background2" w:themeFillShade="E6"/>
            <w:vAlign w:val="center"/>
          </w:tcPr>
          <w:p w14:paraId="12C4C581" w14:textId="77777777" w:rsidR="005C53DD" w:rsidRPr="0084059C" w:rsidRDefault="005C53DD" w:rsidP="006A42C6">
            <w:pPr>
              <w:spacing w:before="100" w:beforeAutospacing="1" w:after="100" w:afterAutospacing="1"/>
              <w:rPr>
                <w:rFonts w:ascii="Times New Roman" w:eastAsia="Times New Roman" w:hAnsi="Times New Roman" w:cs="Times New Roman"/>
                <w:b/>
                <w:bCs/>
                <w:sz w:val="24"/>
                <w:szCs w:val="24"/>
              </w:rPr>
            </w:pPr>
          </w:p>
        </w:tc>
        <w:tc>
          <w:tcPr>
            <w:tcW w:w="626" w:type="pct"/>
            <w:shd w:val="clear" w:color="auto" w:fill="D0CECE" w:themeFill="background2" w:themeFillShade="E6"/>
          </w:tcPr>
          <w:p w14:paraId="21D99658" w14:textId="77777777" w:rsidR="005C53DD" w:rsidRPr="009C4A1C" w:rsidRDefault="005C53DD" w:rsidP="006A42C6">
            <w:pPr>
              <w:rPr>
                <w:rFonts w:ascii="Times New Roman" w:eastAsia="Times New Roman" w:hAnsi="Times New Roman" w:cs="Times New Roman"/>
                <w:sz w:val="24"/>
                <w:szCs w:val="24"/>
              </w:rPr>
            </w:pPr>
          </w:p>
        </w:tc>
        <w:tc>
          <w:tcPr>
            <w:tcW w:w="697" w:type="pct"/>
            <w:gridSpan w:val="3"/>
            <w:shd w:val="clear" w:color="auto" w:fill="D0CECE" w:themeFill="background2" w:themeFillShade="E6"/>
          </w:tcPr>
          <w:p w14:paraId="33697574" w14:textId="77777777" w:rsidR="005C53DD" w:rsidRPr="009D6373" w:rsidRDefault="005C53DD" w:rsidP="006A42C6">
            <w:pPr>
              <w:pStyle w:val="sectbi"/>
              <w:spacing w:before="0" w:beforeAutospacing="0" w:after="0" w:afterAutospacing="0"/>
              <w:ind w:left="470" w:hanging="270"/>
              <w:textAlignment w:val="baseline"/>
              <w:rPr>
                <w:color w:val="444444"/>
              </w:rPr>
            </w:pPr>
          </w:p>
        </w:tc>
        <w:tc>
          <w:tcPr>
            <w:tcW w:w="575" w:type="pct"/>
            <w:shd w:val="clear" w:color="auto" w:fill="D0CECE" w:themeFill="background2" w:themeFillShade="E6"/>
          </w:tcPr>
          <w:p w14:paraId="1E3B0B80" w14:textId="77777777" w:rsidR="005C53DD" w:rsidRPr="009D6373" w:rsidRDefault="005C53DD" w:rsidP="006A42C6">
            <w:pPr>
              <w:pStyle w:val="sectbi"/>
              <w:spacing w:before="0" w:beforeAutospacing="0" w:after="0" w:afterAutospacing="0"/>
              <w:ind w:left="470" w:hanging="270"/>
              <w:textAlignment w:val="baseline"/>
              <w:rPr>
                <w:color w:val="444444"/>
              </w:rPr>
            </w:pPr>
          </w:p>
        </w:tc>
      </w:tr>
      <w:tr w:rsidR="005C53DD" w:rsidRPr="009C4A1C" w14:paraId="2EB07404" w14:textId="5A34E086" w:rsidTr="005C53DD">
        <w:trPr>
          <w:gridAfter w:val="1"/>
          <w:wAfter w:w="49" w:type="pct"/>
        </w:trPr>
        <w:tc>
          <w:tcPr>
            <w:tcW w:w="168" w:type="pct"/>
            <w:shd w:val="clear" w:color="auto" w:fill="FFFFFF" w:themeFill="background1"/>
          </w:tcPr>
          <w:p w14:paraId="0C1A8FDE" w14:textId="348DE660" w:rsidR="005C53DD" w:rsidRDefault="005C53DD" w:rsidP="006A42C6">
            <w:pP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620" w:type="pct"/>
            <w:shd w:val="clear" w:color="auto" w:fill="FFFFFF" w:themeFill="background1"/>
            <w:tcMar>
              <w:top w:w="43" w:type="dxa"/>
              <w:left w:w="115" w:type="dxa"/>
              <w:bottom w:w="43" w:type="dxa"/>
              <w:right w:w="115" w:type="dxa"/>
            </w:tcMar>
          </w:tcPr>
          <w:p w14:paraId="42CBC877" w14:textId="77777777" w:rsidR="005C53DD" w:rsidRDefault="005C53DD" w:rsidP="006A42C6">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Demonstrate a professional image. </w:t>
            </w:r>
          </w:p>
          <w:p w14:paraId="720DF862" w14:textId="77777777" w:rsidR="005C53DD" w:rsidRPr="008E6467" w:rsidRDefault="005C53DD" w:rsidP="006A42C6">
            <w:pPr>
              <w:rPr>
                <w:rFonts w:ascii="Times New Roman" w:eastAsia="Times New Roman" w:hAnsi="Times New Roman" w:cs="Times New Roman"/>
                <w:sz w:val="24"/>
                <w:szCs w:val="24"/>
              </w:rPr>
            </w:pPr>
          </w:p>
        </w:tc>
        <w:tc>
          <w:tcPr>
            <w:tcW w:w="1115" w:type="pct"/>
            <w:gridSpan w:val="2"/>
          </w:tcPr>
          <w:p w14:paraId="1ED66409" w14:textId="77777777" w:rsidR="005C53DD" w:rsidRDefault="005C53DD" w:rsidP="006A42C6">
            <w:p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 xml:space="preserve">Demonstration should include </w:t>
            </w:r>
          </w:p>
          <w:p w14:paraId="21C868D7" w14:textId="77777777" w:rsidR="005C53DD" w:rsidRDefault="005C53DD">
            <w:pPr>
              <w:pStyle w:val="ListParagraph"/>
              <w:numPr>
                <w:ilvl w:val="0"/>
                <w:numId w:val="84"/>
              </w:numPr>
              <w:spacing w:before="100" w:beforeAutospacing="1" w:after="100" w:afterAutospacing="1"/>
              <w:rPr>
                <w:rFonts w:ascii="Times New Roman" w:eastAsia="Times New Roman" w:hAnsi="Times New Roman" w:cs="Times New Roman"/>
                <w:sz w:val="24"/>
                <w:szCs w:val="24"/>
              </w:rPr>
            </w:pPr>
            <w:r w:rsidRPr="00DD1B38">
              <w:rPr>
                <w:rFonts w:ascii="Times New Roman" w:eastAsia="Times New Roman" w:hAnsi="Times New Roman" w:cs="Times New Roman"/>
                <w:sz w:val="24"/>
                <w:szCs w:val="24"/>
              </w:rPr>
              <w:t>maintaining a clean salon</w:t>
            </w:r>
          </w:p>
          <w:p w14:paraId="206AC318" w14:textId="77777777" w:rsidR="005C53DD" w:rsidRDefault="005C53DD">
            <w:pPr>
              <w:pStyle w:val="ListParagraph"/>
              <w:numPr>
                <w:ilvl w:val="0"/>
                <w:numId w:val="8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maintaining </w:t>
            </w:r>
            <w:r w:rsidRPr="00DD1B38">
              <w:rPr>
                <w:rFonts w:ascii="Times New Roman" w:eastAsia="Times New Roman" w:hAnsi="Times New Roman" w:cs="Times New Roman"/>
                <w:sz w:val="24"/>
                <w:szCs w:val="24"/>
              </w:rPr>
              <w:t>good health and personal hygiene</w:t>
            </w:r>
          </w:p>
          <w:p w14:paraId="3ACB3208" w14:textId="77777777" w:rsidR="005C53DD" w:rsidRDefault="005C53DD">
            <w:pPr>
              <w:pStyle w:val="ListParagraph"/>
              <w:numPr>
                <w:ilvl w:val="0"/>
                <w:numId w:val="84"/>
              </w:numPr>
              <w:spacing w:before="100" w:beforeAutospacing="1" w:after="100" w:afterAutospacing="1"/>
              <w:rPr>
                <w:rFonts w:ascii="Times New Roman" w:eastAsia="Times New Roman" w:hAnsi="Times New Roman" w:cs="Times New Roman"/>
                <w:sz w:val="24"/>
                <w:szCs w:val="24"/>
              </w:rPr>
            </w:pPr>
            <w:r w:rsidRPr="00B514C1">
              <w:rPr>
                <w:rFonts w:ascii="Times New Roman" w:eastAsia="Times New Roman" w:hAnsi="Times New Roman" w:cs="Times New Roman"/>
                <w:sz w:val="24"/>
                <w:szCs w:val="24"/>
              </w:rPr>
              <w:t xml:space="preserve">being well-groomed </w:t>
            </w:r>
          </w:p>
          <w:p w14:paraId="204B2D3B" w14:textId="77777777" w:rsidR="005C53DD" w:rsidRDefault="005C53DD">
            <w:pPr>
              <w:pStyle w:val="ListParagraph"/>
              <w:numPr>
                <w:ilvl w:val="0"/>
                <w:numId w:val="84"/>
              </w:numPr>
              <w:spacing w:before="100" w:beforeAutospacing="1" w:after="100" w:afterAutospacing="1"/>
              <w:rPr>
                <w:rFonts w:ascii="Times New Roman" w:eastAsia="Times New Roman" w:hAnsi="Times New Roman" w:cs="Times New Roman"/>
                <w:sz w:val="24"/>
                <w:szCs w:val="24"/>
              </w:rPr>
            </w:pPr>
            <w:r w:rsidRPr="00B514C1">
              <w:rPr>
                <w:rFonts w:ascii="Times New Roman" w:eastAsia="Times New Roman" w:hAnsi="Times New Roman" w:cs="Times New Roman"/>
                <w:sz w:val="24"/>
                <w:szCs w:val="24"/>
              </w:rPr>
              <w:t>wearing professional attire.</w:t>
            </w:r>
          </w:p>
          <w:p w14:paraId="1CFEC569" w14:textId="77777777" w:rsidR="005C53DD" w:rsidRPr="00101972" w:rsidRDefault="005C53DD" w:rsidP="006A42C6">
            <w:pPr>
              <w:shd w:val="clear" w:color="auto" w:fill="FFFFFF"/>
              <w:rPr>
                <w:rFonts w:ascii="Times New Roman" w:eastAsia="Times New Roman" w:hAnsi="Times New Roman" w:cs="Times New Roman"/>
                <w:sz w:val="24"/>
                <w:szCs w:val="24"/>
              </w:rPr>
            </w:pPr>
          </w:p>
        </w:tc>
        <w:tc>
          <w:tcPr>
            <w:tcW w:w="1150" w:type="pct"/>
            <w:gridSpan w:val="3"/>
          </w:tcPr>
          <w:p w14:paraId="7F12FF7B" w14:textId="77777777" w:rsidR="005C53DD" w:rsidRPr="0084059C" w:rsidRDefault="005C53DD" w:rsidP="006A42C6">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16E003BA" w14:textId="77777777" w:rsidR="005C53DD" w:rsidRPr="00ED13A8" w:rsidRDefault="005C53DD">
            <w:pPr>
              <w:numPr>
                <w:ilvl w:val="0"/>
                <w:numId w:val="73"/>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What steps are involved in maintaining cleanliness and personal hygiene?</w:t>
            </w:r>
          </w:p>
          <w:p w14:paraId="2AFBBBBB" w14:textId="77777777" w:rsidR="005C53DD" w:rsidRPr="00ED13A8" w:rsidRDefault="005C53DD">
            <w:pPr>
              <w:numPr>
                <w:ilvl w:val="0"/>
                <w:numId w:val="73"/>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What consequences may arise from a lack of personal hygiene?</w:t>
            </w:r>
          </w:p>
          <w:p w14:paraId="165DC183" w14:textId="77777777" w:rsidR="005C53DD" w:rsidRDefault="005C53DD">
            <w:pPr>
              <w:numPr>
                <w:ilvl w:val="0"/>
                <w:numId w:val="73"/>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What factors should be considered when choosing professional attire?</w:t>
            </w:r>
          </w:p>
          <w:p w14:paraId="25D58A7E" w14:textId="77777777" w:rsidR="005C53DD" w:rsidRPr="00ED13A8" w:rsidRDefault="005C53DD">
            <w:pPr>
              <w:numPr>
                <w:ilvl w:val="0"/>
                <w:numId w:val="7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What does professionalism look like in a classroom vs. a salon?</w:t>
            </w:r>
          </w:p>
          <w:p w14:paraId="74E7FFB8" w14:textId="77777777" w:rsidR="005C53DD" w:rsidRPr="0084059C" w:rsidRDefault="005C53DD" w:rsidP="006A42C6">
            <w:pPr>
              <w:spacing w:before="100" w:beforeAutospacing="1" w:after="100" w:afterAutospacing="1"/>
              <w:rPr>
                <w:rFonts w:ascii="Times New Roman" w:eastAsia="Times New Roman" w:hAnsi="Times New Roman" w:cs="Times New Roman"/>
                <w:b/>
                <w:bCs/>
                <w:sz w:val="24"/>
                <w:szCs w:val="24"/>
              </w:rPr>
            </w:pPr>
          </w:p>
        </w:tc>
        <w:tc>
          <w:tcPr>
            <w:tcW w:w="626" w:type="pct"/>
          </w:tcPr>
          <w:p w14:paraId="034A26FD" w14:textId="77777777" w:rsidR="005C53DD" w:rsidRPr="009C4A1C" w:rsidRDefault="005C53DD" w:rsidP="006A42C6">
            <w:pPr>
              <w:rPr>
                <w:rFonts w:ascii="Times New Roman" w:eastAsia="Times New Roman" w:hAnsi="Times New Roman" w:cs="Times New Roman"/>
                <w:sz w:val="24"/>
                <w:szCs w:val="24"/>
              </w:rPr>
            </w:pPr>
          </w:p>
        </w:tc>
        <w:tc>
          <w:tcPr>
            <w:tcW w:w="697" w:type="pct"/>
            <w:gridSpan w:val="3"/>
          </w:tcPr>
          <w:p w14:paraId="0C2EDDB1" w14:textId="77777777" w:rsidR="005C53DD" w:rsidRDefault="005C53DD">
            <w:pPr>
              <w:pStyle w:val="ListParagraph"/>
              <w:numPr>
                <w:ilvl w:val="1"/>
                <w:numId w:val="73"/>
              </w:numPr>
              <w:ind w:left="470"/>
              <w:rPr>
                <w:rFonts w:ascii="Times New Roman" w:hAnsi="Times New Roman" w:cs="Times New Roman"/>
                <w:color w:val="444444"/>
                <w:sz w:val="24"/>
                <w:szCs w:val="24"/>
              </w:rPr>
            </w:pPr>
            <w:r w:rsidRPr="000B2C5B">
              <w:rPr>
                <w:rFonts w:ascii="Times New Roman" w:hAnsi="Times New Roman" w:cs="Times New Roman"/>
                <w:color w:val="444444"/>
                <w:sz w:val="24"/>
                <w:szCs w:val="24"/>
              </w:rPr>
              <w:t>Orientation and business topics</w:t>
            </w:r>
          </w:p>
          <w:p w14:paraId="4EC6762D" w14:textId="7CFB8193" w:rsidR="005C53DD" w:rsidRPr="009D6373" w:rsidRDefault="005C53DD" w:rsidP="006A42C6">
            <w:pPr>
              <w:pStyle w:val="sectbi"/>
              <w:spacing w:before="0" w:beforeAutospacing="0" w:after="0" w:afterAutospacing="0"/>
              <w:ind w:left="470" w:hanging="270"/>
              <w:textAlignment w:val="baseline"/>
              <w:rPr>
                <w:color w:val="444444"/>
              </w:rPr>
            </w:pPr>
            <w:r w:rsidRPr="009D6373">
              <w:rPr>
                <w:color w:val="444444"/>
              </w:rPr>
              <w:t>g. Professional ethics and practices</w:t>
            </w:r>
          </w:p>
        </w:tc>
        <w:tc>
          <w:tcPr>
            <w:tcW w:w="575" w:type="pct"/>
          </w:tcPr>
          <w:p w14:paraId="714AEB58" w14:textId="77777777" w:rsidR="005C53DD" w:rsidRPr="005C53DD" w:rsidRDefault="005C53DD" w:rsidP="005C53DD">
            <w:pPr>
              <w:rPr>
                <w:rFonts w:ascii="Times New Roman" w:hAnsi="Times New Roman" w:cs="Times New Roman"/>
                <w:color w:val="444444"/>
                <w:sz w:val="24"/>
                <w:szCs w:val="24"/>
              </w:rPr>
            </w:pPr>
            <w:r w:rsidRPr="005C53DD">
              <w:rPr>
                <w:rFonts w:ascii="Times New Roman" w:hAnsi="Times New Roman" w:cs="Times New Roman"/>
                <w:color w:val="444444"/>
                <w:sz w:val="24"/>
                <w:szCs w:val="24"/>
              </w:rPr>
              <w:t>Occupational Scrapbook</w:t>
            </w:r>
          </w:p>
          <w:p w14:paraId="62337CE3" w14:textId="77777777" w:rsidR="005C53DD" w:rsidRPr="005C53DD" w:rsidRDefault="005C53DD" w:rsidP="005C53DD">
            <w:pPr>
              <w:rPr>
                <w:rFonts w:ascii="Times New Roman" w:hAnsi="Times New Roman" w:cs="Times New Roman"/>
                <w:color w:val="444444"/>
                <w:sz w:val="24"/>
                <w:szCs w:val="24"/>
              </w:rPr>
            </w:pPr>
          </w:p>
          <w:p w14:paraId="39966945" w14:textId="6C4AFC49" w:rsidR="005C53DD" w:rsidRPr="005C53DD" w:rsidRDefault="005C53DD" w:rsidP="005C53DD">
            <w:pPr>
              <w:rPr>
                <w:rFonts w:ascii="Times New Roman" w:hAnsi="Times New Roman" w:cs="Times New Roman"/>
                <w:color w:val="444444"/>
                <w:sz w:val="24"/>
                <w:szCs w:val="24"/>
              </w:rPr>
            </w:pPr>
            <w:r w:rsidRPr="005C53DD">
              <w:rPr>
                <w:rFonts w:ascii="Times New Roman" w:hAnsi="Times New Roman" w:cs="Times New Roman"/>
                <w:color w:val="444444"/>
                <w:sz w:val="24"/>
                <w:szCs w:val="24"/>
              </w:rPr>
              <w:t>Job Demo A</w:t>
            </w:r>
          </w:p>
        </w:tc>
      </w:tr>
      <w:tr w:rsidR="005C53DD" w:rsidRPr="009C4A1C" w14:paraId="30D564E1" w14:textId="5A5147D1" w:rsidTr="005C53DD">
        <w:trPr>
          <w:gridAfter w:val="1"/>
          <w:wAfter w:w="49" w:type="pct"/>
        </w:trPr>
        <w:tc>
          <w:tcPr>
            <w:tcW w:w="168" w:type="pct"/>
            <w:shd w:val="clear" w:color="auto" w:fill="FFFFFF" w:themeFill="background1"/>
          </w:tcPr>
          <w:p w14:paraId="052EC26A" w14:textId="7972907D" w:rsidR="005C53DD" w:rsidRDefault="005C53DD" w:rsidP="006A42C6">
            <w:pP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620" w:type="pct"/>
            <w:shd w:val="clear" w:color="auto" w:fill="FFFFFF" w:themeFill="background1"/>
            <w:tcMar>
              <w:top w:w="43" w:type="dxa"/>
              <w:left w:w="115" w:type="dxa"/>
              <w:bottom w:w="43" w:type="dxa"/>
              <w:right w:w="115" w:type="dxa"/>
            </w:tcMar>
          </w:tcPr>
          <w:p w14:paraId="3B1E0372" w14:textId="77777777" w:rsidR="005C53DD" w:rsidRDefault="005C53DD" w:rsidP="006A42C6">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Demonstrate </w:t>
            </w:r>
            <w:r>
              <w:rPr>
                <w:rFonts w:ascii="Times New Roman" w:eastAsia="Times New Roman" w:hAnsi="Times New Roman" w:cs="Times New Roman"/>
                <w:sz w:val="24"/>
                <w:szCs w:val="24"/>
              </w:rPr>
              <w:t xml:space="preserve">good </w:t>
            </w:r>
            <w:r w:rsidRPr="008E6467">
              <w:rPr>
                <w:rFonts w:ascii="Times New Roman" w:eastAsia="Times New Roman" w:hAnsi="Times New Roman" w:cs="Times New Roman"/>
                <w:sz w:val="24"/>
                <w:szCs w:val="24"/>
              </w:rPr>
              <w:t xml:space="preserve">posture and physical poise. </w:t>
            </w:r>
          </w:p>
          <w:p w14:paraId="6DE502DE" w14:textId="77777777" w:rsidR="005C53DD" w:rsidRPr="008E6467" w:rsidRDefault="005C53DD" w:rsidP="006A42C6">
            <w:pPr>
              <w:rPr>
                <w:rFonts w:ascii="Times New Roman" w:eastAsia="Times New Roman" w:hAnsi="Times New Roman" w:cs="Times New Roman"/>
                <w:sz w:val="24"/>
                <w:szCs w:val="24"/>
              </w:rPr>
            </w:pPr>
          </w:p>
        </w:tc>
        <w:tc>
          <w:tcPr>
            <w:tcW w:w="1115" w:type="pct"/>
            <w:gridSpan w:val="2"/>
          </w:tcPr>
          <w:p w14:paraId="097705F5" w14:textId="77777777" w:rsidR="005C53DD" w:rsidRPr="00ED13A8" w:rsidRDefault="005C53DD" w:rsidP="006A42C6">
            <w:p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Demonstration should include</w:t>
            </w:r>
          </w:p>
          <w:p w14:paraId="362C3DCE" w14:textId="77777777" w:rsidR="005C53DD" w:rsidRPr="00ED13A8" w:rsidRDefault="005C53DD">
            <w:pPr>
              <w:numPr>
                <w:ilvl w:val="0"/>
                <w:numId w:val="74"/>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conducting oneself in a self-confident manner</w:t>
            </w:r>
          </w:p>
          <w:p w14:paraId="5A4BCB58" w14:textId="77777777" w:rsidR="005C53DD" w:rsidRPr="00ED13A8" w:rsidRDefault="005C53DD">
            <w:pPr>
              <w:numPr>
                <w:ilvl w:val="0"/>
                <w:numId w:val="74"/>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 xml:space="preserve">using ergonomics </w:t>
            </w:r>
            <w:r>
              <w:rPr>
                <w:rFonts w:ascii="Times New Roman" w:eastAsia="Times New Roman" w:hAnsi="Times New Roman" w:cs="Times New Roman"/>
                <w:sz w:val="24"/>
                <w:szCs w:val="24"/>
              </w:rPr>
              <w:t xml:space="preserve">to prevent repetitive strain injuries </w:t>
            </w:r>
            <w:r w:rsidRPr="00ED13A8">
              <w:rPr>
                <w:rFonts w:ascii="Times New Roman" w:eastAsia="Times New Roman" w:hAnsi="Times New Roman" w:cs="Times New Roman"/>
                <w:sz w:val="24"/>
                <w:szCs w:val="24"/>
              </w:rPr>
              <w:t>(e.g., proper sitting and standing)</w:t>
            </w:r>
          </w:p>
          <w:p w14:paraId="28C4E20F" w14:textId="77777777" w:rsidR="005C53DD" w:rsidRPr="00ED13A8" w:rsidRDefault="005C53DD">
            <w:pPr>
              <w:numPr>
                <w:ilvl w:val="1"/>
                <w:numId w:val="74"/>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using ergonomically designed implements</w:t>
            </w:r>
          </w:p>
          <w:p w14:paraId="2421334A" w14:textId="77777777" w:rsidR="005C53DD" w:rsidRPr="00ED13A8" w:rsidRDefault="005C53DD">
            <w:pPr>
              <w:numPr>
                <w:ilvl w:val="1"/>
                <w:numId w:val="74"/>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keeping wrists in a straight or neutral position</w:t>
            </w:r>
          </w:p>
          <w:p w14:paraId="28B96F8E" w14:textId="77777777" w:rsidR="005C53DD" w:rsidRPr="00ED13A8" w:rsidRDefault="005C53DD">
            <w:pPr>
              <w:numPr>
                <w:ilvl w:val="1"/>
                <w:numId w:val="74"/>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keeping back and neck straight</w:t>
            </w:r>
          </w:p>
          <w:p w14:paraId="6CF973F9" w14:textId="77777777" w:rsidR="005C53DD" w:rsidRPr="00ED13A8" w:rsidRDefault="005C53DD">
            <w:pPr>
              <w:numPr>
                <w:ilvl w:val="1"/>
                <w:numId w:val="74"/>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adjusting the height of the client's chair.</w:t>
            </w:r>
          </w:p>
          <w:p w14:paraId="05ABFEDB" w14:textId="77777777" w:rsidR="005C53DD" w:rsidRPr="00101972" w:rsidRDefault="005C53DD" w:rsidP="006A42C6">
            <w:pPr>
              <w:shd w:val="clear" w:color="auto" w:fill="FFFFFF"/>
              <w:rPr>
                <w:rFonts w:ascii="Times New Roman" w:eastAsia="Times New Roman" w:hAnsi="Times New Roman" w:cs="Times New Roman"/>
                <w:sz w:val="24"/>
                <w:szCs w:val="24"/>
              </w:rPr>
            </w:pPr>
          </w:p>
        </w:tc>
        <w:tc>
          <w:tcPr>
            <w:tcW w:w="1150" w:type="pct"/>
            <w:gridSpan w:val="3"/>
          </w:tcPr>
          <w:p w14:paraId="38E30C0C" w14:textId="77777777" w:rsidR="005C53DD" w:rsidRPr="0084059C" w:rsidRDefault="005C53DD" w:rsidP="006A42C6">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7951F41C" w14:textId="77777777" w:rsidR="005C53DD" w:rsidRPr="00ED13A8" w:rsidRDefault="005C53DD">
            <w:pPr>
              <w:numPr>
                <w:ilvl w:val="0"/>
                <w:numId w:val="75"/>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Why is good posture important?</w:t>
            </w:r>
          </w:p>
          <w:p w14:paraId="580EC883" w14:textId="77777777" w:rsidR="005C53DD" w:rsidRDefault="005C53DD">
            <w:pPr>
              <w:numPr>
                <w:ilvl w:val="0"/>
                <w:numId w:val="75"/>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 xml:space="preserve">What consequences may arise from the </w:t>
            </w:r>
            <w:r>
              <w:rPr>
                <w:rFonts w:ascii="Times New Roman" w:eastAsia="Times New Roman" w:hAnsi="Times New Roman" w:cs="Times New Roman"/>
                <w:sz w:val="24"/>
                <w:szCs w:val="24"/>
              </w:rPr>
              <w:t>poor</w:t>
            </w:r>
            <w:r w:rsidRPr="00ED13A8">
              <w:rPr>
                <w:rFonts w:ascii="Times New Roman" w:eastAsia="Times New Roman" w:hAnsi="Times New Roman" w:cs="Times New Roman"/>
                <w:sz w:val="24"/>
                <w:szCs w:val="24"/>
              </w:rPr>
              <w:t xml:space="preserve"> posture?</w:t>
            </w:r>
          </w:p>
          <w:p w14:paraId="4A2F2A9F" w14:textId="77777777" w:rsidR="005C53DD" w:rsidRPr="00ED13A8" w:rsidRDefault="005C53DD">
            <w:pPr>
              <w:numPr>
                <w:ilvl w:val="0"/>
                <w:numId w:val="7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How does posture and ergonomics impact health over the course of a long career?</w:t>
            </w:r>
          </w:p>
          <w:p w14:paraId="0E82F839" w14:textId="77777777" w:rsidR="005C53DD" w:rsidRPr="00ED13A8" w:rsidRDefault="005C53DD">
            <w:pPr>
              <w:numPr>
                <w:ilvl w:val="0"/>
                <w:numId w:val="75"/>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Why is physical poise important when dealing with clients?</w:t>
            </w:r>
          </w:p>
          <w:p w14:paraId="325CC2F1" w14:textId="77777777" w:rsidR="005C53DD" w:rsidRPr="0084059C" w:rsidRDefault="005C53DD" w:rsidP="006A42C6">
            <w:pPr>
              <w:spacing w:before="100" w:beforeAutospacing="1" w:after="100" w:afterAutospacing="1"/>
              <w:rPr>
                <w:rFonts w:ascii="Times New Roman" w:eastAsia="Times New Roman" w:hAnsi="Times New Roman" w:cs="Times New Roman"/>
                <w:b/>
                <w:bCs/>
                <w:sz w:val="24"/>
                <w:szCs w:val="24"/>
              </w:rPr>
            </w:pPr>
          </w:p>
        </w:tc>
        <w:tc>
          <w:tcPr>
            <w:tcW w:w="626" w:type="pct"/>
          </w:tcPr>
          <w:p w14:paraId="2BAF77E9" w14:textId="77777777" w:rsidR="005C53DD" w:rsidRPr="009C4A1C" w:rsidRDefault="005C53DD" w:rsidP="006A42C6">
            <w:pPr>
              <w:rPr>
                <w:rFonts w:ascii="Times New Roman" w:eastAsia="Times New Roman" w:hAnsi="Times New Roman" w:cs="Times New Roman"/>
                <w:sz w:val="24"/>
                <w:szCs w:val="24"/>
              </w:rPr>
            </w:pPr>
          </w:p>
        </w:tc>
        <w:tc>
          <w:tcPr>
            <w:tcW w:w="697" w:type="pct"/>
            <w:gridSpan w:val="3"/>
          </w:tcPr>
          <w:p w14:paraId="517949BE" w14:textId="77777777" w:rsidR="005C53DD" w:rsidRDefault="005C53DD">
            <w:pPr>
              <w:pStyle w:val="ListParagraph"/>
              <w:numPr>
                <w:ilvl w:val="1"/>
                <w:numId w:val="144"/>
              </w:numPr>
              <w:ind w:left="470"/>
              <w:rPr>
                <w:rFonts w:ascii="Times New Roman" w:hAnsi="Times New Roman" w:cs="Times New Roman"/>
                <w:color w:val="444444"/>
                <w:sz w:val="24"/>
                <w:szCs w:val="24"/>
              </w:rPr>
            </w:pPr>
            <w:r w:rsidRPr="000B2C5B">
              <w:rPr>
                <w:rFonts w:ascii="Times New Roman" w:hAnsi="Times New Roman" w:cs="Times New Roman"/>
                <w:color w:val="444444"/>
                <w:sz w:val="24"/>
                <w:szCs w:val="24"/>
              </w:rPr>
              <w:t>Orientation and business topics</w:t>
            </w:r>
          </w:p>
          <w:p w14:paraId="350EF037" w14:textId="77777777" w:rsidR="005C53DD" w:rsidRDefault="005C53DD" w:rsidP="006A42C6">
            <w:pPr>
              <w:ind w:left="740" w:hanging="270"/>
              <w:rPr>
                <w:rFonts w:ascii="Times New Roman" w:hAnsi="Times New Roman" w:cs="Times New Roman"/>
                <w:color w:val="444444"/>
                <w:sz w:val="24"/>
                <w:szCs w:val="24"/>
              </w:rPr>
            </w:pPr>
            <w:r w:rsidRPr="009D6373">
              <w:rPr>
                <w:rFonts w:ascii="Times New Roman" w:hAnsi="Times New Roman" w:cs="Times New Roman"/>
                <w:color w:val="444444"/>
                <w:sz w:val="24"/>
                <w:szCs w:val="24"/>
              </w:rPr>
              <w:t>g. Professional ethics and practices</w:t>
            </w:r>
          </w:p>
          <w:p w14:paraId="192240EE" w14:textId="77777777" w:rsidR="005C53DD" w:rsidRDefault="005C53DD" w:rsidP="006A42C6">
            <w:pPr>
              <w:ind w:left="470"/>
              <w:rPr>
                <w:rFonts w:ascii="Times New Roman" w:hAnsi="Times New Roman" w:cs="Times New Roman"/>
                <w:color w:val="444444"/>
                <w:sz w:val="24"/>
                <w:szCs w:val="24"/>
              </w:rPr>
            </w:pPr>
          </w:p>
          <w:p w14:paraId="0597EFC1" w14:textId="5221A0DC" w:rsidR="005C53DD" w:rsidRPr="009D6373" w:rsidRDefault="005C53DD">
            <w:pPr>
              <w:pStyle w:val="sectbi"/>
              <w:numPr>
                <w:ilvl w:val="0"/>
                <w:numId w:val="221"/>
              </w:numPr>
              <w:spacing w:before="0" w:beforeAutospacing="0" w:after="0" w:afterAutospacing="0"/>
              <w:textAlignment w:val="baseline"/>
              <w:rPr>
                <w:color w:val="444444"/>
              </w:rPr>
            </w:pPr>
            <w:r w:rsidRPr="002761B3">
              <w:rPr>
                <w:color w:val="444444"/>
              </w:rPr>
              <w:t>Exam Domain I.B</w:t>
            </w:r>
          </w:p>
        </w:tc>
        <w:tc>
          <w:tcPr>
            <w:tcW w:w="575" w:type="pct"/>
          </w:tcPr>
          <w:p w14:paraId="17AB91F5" w14:textId="77777777" w:rsidR="005C53DD" w:rsidRDefault="005C53DD" w:rsidP="005C53DD">
            <w:pPr>
              <w:rPr>
                <w:rFonts w:ascii="Times New Roman" w:hAnsi="Times New Roman" w:cs="Times New Roman"/>
                <w:color w:val="444444"/>
                <w:sz w:val="24"/>
                <w:szCs w:val="24"/>
              </w:rPr>
            </w:pPr>
            <w:r w:rsidRPr="00450DEB">
              <w:rPr>
                <w:rFonts w:ascii="Times New Roman" w:hAnsi="Times New Roman" w:cs="Times New Roman"/>
                <w:color w:val="444444"/>
                <w:sz w:val="24"/>
                <w:szCs w:val="24"/>
              </w:rPr>
              <w:t>Occupational Scrapbook</w:t>
            </w:r>
          </w:p>
          <w:p w14:paraId="2C0B14C9" w14:textId="77777777" w:rsidR="005C53DD" w:rsidRPr="00450DEB" w:rsidRDefault="005C53DD" w:rsidP="005C53DD">
            <w:pPr>
              <w:rPr>
                <w:rFonts w:ascii="Times New Roman" w:hAnsi="Times New Roman" w:cs="Times New Roman"/>
                <w:color w:val="444444"/>
                <w:sz w:val="24"/>
                <w:szCs w:val="24"/>
              </w:rPr>
            </w:pPr>
          </w:p>
          <w:p w14:paraId="7B3D0F43" w14:textId="40292003" w:rsidR="005C53DD" w:rsidRPr="005C53DD" w:rsidRDefault="005C53DD" w:rsidP="005C53DD">
            <w:pPr>
              <w:rPr>
                <w:rFonts w:ascii="Times New Roman" w:hAnsi="Times New Roman" w:cs="Times New Roman"/>
                <w:color w:val="444444"/>
                <w:sz w:val="24"/>
                <w:szCs w:val="24"/>
              </w:rPr>
            </w:pPr>
            <w:r w:rsidRPr="00450DEB">
              <w:rPr>
                <w:rFonts w:ascii="Times New Roman" w:hAnsi="Times New Roman" w:cs="Times New Roman"/>
                <w:color w:val="444444"/>
                <w:sz w:val="24"/>
                <w:szCs w:val="24"/>
              </w:rPr>
              <w:t>Job Demo A</w:t>
            </w:r>
          </w:p>
        </w:tc>
      </w:tr>
      <w:tr w:rsidR="005C53DD" w:rsidRPr="009C4A1C" w14:paraId="229AE4E9" w14:textId="707F8495" w:rsidTr="005C53DD">
        <w:trPr>
          <w:gridAfter w:val="1"/>
          <w:wAfter w:w="49" w:type="pct"/>
        </w:trPr>
        <w:tc>
          <w:tcPr>
            <w:tcW w:w="168" w:type="pct"/>
            <w:shd w:val="clear" w:color="auto" w:fill="FFFFFF" w:themeFill="background1"/>
          </w:tcPr>
          <w:p w14:paraId="7C0022D0" w14:textId="431D9E96" w:rsidR="005C53DD" w:rsidRDefault="005C53DD" w:rsidP="006A42C6">
            <w:pP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620" w:type="pct"/>
            <w:shd w:val="clear" w:color="auto" w:fill="FFFFFF" w:themeFill="background1"/>
            <w:tcMar>
              <w:top w:w="43" w:type="dxa"/>
              <w:left w:w="115" w:type="dxa"/>
              <w:bottom w:w="43" w:type="dxa"/>
              <w:right w:w="115" w:type="dxa"/>
            </w:tcMar>
          </w:tcPr>
          <w:p w14:paraId="6259B562" w14:textId="77777777" w:rsidR="005C53DD" w:rsidRDefault="005C53DD" w:rsidP="006A42C6">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Follow practices and procedures related to workplace ethics. </w:t>
            </w:r>
          </w:p>
          <w:p w14:paraId="2C447415" w14:textId="77777777" w:rsidR="005C53DD" w:rsidRPr="008E6467" w:rsidRDefault="005C53DD" w:rsidP="006A42C6">
            <w:pPr>
              <w:rPr>
                <w:rFonts w:ascii="Times New Roman" w:eastAsia="Times New Roman" w:hAnsi="Times New Roman" w:cs="Times New Roman"/>
                <w:sz w:val="24"/>
                <w:szCs w:val="24"/>
              </w:rPr>
            </w:pPr>
          </w:p>
        </w:tc>
        <w:tc>
          <w:tcPr>
            <w:tcW w:w="1115" w:type="pct"/>
            <w:gridSpan w:val="2"/>
          </w:tcPr>
          <w:p w14:paraId="26906917" w14:textId="77777777" w:rsidR="005C53DD" w:rsidRPr="00ED13A8" w:rsidRDefault="005C53DD" w:rsidP="006A42C6">
            <w:p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Following practices and procedures should include</w:t>
            </w:r>
          </w:p>
          <w:p w14:paraId="0D1C4DD5" w14:textId="73081DEA" w:rsidR="005C53DD" w:rsidRPr="00ED13A8" w:rsidRDefault="005C53DD">
            <w:pPr>
              <w:numPr>
                <w:ilvl w:val="0"/>
                <w:numId w:val="76"/>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 xml:space="preserve">demonstrating professional standards of conduct when working with others in </w:t>
            </w:r>
            <w:r>
              <w:rPr>
                <w:rFonts w:ascii="Times New Roman" w:eastAsia="Times New Roman" w:hAnsi="Times New Roman" w:cs="Times New Roman"/>
                <w:sz w:val="24"/>
                <w:szCs w:val="24"/>
              </w:rPr>
              <w:t xml:space="preserve">the </w:t>
            </w:r>
            <w:r w:rsidRPr="00ED13A8">
              <w:rPr>
                <w:rFonts w:ascii="Times New Roman" w:eastAsia="Times New Roman" w:hAnsi="Times New Roman" w:cs="Times New Roman"/>
                <w:sz w:val="24"/>
                <w:szCs w:val="24"/>
              </w:rPr>
              <w:t>classroom and salon settings</w:t>
            </w:r>
          </w:p>
          <w:p w14:paraId="11E299E1" w14:textId="77777777" w:rsidR="005C53DD" w:rsidRPr="00ED13A8" w:rsidRDefault="005C53DD">
            <w:pPr>
              <w:numPr>
                <w:ilvl w:val="0"/>
                <w:numId w:val="76"/>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 xml:space="preserve">displaying integrity, honesty, and </w:t>
            </w:r>
            <w:r>
              <w:rPr>
                <w:rFonts w:ascii="Times New Roman" w:eastAsia="Times New Roman" w:hAnsi="Times New Roman" w:cs="Times New Roman"/>
                <w:sz w:val="24"/>
                <w:szCs w:val="24"/>
              </w:rPr>
              <w:t>respect</w:t>
            </w:r>
            <w:r w:rsidRPr="00ED13A8">
              <w:rPr>
                <w:rFonts w:ascii="Times New Roman" w:eastAsia="Times New Roman" w:hAnsi="Times New Roman" w:cs="Times New Roman"/>
                <w:sz w:val="24"/>
                <w:szCs w:val="24"/>
              </w:rPr>
              <w:t xml:space="preserve"> at all times while interacting with others.</w:t>
            </w:r>
          </w:p>
          <w:p w14:paraId="59262078" w14:textId="77777777" w:rsidR="005C53DD" w:rsidRPr="00ED13A8" w:rsidRDefault="005C53DD" w:rsidP="006A42C6">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3D361ABD" w14:textId="77777777" w:rsidR="005C53DD" w:rsidRPr="0084059C" w:rsidRDefault="005C53DD" w:rsidP="006A42C6">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5FACA1DF" w14:textId="77777777" w:rsidR="005C53DD" w:rsidRPr="00ED13A8" w:rsidRDefault="005C53DD">
            <w:pPr>
              <w:numPr>
                <w:ilvl w:val="0"/>
                <w:numId w:val="77"/>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 xml:space="preserve">Why </w:t>
            </w:r>
            <w:r>
              <w:rPr>
                <w:rFonts w:ascii="Times New Roman" w:eastAsia="Times New Roman" w:hAnsi="Times New Roman" w:cs="Times New Roman"/>
                <w:sz w:val="24"/>
                <w:szCs w:val="24"/>
              </w:rPr>
              <w:t>is</w:t>
            </w:r>
            <w:r w:rsidRPr="00ED13A8">
              <w:rPr>
                <w:rFonts w:ascii="Times New Roman" w:eastAsia="Times New Roman" w:hAnsi="Times New Roman" w:cs="Times New Roman"/>
                <w:sz w:val="24"/>
                <w:szCs w:val="24"/>
              </w:rPr>
              <w:t xml:space="preserve"> good work ethic important to career success?</w:t>
            </w:r>
          </w:p>
          <w:p w14:paraId="7CCAC059" w14:textId="77777777" w:rsidR="005C53DD" w:rsidRDefault="005C53DD">
            <w:pPr>
              <w:numPr>
                <w:ilvl w:val="0"/>
                <w:numId w:val="77"/>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 xml:space="preserve">What consequences may arise from an employee's lack of integrity and honesty? </w:t>
            </w:r>
          </w:p>
          <w:p w14:paraId="09421C75" w14:textId="77777777" w:rsidR="005C53DD" w:rsidRPr="00ED13A8" w:rsidRDefault="005C53DD">
            <w:pPr>
              <w:numPr>
                <w:ilvl w:val="0"/>
                <w:numId w:val="7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What should the stylist do if a client requests a service that is unsafe or outside scope?</w:t>
            </w:r>
          </w:p>
          <w:p w14:paraId="21708A78" w14:textId="77777777" w:rsidR="005C53DD" w:rsidRPr="006F41E9" w:rsidRDefault="005C53DD">
            <w:pPr>
              <w:numPr>
                <w:ilvl w:val="0"/>
                <w:numId w:val="77"/>
              </w:num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sz w:val="24"/>
                <w:szCs w:val="24"/>
              </w:rPr>
              <w:t>How should one address a late client?</w:t>
            </w:r>
          </w:p>
          <w:p w14:paraId="26B88971" w14:textId="64440B40" w:rsidR="005C53DD" w:rsidRPr="0084059C" w:rsidRDefault="005C53DD">
            <w:pPr>
              <w:numPr>
                <w:ilvl w:val="0"/>
                <w:numId w:val="77"/>
              </w:num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sz w:val="24"/>
                <w:szCs w:val="24"/>
              </w:rPr>
              <w:t>What strategies could one use to work with a dissatisfied client?</w:t>
            </w:r>
          </w:p>
        </w:tc>
        <w:tc>
          <w:tcPr>
            <w:tcW w:w="626" w:type="pct"/>
          </w:tcPr>
          <w:p w14:paraId="107D7278" w14:textId="06174814" w:rsidR="005C53DD" w:rsidRPr="009C4A1C" w:rsidRDefault="005C53DD" w:rsidP="006A42C6">
            <w:pPr>
              <w:rPr>
                <w:rFonts w:ascii="Times New Roman" w:eastAsia="Times New Roman" w:hAnsi="Times New Roman" w:cs="Times New Roman"/>
                <w:sz w:val="24"/>
                <w:szCs w:val="24"/>
              </w:rPr>
            </w:pPr>
            <w:r w:rsidRPr="00450079">
              <w:rPr>
                <w:rFonts w:ascii="Times New Roman" w:eastAsia="Times New Roman" w:hAnsi="Times New Roman" w:cs="Times New Roman"/>
                <w:sz w:val="24"/>
                <w:szCs w:val="24"/>
              </w:rPr>
              <w:t>English: 11.LU,</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12.LU</w:t>
            </w:r>
          </w:p>
        </w:tc>
        <w:tc>
          <w:tcPr>
            <w:tcW w:w="697" w:type="pct"/>
            <w:gridSpan w:val="3"/>
          </w:tcPr>
          <w:p w14:paraId="4634EA1A" w14:textId="77777777" w:rsidR="005C53DD" w:rsidRDefault="005C53DD">
            <w:pPr>
              <w:pStyle w:val="ListParagraph"/>
              <w:numPr>
                <w:ilvl w:val="1"/>
                <w:numId w:val="145"/>
              </w:numPr>
              <w:ind w:left="470"/>
              <w:rPr>
                <w:rFonts w:ascii="Times New Roman" w:hAnsi="Times New Roman" w:cs="Times New Roman"/>
                <w:color w:val="444444"/>
                <w:sz w:val="24"/>
                <w:szCs w:val="24"/>
              </w:rPr>
            </w:pPr>
            <w:r w:rsidRPr="000B2C5B">
              <w:rPr>
                <w:rFonts w:ascii="Times New Roman" w:hAnsi="Times New Roman" w:cs="Times New Roman"/>
                <w:color w:val="444444"/>
                <w:sz w:val="24"/>
                <w:szCs w:val="24"/>
              </w:rPr>
              <w:t>Orientation and business topics</w:t>
            </w:r>
          </w:p>
          <w:p w14:paraId="7705C22E" w14:textId="77777777" w:rsidR="005C53DD" w:rsidRDefault="005C53DD" w:rsidP="006A42C6">
            <w:pPr>
              <w:ind w:left="740" w:hanging="270"/>
              <w:rPr>
                <w:rFonts w:ascii="Times New Roman" w:hAnsi="Times New Roman" w:cs="Times New Roman"/>
                <w:color w:val="444444"/>
                <w:sz w:val="24"/>
                <w:szCs w:val="24"/>
              </w:rPr>
            </w:pPr>
            <w:r>
              <w:rPr>
                <w:rFonts w:ascii="Times New Roman" w:hAnsi="Times New Roman" w:cs="Times New Roman"/>
                <w:color w:val="444444"/>
                <w:sz w:val="24"/>
                <w:szCs w:val="24"/>
              </w:rPr>
              <w:t>b. Management</w:t>
            </w:r>
          </w:p>
          <w:p w14:paraId="32F75DA4" w14:textId="77777777" w:rsidR="005C53DD" w:rsidRDefault="005C53DD" w:rsidP="006A42C6">
            <w:pPr>
              <w:ind w:left="740" w:hanging="270"/>
              <w:rPr>
                <w:rFonts w:ascii="Times New Roman" w:hAnsi="Times New Roman" w:cs="Times New Roman"/>
                <w:color w:val="444444"/>
                <w:sz w:val="24"/>
                <w:szCs w:val="24"/>
              </w:rPr>
            </w:pPr>
            <w:r>
              <w:rPr>
                <w:rFonts w:ascii="Times New Roman" w:hAnsi="Times New Roman" w:cs="Times New Roman"/>
                <w:color w:val="444444"/>
                <w:sz w:val="24"/>
                <w:szCs w:val="24"/>
              </w:rPr>
              <w:t>f. Client records and confidentiality</w:t>
            </w:r>
          </w:p>
          <w:p w14:paraId="379D24D6" w14:textId="56D02B07" w:rsidR="005C53DD" w:rsidRPr="006A42C6" w:rsidRDefault="005C53DD" w:rsidP="006F41E9">
            <w:pPr>
              <w:ind w:left="470"/>
              <w:rPr>
                <w:rFonts w:ascii="Times New Roman" w:hAnsi="Times New Roman" w:cs="Times New Roman"/>
                <w:color w:val="444444"/>
                <w:sz w:val="24"/>
                <w:szCs w:val="24"/>
              </w:rPr>
            </w:pPr>
            <w:r w:rsidRPr="009D6373">
              <w:rPr>
                <w:rFonts w:ascii="Times New Roman" w:hAnsi="Times New Roman" w:cs="Times New Roman"/>
                <w:color w:val="444444"/>
                <w:sz w:val="24"/>
                <w:szCs w:val="24"/>
              </w:rPr>
              <w:t>g. Professional ethics and practices</w:t>
            </w:r>
          </w:p>
        </w:tc>
        <w:tc>
          <w:tcPr>
            <w:tcW w:w="575" w:type="pct"/>
          </w:tcPr>
          <w:p w14:paraId="209BA68A" w14:textId="77777777" w:rsidR="005C53DD" w:rsidRPr="005C53DD" w:rsidRDefault="005C53DD" w:rsidP="005C53DD">
            <w:pPr>
              <w:rPr>
                <w:rFonts w:ascii="Times New Roman" w:hAnsi="Times New Roman" w:cs="Times New Roman"/>
                <w:color w:val="444444"/>
                <w:sz w:val="24"/>
                <w:szCs w:val="24"/>
              </w:rPr>
            </w:pPr>
            <w:r w:rsidRPr="005C53DD">
              <w:rPr>
                <w:rFonts w:ascii="Times New Roman" w:hAnsi="Times New Roman" w:cs="Times New Roman"/>
                <w:color w:val="444444"/>
                <w:sz w:val="24"/>
                <w:szCs w:val="24"/>
              </w:rPr>
              <w:t>Occupational Scrapbook</w:t>
            </w:r>
          </w:p>
          <w:p w14:paraId="0E50C0B2" w14:textId="77777777" w:rsidR="005C53DD" w:rsidRPr="005C53DD" w:rsidRDefault="005C53DD" w:rsidP="005C53DD">
            <w:pPr>
              <w:rPr>
                <w:rFonts w:ascii="Times New Roman" w:hAnsi="Times New Roman" w:cs="Times New Roman"/>
                <w:color w:val="444444"/>
                <w:sz w:val="24"/>
                <w:szCs w:val="24"/>
              </w:rPr>
            </w:pPr>
          </w:p>
          <w:p w14:paraId="670E4316" w14:textId="4AFD335C" w:rsidR="005C53DD" w:rsidRPr="005C53DD" w:rsidRDefault="005C53DD" w:rsidP="005C53DD">
            <w:pPr>
              <w:rPr>
                <w:rFonts w:ascii="Times New Roman" w:hAnsi="Times New Roman" w:cs="Times New Roman"/>
                <w:color w:val="444444"/>
                <w:sz w:val="24"/>
                <w:szCs w:val="24"/>
              </w:rPr>
            </w:pPr>
            <w:r w:rsidRPr="005C53DD">
              <w:rPr>
                <w:rFonts w:ascii="Times New Roman" w:hAnsi="Times New Roman" w:cs="Times New Roman"/>
                <w:color w:val="444444"/>
                <w:sz w:val="24"/>
                <w:szCs w:val="24"/>
              </w:rPr>
              <w:t>Job Demo A</w:t>
            </w:r>
          </w:p>
        </w:tc>
      </w:tr>
      <w:tr w:rsidR="005C53DD" w:rsidRPr="009C4A1C" w14:paraId="6A7F4160" w14:textId="29307FAE" w:rsidTr="005C53DD">
        <w:trPr>
          <w:gridAfter w:val="1"/>
          <w:wAfter w:w="49" w:type="pct"/>
        </w:trPr>
        <w:tc>
          <w:tcPr>
            <w:tcW w:w="168" w:type="pct"/>
            <w:shd w:val="clear" w:color="auto" w:fill="FFFFFF" w:themeFill="background1"/>
          </w:tcPr>
          <w:p w14:paraId="2F1133C5" w14:textId="06D78210" w:rsidR="005C53DD" w:rsidRDefault="005C53DD" w:rsidP="006A42C6">
            <w:pPr>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620" w:type="pct"/>
            <w:shd w:val="clear" w:color="auto" w:fill="FFFFFF" w:themeFill="background1"/>
            <w:tcMar>
              <w:top w:w="43" w:type="dxa"/>
              <w:left w:w="115" w:type="dxa"/>
              <w:bottom w:w="43" w:type="dxa"/>
              <w:right w:w="115" w:type="dxa"/>
            </w:tcMar>
          </w:tcPr>
          <w:p w14:paraId="41FBEB0D" w14:textId="14A556E3" w:rsidR="005C53DD" w:rsidRPr="008E6467" w:rsidRDefault="005C53DD" w:rsidP="006A42C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Demonstrates the ability to perform state board skills in the allotted time. </w:t>
            </w:r>
          </w:p>
        </w:tc>
        <w:tc>
          <w:tcPr>
            <w:tcW w:w="1115" w:type="pct"/>
            <w:gridSpan w:val="2"/>
          </w:tcPr>
          <w:p w14:paraId="26030959" w14:textId="77777777" w:rsidR="005C53DD" w:rsidRDefault="005C53DD" w:rsidP="006A42C6">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Demonstration should include finishing each state board skill in the allotted time. </w:t>
            </w:r>
          </w:p>
          <w:p w14:paraId="5D8A6EBA" w14:textId="77777777" w:rsidR="005C53DD" w:rsidRPr="00A155F9" w:rsidRDefault="005C53DD" w:rsidP="006A42C6">
            <w:pPr>
              <w:spacing w:before="100" w:beforeAutospacing="1" w:after="100" w:afterAutospacing="1"/>
              <w:rPr>
                <w:rFonts w:ascii="Times New Roman" w:eastAsia="Times New Roman" w:hAnsi="Times New Roman" w:cs="Times New Roman"/>
                <w:b/>
                <w:bCs/>
                <w:sz w:val="24"/>
                <w:szCs w:val="24"/>
              </w:rPr>
            </w:pPr>
            <w:r w:rsidRPr="00A155F9">
              <w:rPr>
                <w:rFonts w:ascii="Times New Roman" w:eastAsia="Times New Roman" w:hAnsi="Times New Roman" w:cs="Times New Roman"/>
                <w:b/>
                <w:bCs/>
                <w:sz w:val="24"/>
                <w:szCs w:val="24"/>
              </w:rPr>
              <w:t>Teacher Resources:</w:t>
            </w:r>
          </w:p>
          <w:p w14:paraId="3ADF6F18" w14:textId="77777777" w:rsidR="005C53DD" w:rsidRPr="006A42C6" w:rsidRDefault="005C53DD">
            <w:pPr>
              <w:numPr>
                <w:ilvl w:val="0"/>
                <w:numId w:val="217"/>
              </w:numPr>
              <w:spacing w:before="100" w:beforeAutospacing="1" w:after="100" w:afterAutospacing="1"/>
              <w:rPr>
                <w:rFonts w:ascii="Times New Roman" w:eastAsia="Times New Roman" w:hAnsi="Times New Roman" w:cs="Times New Roman"/>
                <w:sz w:val="24"/>
                <w:szCs w:val="24"/>
              </w:rPr>
            </w:pPr>
            <w:hyperlink r:id="rId18" w:history="1">
              <w:r w:rsidRPr="00A155F9">
                <w:rPr>
                  <w:rStyle w:val="Hyperlink"/>
                  <w:rFonts w:ascii="Times New Roman" w:eastAsia="Times New Roman" w:hAnsi="Times New Roman" w:cs="Times New Roman"/>
                  <w:sz w:val="24"/>
                  <w:szCs w:val="24"/>
                </w:rPr>
                <w:t>18VAC41-20-210. Curriculum requirements</w:t>
              </w:r>
            </w:hyperlink>
          </w:p>
          <w:p w14:paraId="78752D6F" w14:textId="1F55D52A" w:rsidR="005C53DD" w:rsidRPr="00ED13A8" w:rsidRDefault="005C53DD">
            <w:pPr>
              <w:numPr>
                <w:ilvl w:val="0"/>
                <w:numId w:val="217"/>
              </w:numPr>
              <w:spacing w:before="100" w:beforeAutospacing="1" w:after="100" w:afterAutospacing="1"/>
              <w:rPr>
                <w:rFonts w:ascii="Times New Roman" w:eastAsia="Times New Roman" w:hAnsi="Times New Roman" w:cs="Times New Roman"/>
                <w:sz w:val="24"/>
                <w:szCs w:val="24"/>
              </w:rPr>
            </w:pPr>
            <w:hyperlink r:id="rId19" w:history="1">
              <w:r w:rsidRPr="00A155F9">
                <w:rPr>
                  <w:rStyle w:val="Hyperlink"/>
                  <w:rFonts w:ascii="Times New Roman" w:eastAsia="Times New Roman" w:hAnsi="Times New Roman" w:cs="Times New Roman"/>
                  <w:sz w:val="24"/>
                  <w:szCs w:val="24"/>
                </w:rPr>
                <w:t>Virginia Department of Professional and Occupational Regulation Board for Barbers and Cosmetology Candidate Information Bulletin</w:t>
              </w:r>
            </w:hyperlink>
          </w:p>
        </w:tc>
        <w:tc>
          <w:tcPr>
            <w:tcW w:w="1150" w:type="pct"/>
            <w:gridSpan w:val="3"/>
          </w:tcPr>
          <w:p w14:paraId="5D0CF405" w14:textId="77777777" w:rsidR="005C53DD" w:rsidRPr="0084059C" w:rsidRDefault="005C53DD" w:rsidP="006A42C6">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1DFA3D6E" w14:textId="77777777" w:rsidR="005C53DD" w:rsidRPr="006F41E9" w:rsidRDefault="005C53DD">
            <w:pPr>
              <w:pStyle w:val="ListParagraph"/>
              <w:numPr>
                <w:ilvl w:val="0"/>
                <w:numId w:val="135"/>
              </w:numPr>
              <w:spacing w:before="100" w:beforeAutospacing="1" w:after="100" w:afterAutospacing="1"/>
              <w:rPr>
                <w:rFonts w:ascii="Times New Roman" w:eastAsia="Times New Roman" w:hAnsi="Times New Roman" w:cs="Times New Roman"/>
                <w:b/>
                <w:bCs/>
                <w:sz w:val="24"/>
                <w:szCs w:val="24"/>
              </w:rPr>
            </w:pPr>
            <w:r w:rsidRPr="002761B3">
              <w:rPr>
                <w:rFonts w:ascii="Times New Roman" w:eastAsia="Times New Roman" w:hAnsi="Times New Roman" w:cs="Times New Roman"/>
                <w:sz w:val="24"/>
                <w:szCs w:val="24"/>
              </w:rPr>
              <w:t>What is the purpose of being able to perform state board skills in an allotted time?</w:t>
            </w:r>
          </w:p>
          <w:p w14:paraId="425CE1C0" w14:textId="404B25E9" w:rsidR="005C53DD" w:rsidRPr="0084059C" w:rsidRDefault="005C53DD">
            <w:pPr>
              <w:pStyle w:val="ListParagraph"/>
              <w:numPr>
                <w:ilvl w:val="0"/>
                <w:numId w:val="135"/>
              </w:num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sz w:val="24"/>
                <w:szCs w:val="24"/>
              </w:rPr>
              <w:t>What skills must be demonstrated in the practical exam?</w:t>
            </w:r>
          </w:p>
        </w:tc>
        <w:tc>
          <w:tcPr>
            <w:tcW w:w="626" w:type="pct"/>
          </w:tcPr>
          <w:p w14:paraId="004D6848" w14:textId="646FAC42" w:rsidR="005C53DD" w:rsidRPr="009C4A1C" w:rsidRDefault="005C53DD" w:rsidP="006A42C6">
            <w:pPr>
              <w:rPr>
                <w:rFonts w:ascii="Times New Roman" w:eastAsia="Times New Roman" w:hAnsi="Times New Roman" w:cs="Times New Roman"/>
                <w:sz w:val="24"/>
                <w:szCs w:val="24"/>
              </w:rPr>
            </w:pPr>
            <w:r w:rsidRPr="00450079">
              <w:rPr>
                <w:rFonts w:ascii="Times New Roman" w:eastAsia="Times New Roman" w:hAnsi="Times New Roman" w:cs="Times New Roman"/>
                <w:sz w:val="24"/>
                <w:szCs w:val="24"/>
              </w:rPr>
              <w:t>English: 11.C,</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11.LU, 12.C,</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12.LU</w:t>
            </w:r>
          </w:p>
        </w:tc>
        <w:tc>
          <w:tcPr>
            <w:tcW w:w="697" w:type="pct"/>
            <w:gridSpan w:val="3"/>
          </w:tcPr>
          <w:p w14:paraId="2B3046A1" w14:textId="77777777" w:rsidR="005C53DD" w:rsidRDefault="005C53DD">
            <w:pPr>
              <w:pStyle w:val="ListParagraph"/>
              <w:numPr>
                <w:ilvl w:val="1"/>
                <w:numId w:val="146"/>
              </w:numPr>
              <w:ind w:left="470"/>
              <w:rPr>
                <w:rFonts w:ascii="Times New Roman" w:hAnsi="Times New Roman" w:cs="Times New Roman"/>
                <w:color w:val="444444"/>
                <w:sz w:val="24"/>
                <w:szCs w:val="24"/>
              </w:rPr>
            </w:pPr>
            <w:r w:rsidRPr="000B2C5B">
              <w:rPr>
                <w:rFonts w:ascii="Times New Roman" w:hAnsi="Times New Roman" w:cs="Times New Roman"/>
                <w:color w:val="444444"/>
                <w:sz w:val="24"/>
                <w:szCs w:val="24"/>
              </w:rPr>
              <w:t>Orientation and business topics</w:t>
            </w:r>
          </w:p>
          <w:p w14:paraId="7612627B" w14:textId="77777777" w:rsidR="005C53DD" w:rsidRDefault="005C53DD" w:rsidP="006A42C6">
            <w:pPr>
              <w:ind w:left="470"/>
              <w:rPr>
                <w:rFonts w:ascii="Times New Roman" w:hAnsi="Times New Roman" w:cs="Times New Roman"/>
                <w:color w:val="444444"/>
                <w:sz w:val="24"/>
                <w:szCs w:val="24"/>
              </w:rPr>
            </w:pPr>
            <w:r>
              <w:rPr>
                <w:rFonts w:ascii="Times New Roman" w:hAnsi="Times New Roman" w:cs="Times New Roman"/>
                <w:color w:val="444444"/>
                <w:sz w:val="24"/>
                <w:szCs w:val="24"/>
              </w:rPr>
              <w:t>a. School policies</w:t>
            </w:r>
          </w:p>
          <w:p w14:paraId="34A64A5A" w14:textId="77777777" w:rsidR="005C53DD" w:rsidRPr="006A42C6" w:rsidRDefault="005C53DD" w:rsidP="006A42C6">
            <w:pPr>
              <w:rPr>
                <w:rFonts w:ascii="Times New Roman" w:hAnsi="Times New Roman" w:cs="Times New Roman"/>
                <w:color w:val="444444"/>
                <w:sz w:val="24"/>
                <w:szCs w:val="24"/>
              </w:rPr>
            </w:pPr>
          </w:p>
        </w:tc>
        <w:tc>
          <w:tcPr>
            <w:tcW w:w="575" w:type="pct"/>
          </w:tcPr>
          <w:p w14:paraId="46F1A92A" w14:textId="77777777" w:rsidR="005C53DD" w:rsidRPr="005C53DD" w:rsidRDefault="005C53DD" w:rsidP="005C53DD">
            <w:pPr>
              <w:rPr>
                <w:rFonts w:ascii="Times New Roman" w:hAnsi="Times New Roman" w:cs="Times New Roman"/>
                <w:color w:val="444444"/>
                <w:sz w:val="24"/>
                <w:szCs w:val="24"/>
              </w:rPr>
            </w:pPr>
            <w:r w:rsidRPr="005C53DD">
              <w:rPr>
                <w:rFonts w:ascii="Times New Roman" w:hAnsi="Times New Roman" w:cs="Times New Roman"/>
                <w:color w:val="444444"/>
                <w:sz w:val="24"/>
                <w:szCs w:val="24"/>
              </w:rPr>
              <w:t>Job Demo A</w:t>
            </w:r>
          </w:p>
          <w:p w14:paraId="3FF37BC9" w14:textId="77777777" w:rsidR="005C53DD" w:rsidRPr="005C53DD" w:rsidRDefault="005C53DD" w:rsidP="005C53DD">
            <w:pPr>
              <w:rPr>
                <w:rFonts w:ascii="Times New Roman" w:hAnsi="Times New Roman" w:cs="Times New Roman"/>
                <w:color w:val="444444"/>
                <w:sz w:val="24"/>
                <w:szCs w:val="24"/>
              </w:rPr>
            </w:pPr>
          </w:p>
          <w:p w14:paraId="7AE0AB74" w14:textId="77777777" w:rsidR="005C53DD" w:rsidRPr="005C53DD" w:rsidRDefault="005C53DD" w:rsidP="005C53DD">
            <w:pPr>
              <w:rPr>
                <w:rFonts w:ascii="Times New Roman" w:hAnsi="Times New Roman" w:cs="Times New Roman"/>
                <w:color w:val="444444"/>
                <w:sz w:val="24"/>
                <w:szCs w:val="24"/>
              </w:rPr>
            </w:pPr>
            <w:r w:rsidRPr="005C53DD">
              <w:rPr>
                <w:rFonts w:ascii="Times New Roman" w:hAnsi="Times New Roman" w:cs="Times New Roman"/>
                <w:color w:val="444444"/>
                <w:sz w:val="24"/>
                <w:szCs w:val="24"/>
              </w:rPr>
              <w:t>Cosmetology Competition</w:t>
            </w:r>
          </w:p>
          <w:p w14:paraId="181E6E64" w14:textId="77777777" w:rsidR="005C53DD" w:rsidRPr="005C53DD" w:rsidRDefault="005C53DD" w:rsidP="005C53DD">
            <w:pPr>
              <w:rPr>
                <w:rFonts w:ascii="Times New Roman" w:hAnsi="Times New Roman" w:cs="Times New Roman"/>
                <w:color w:val="444444"/>
                <w:sz w:val="24"/>
                <w:szCs w:val="24"/>
              </w:rPr>
            </w:pPr>
          </w:p>
          <w:p w14:paraId="627D9F82" w14:textId="77777777" w:rsidR="005C53DD" w:rsidRPr="005C53DD" w:rsidRDefault="005C53DD" w:rsidP="005C53DD">
            <w:pPr>
              <w:rPr>
                <w:rFonts w:ascii="Times New Roman" w:hAnsi="Times New Roman" w:cs="Times New Roman"/>
                <w:color w:val="444444"/>
                <w:sz w:val="24"/>
                <w:szCs w:val="24"/>
              </w:rPr>
            </w:pPr>
            <w:r w:rsidRPr="005C53DD">
              <w:rPr>
                <w:rFonts w:ascii="Times New Roman" w:hAnsi="Times New Roman" w:cs="Times New Roman"/>
                <w:color w:val="444444"/>
                <w:sz w:val="24"/>
                <w:szCs w:val="24"/>
              </w:rPr>
              <w:t>Barbering Competition</w:t>
            </w:r>
          </w:p>
          <w:p w14:paraId="085D2C60" w14:textId="77777777" w:rsidR="005C53DD" w:rsidRPr="005C53DD" w:rsidRDefault="005C53DD" w:rsidP="005C53DD">
            <w:pPr>
              <w:rPr>
                <w:rFonts w:ascii="Times New Roman" w:hAnsi="Times New Roman" w:cs="Times New Roman"/>
                <w:color w:val="444444"/>
                <w:sz w:val="24"/>
                <w:szCs w:val="24"/>
              </w:rPr>
            </w:pPr>
          </w:p>
          <w:p w14:paraId="449F0423" w14:textId="797C12CC" w:rsidR="005C53DD" w:rsidRPr="005C53DD" w:rsidRDefault="005C53DD" w:rsidP="005C53DD">
            <w:pPr>
              <w:rPr>
                <w:rFonts w:ascii="Times New Roman" w:hAnsi="Times New Roman" w:cs="Times New Roman"/>
                <w:color w:val="444444"/>
                <w:sz w:val="24"/>
                <w:szCs w:val="24"/>
              </w:rPr>
            </w:pPr>
            <w:r w:rsidRPr="005C53DD">
              <w:rPr>
                <w:rFonts w:ascii="Times New Roman" w:hAnsi="Times New Roman" w:cs="Times New Roman"/>
                <w:color w:val="444444"/>
                <w:sz w:val="24"/>
                <w:szCs w:val="24"/>
              </w:rPr>
              <w:t>CTE Educator</w:t>
            </w:r>
          </w:p>
        </w:tc>
      </w:tr>
      <w:tr w:rsidR="005C53DD" w:rsidRPr="009C4A1C" w14:paraId="55A6C384" w14:textId="236E88F6" w:rsidTr="005C53DD">
        <w:trPr>
          <w:gridAfter w:val="1"/>
          <w:wAfter w:w="49" w:type="pct"/>
        </w:trPr>
        <w:tc>
          <w:tcPr>
            <w:tcW w:w="168" w:type="pct"/>
            <w:shd w:val="clear" w:color="auto" w:fill="D0CECE" w:themeFill="background2" w:themeFillShade="E6"/>
          </w:tcPr>
          <w:p w14:paraId="5E423368" w14:textId="77777777" w:rsidR="005C53DD" w:rsidRDefault="005C53DD" w:rsidP="006A42C6">
            <w:pPr>
              <w:rPr>
                <w:rFonts w:ascii="Times New Roman" w:eastAsia="Times New Roman" w:hAnsi="Times New Roman" w:cs="Times New Roman"/>
                <w:sz w:val="24"/>
                <w:szCs w:val="24"/>
              </w:rPr>
            </w:pPr>
          </w:p>
        </w:tc>
        <w:tc>
          <w:tcPr>
            <w:tcW w:w="620" w:type="pct"/>
            <w:shd w:val="clear" w:color="auto" w:fill="D0CECE" w:themeFill="background2" w:themeFillShade="E6"/>
            <w:tcMar>
              <w:top w:w="43" w:type="dxa"/>
              <w:left w:w="115" w:type="dxa"/>
              <w:bottom w:w="43" w:type="dxa"/>
              <w:right w:w="115" w:type="dxa"/>
            </w:tcMar>
            <w:vAlign w:val="center"/>
          </w:tcPr>
          <w:p w14:paraId="2CBB0F33" w14:textId="07523B27" w:rsidR="005C53DD" w:rsidRPr="008E6467" w:rsidRDefault="005C53DD" w:rsidP="006A42C6">
            <w:pPr>
              <w:rPr>
                <w:rFonts w:ascii="Times New Roman" w:eastAsia="Times New Roman" w:hAnsi="Times New Roman" w:cs="Times New Roman"/>
                <w:sz w:val="24"/>
                <w:szCs w:val="24"/>
              </w:rPr>
            </w:pPr>
            <w:r w:rsidRPr="0058471D">
              <w:rPr>
                <w:rFonts w:ascii="Times New Roman" w:eastAsia="Times New Roman" w:hAnsi="Times New Roman" w:cs="Times New Roman"/>
                <w:b/>
                <w:bCs/>
                <w:sz w:val="24"/>
                <w:szCs w:val="24"/>
              </w:rPr>
              <w:t>Gathering Client History</w:t>
            </w:r>
          </w:p>
        </w:tc>
        <w:tc>
          <w:tcPr>
            <w:tcW w:w="1115" w:type="pct"/>
            <w:gridSpan w:val="2"/>
            <w:shd w:val="clear" w:color="auto" w:fill="D0CECE" w:themeFill="background2" w:themeFillShade="E6"/>
          </w:tcPr>
          <w:p w14:paraId="1F42D904" w14:textId="77777777" w:rsidR="005C53DD" w:rsidRPr="00ED13A8" w:rsidRDefault="005C53DD" w:rsidP="006A42C6">
            <w:pPr>
              <w:spacing w:before="100" w:beforeAutospacing="1" w:after="100" w:afterAutospacing="1"/>
              <w:rPr>
                <w:rFonts w:ascii="Times New Roman" w:eastAsia="Times New Roman" w:hAnsi="Times New Roman" w:cs="Times New Roman"/>
                <w:sz w:val="24"/>
                <w:szCs w:val="24"/>
              </w:rPr>
            </w:pPr>
          </w:p>
        </w:tc>
        <w:tc>
          <w:tcPr>
            <w:tcW w:w="1150" w:type="pct"/>
            <w:gridSpan w:val="3"/>
            <w:shd w:val="clear" w:color="auto" w:fill="D0CECE" w:themeFill="background2" w:themeFillShade="E6"/>
            <w:vAlign w:val="center"/>
          </w:tcPr>
          <w:p w14:paraId="628C3ED9" w14:textId="77777777" w:rsidR="005C53DD" w:rsidRPr="0084059C" w:rsidRDefault="005C53DD" w:rsidP="006A42C6">
            <w:pPr>
              <w:spacing w:before="100" w:beforeAutospacing="1" w:after="100" w:afterAutospacing="1"/>
              <w:rPr>
                <w:rFonts w:ascii="Times New Roman" w:eastAsia="Times New Roman" w:hAnsi="Times New Roman" w:cs="Times New Roman"/>
                <w:b/>
                <w:bCs/>
                <w:sz w:val="24"/>
                <w:szCs w:val="24"/>
              </w:rPr>
            </w:pPr>
          </w:p>
        </w:tc>
        <w:tc>
          <w:tcPr>
            <w:tcW w:w="626" w:type="pct"/>
            <w:shd w:val="clear" w:color="auto" w:fill="D0CECE" w:themeFill="background2" w:themeFillShade="E6"/>
          </w:tcPr>
          <w:p w14:paraId="39540737" w14:textId="77777777" w:rsidR="005C53DD" w:rsidRPr="009C4A1C" w:rsidRDefault="005C53DD" w:rsidP="006A42C6">
            <w:pPr>
              <w:rPr>
                <w:rFonts w:ascii="Times New Roman" w:eastAsia="Times New Roman" w:hAnsi="Times New Roman" w:cs="Times New Roman"/>
                <w:sz w:val="24"/>
                <w:szCs w:val="24"/>
              </w:rPr>
            </w:pPr>
          </w:p>
        </w:tc>
        <w:tc>
          <w:tcPr>
            <w:tcW w:w="697" w:type="pct"/>
            <w:gridSpan w:val="3"/>
            <w:shd w:val="clear" w:color="auto" w:fill="D0CECE" w:themeFill="background2" w:themeFillShade="E6"/>
          </w:tcPr>
          <w:p w14:paraId="67A59089" w14:textId="77777777" w:rsidR="005C53DD" w:rsidRPr="006A42C6" w:rsidRDefault="005C53DD" w:rsidP="006A42C6">
            <w:pPr>
              <w:rPr>
                <w:rFonts w:ascii="Times New Roman" w:hAnsi="Times New Roman" w:cs="Times New Roman"/>
                <w:color w:val="444444"/>
                <w:sz w:val="24"/>
                <w:szCs w:val="24"/>
              </w:rPr>
            </w:pPr>
          </w:p>
        </w:tc>
        <w:tc>
          <w:tcPr>
            <w:tcW w:w="575" w:type="pct"/>
            <w:shd w:val="clear" w:color="auto" w:fill="D0CECE" w:themeFill="background2" w:themeFillShade="E6"/>
          </w:tcPr>
          <w:p w14:paraId="6288FB77" w14:textId="77777777" w:rsidR="005C53DD" w:rsidRPr="006A42C6" w:rsidRDefault="005C53DD" w:rsidP="006A42C6">
            <w:pPr>
              <w:rPr>
                <w:rFonts w:ascii="Times New Roman" w:hAnsi="Times New Roman" w:cs="Times New Roman"/>
                <w:color w:val="444444"/>
                <w:sz w:val="24"/>
                <w:szCs w:val="24"/>
              </w:rPr>
            </w:pPr>
          </w:p>
        </w:tc>
      </w:tr>
      <w:tr w:rsidR="005C53DD" w:rsidRPr="009C4A1C" w14:paraId="5AA3B2E9" w14:textId="3C23E39D" w:rsidTr="005C53DD">
        <w:trPr>
          <w:gridAfter w:val="1"/>
          <w:wAfter w:w="49" w:type="pct"/>
        </w:trPr>
        <w:tc>
          <w:tcPr>
            <w:tcW w:w="168" w:type="pct"/>
            <w:shd w:val="clear" w:color="auto" w:fill="FFFFFF" w:themeFill="background1"/>
          </w:tcPr>
          <w:p w14:paraId="4B39A701" w14:textId="397C612E" w:rsidR="005C53DD" w:rsidRDefault="005C53DD" w:rsidP="006A42C6">
            <w:pP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620" w:type="pct"/>
            <w:shd w:val="clear" w:color="auto" w:fill="FFFFFF" w:themeFill="background1"/>
            <w:tcMar>
              <w:top w:w="43" w:type="dxa"/>
              <w:left w:w="115" w:type="dxa"/>
              <w:bottom w:w="43" w:type="dxa"/>
              <w:right w:w="115" w:type="dxa"/>
            </w:tcMar>
          </w:tcPr>
          <w:p w14:paraId="7DC8A91A" w14:textId="0134DBB8" w:rsidR="005C53DD" w:rsidRPr="008E6467" w:rsidRDefault="005C53DD" w:rsidP="006A42C6">
            <w:pPr>
              <w:rPr>
                <w:rFonts w:ascii="Times New Roman" w:eastAsia="Times New Roman" w:hAnsi="Times New Roman" w:cs="Times New Roman"/>
                <w:sz w:val="24"/>
                <w:szCs w:val="24"/>
              </w:rPr>
            </w:pPr>
            <w:r>
              <w:rPr>
                <w:rFonts w:ascii="Times New Roman" w:eastAsia="Times New Roman" w:hAnsi="Times New Roman" w:cs="Times New Roman"/>
                <w:sz w:val="24"/>
                <w:szCs w:val="24"/>
              </w:rPr>
              <w:t>Record</w:t>
            </w:r>
            <w:r w:rsidRPr="008E646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w:t>
            </w:r>
            <w:r w:rsidRPr="008E6467">
              <w:rPr>
                <w:rFonts w:ascii="Times New Roman" w:eastAsia="Times New Roman" w:hAnsi="Times New Roman" w:cs="Times New Roman"/>
                <w:sz w:val="24"/>
                <w:szCs w:val="24"/>
              </w:rPr>
              <w:t xml:space="preserve">client's personal </w:t>
            </w:r>
            <w:r>
              <w:rPr>
                <w:rFonts w:ascii="Times New Roman" w:eastAsia="Times New Roman" w:hAnsi="Times New Roman" w:cs="Times New Roman"/>
                <w:sz w:val="24"/>
                <w:szCs w:val="24"/>
              </w:rPr>
              <w:t xml:space="preserve">and medical </w:t>
            </w:r>
            <w:r w:rsidRPr="008E6467">
              <w:rPr>
                <w:rFonts w:ascii="Times New Roman" w:eastAsia="Times New Roman" w:hAnsi="Times New Roman" w:cs="Times New Roman"/>
                <w:sz w:val="24"/>
                <w:szCs w:val="24"/>
              </w:rPr>
              <w:t xml:space="preserve">information. </w:t>
            </w:r>
          </w:p>
        </w:tc>
        <w:tc>
          <w:tcPr>
            <w:tcW w:w="1115" w:type="pct"/>
            <w:gridSpan w:val="2"/>
          </w:tcPr>
          <w:p w14:paraId="343A483C" w14:textId="77777777" w:rsidR="005C53DD" w:rsidRPr="005E16F2" w:rsidRDefault="005C53DD" w:rsidP="006A42C6">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Recording</w:t>
            </w:r>
            <w:r w:rsidRPr="005E16F2">
              <w:rPr>
                <w:rFonts w:ascii="Times New Roman" w:eastAsia="Times New Roman" w:hAnsi="Times New Roman" w:cs="Times New Roman"/>
                <w:sz w:val="24"/>
                <w:szCs w:val="24"/>
              </w:rPr>
              <w:t xml:space="preserve"> should include</w:t>
            </w:r>
          </w:p>
          <w:p w14:paraId="3AF1E304" w14:textId="77777777" w:rsidR="005C53DD" w:rsidRPr="005E16F2" w:rsidRDefault="005C53DD">
            <w:pPr>
              <w:numPr>
                <w:ilvl w:val="0"/>
                <w:numId w:val="78"/>
              </w:numPr>
              <w:spacing w:before="100" w:beforeAutospacing="1" w:after="100" w:afterAutospacing="1"/>
              <w:rPr>
                <w:rFonts w:ascii="Times New Roman" w:eastAsia="Times New Roman" w:hAnsi="Times New Roman" w:cs="Times New Roman"/>
                <w:sz w:val="24"/>
                <w:szCs w:val="24"/>
              </w:rPr>
            </w:pPr>
            <w:r w:rsidRPr="005E16F2">
              <w:rPr>
                <w:rFonts w:ascii="Times New Roman" w:eastAsia="Times New Roman" w:hAnsi="Times New Roman" w:cs="Times New Roman"/>
                <w:sz w:val="24"/>
                <w:szCs w:val="24"/>
              </w:rPr>
              <w:t>client's name, address, email, and phone number</w:t>
            </w:r>
          </w:p>
          <w:p w14:paraId="6C9ED349" w14:textId="77777777" w:rsidR="005C53DD" w:rsidRDefault="005C53DD">
            <w:pPr>
              <w:numPr>
                <w:ilvl w:val="0"/>
                <w:numId w:val="78"/>
              </w:numPr>
              <w:spacing w:before="100" w:beforeAutospacing="1" w:after="100" w:afterAutospacing="1"/>
              <w:rPr>
                <w:rFonts w:ascii="Times New Roman" w:eastAsia="Times New Roman" w:hAnsi="Times New Roman" w:cs="Times New Roman"/>
                <w:sz w:val="24"/>
                <w:szCs w:val="24"/>
              </w:rPr>
            </w:pPr>
            <w:r w:rsidRPr="005E16F2">
              <w:rPr>
                <w:rFonts w:ascii="Times New Roman" w:eastAsia="Times New Roman" w:hAnsi="Times New Roman" w:cs="Times New Roman"/>
                <w:sz w:val="24"/>
                <w:szCs w:val="24"/>
              </w:rPr>
              <w:t>client's lifestyle (e.g., athletic, professional consultant, daycare teacher, stay-at-home mom)</w:t>
            </w:r>
          </w:p>
          <w:p w14:paraId="241C989F" w14:textId="77777777" w:rsidR="005C53DD" w:rsidRDefault="005C53DD">
            <w:pPr>
              <w:numPr>
                <w:ilvl w:val="0"/>
                <w:numId w:val="7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service history (e.g., box color, relaxers, keratin)</w:t>
            </w:r>
          </w:p>
          <w:p w14:paraId="7817E466" w14:textId="77777777" w:rsidR="005C53DD" w:rsidRPr="005E16F2" w:rsidRDefault="005C53DD">
            <w:pPr>
              <w:numPr>
                <w:ilvl w:val="0"/>
                <w:numId w:val="78"/>
              </w:numPr>
              <w:spacing w:before="100" w:beforeAutospacing="1" w:after="100" w:afterAutospacing="1"/>
              <w:rPr>
                <w:rFonts w:ascii="Times New Roman" w:eastAsia="Times New Roman" w:hAnsi="Times New Roman" w:cs="Times New Roman"/>
                <w:sz w:val="24"/>
                <w:szCs w:val="24"/>
              </w:rPr>
            </w:pPr>
            <w:r w:rsidRPr="005E16F2">
              <w:rPr>
                <w:rFonts w:ascii="Times New Roman" w:eastAsia="Times New Roman" w:hAnsi="Times New Roman" w:cs="Times New Roman"/>
                <w:sz w:val="24"/>
                <w:szCs w:val="24"/>
              </w:rPr>
              <w:t>history of skin allergies and reactions to products</w:t>
            </w:r>
          </w:p>
          <w:p w14:paraId="47A218B0" w14:textId="77777777" w:rsidR="005C53DD" w:rsidRPr="005E16F2" w:rsidRDefault="005C53DD">
            <w:pPr>
              <w:numPr>
                <w:ilvl w:val="0"/>
                <w:numId w:val="78"/>
              </w:numPr>
              <w:spacing w:before="100" w:beforeAutospacing="1" w:after="100" w:afterAutospacing="1"/>
              <w:rPr>
                <w:rFonts w:ascii="Times New Roman" w:eastAsia="Times New Roman" w:hAnsi="Times New Roman" w:cs="Times New Roman"/>
                <w:sz w:val="24"/>
                <w:szCs w:val="24"/>
              </w:rPr>
            </w:pPr>
            <w:r w:rsidRPr="005E16F2">
              <w:rPr>
                <w:rFonts w:ascii="Times New Roman" w:eastAsia="Times New Roman" w:hAnsi="Times New Roman" w:cs="Times New Roman"/>
                <w:sz w:val="24"/>
                <w:szCs w:val="24"/>
              </w:rPr>
              <w:t>pertinent medical history (e.g., high blood pressure, allergies</w:t>
            </w:r>
            <w:r>
              <w:rPr>
                <w:rFonts w:ascii="Times New Roman" w:eastAsia="Times New Roman" w:hAnsi="Times New Roman" w:cs="Times New Roman"/>
                <w:sz w:val="24"/>
                <w:szCs w:val="24"/>
              </w:rPr>
              <w:t>, medication</w:t>
            </w:r>
            <w:r w:rsidRPr="005E16F2">
              <w:rPr>
                <w:rFonts w:ascii="Times New Roman" w:eastAsia="Times New Roman" w:hAnsi="Times New Roman" w:cs="Times New Roman"/>
                <w:sz w:val="24"/>
                <w:szCs w:val="24"/>
              </w:rPr>
              <w:t>).</w:t>
            </w:r>
          </w:p>
          <w:p w14:paraId="160C3F30" w14:textId="77777777" w:rsidR="005C53DD" w:rsidRPr="00ED13A8" w:rsidRDefault="005C53DD" w:rsidP="006A42C6">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3099E6B0" w14:textId="77777777" w:rsidR="005C53DD" w:rsidRPr="0084059C" w:rsidRDefault="005C53DD" w:rsidP="006A42C6">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1B33C41C" w14:textId="77777777" w:rsidR="005C53DD" w:rsidRPr="005E16F2" w:rsidRDefault="005C53DD">
            <w:pPr>
              <w:numPr>
                <w:ilvl w:val="0"/>
                <w:numId w:val="79"/>
              </w:numPr>
              <w:spacing w:before="100" w:beforeAutospacing="1" w:after="100" w:afterAutospacing="1"/>
              <w:rPr>
                <w:rFonts w:ascii="Times New Roman" w:eastAsia="Times New Roman" w:hAnsi="Times New Roman" w:cs="Times New Roman"/>
                <w:sz w:val="24"/>
                <w:szCs w:val="24"/>
              </w:rPr>
            </w:pPr>
            <w:r w:rsidRPr="005E16F2">
              <w:rPr>
                <w:rFonts w:ascii="Times New Roman" w:eastAsia="Times New Roman" w:hAnsi="Times New Roman" w:cs="Times New Roman"/>
                <w:sz w:val="24"/>
                <w:szCs w:val="24"/>
              </w:rPr>
              <w:t>What should one do with the information that is gathered during the consultation?</w:t>
            </w:r>
          </w:p>
          <w:p w14:paraId="2BF7154E" w14:textId="77777777" w:rsidR="005C53DD" w:rsidRDefault="005C53DD">
            <w:pPr>
              <w:numPr>
                <w:ilvl w:val="0"/>
                <w:numId w:val="79"/>
              </w:numPr>
              <w:spacing w:before="100" w:beforeAutospacing="1" w:after="100" w:afterAutospacing="1"/>
              <w:rPr>
                <w:rFonts w:ascii="Times New Roman" w:eastAsia="Times New Roman" w:hAnsi="Times New Roman" w:cs="Times New Roman"/>
                <w:sz w:val="24"/>
                <w:szCs w:val="24"/>
              </w:rPr>
            </w:pPr>
            <w:r w:rsidRPr="005E16F2">
              <w:rPr>
                <w:rFonts w:ascii="Times New Roman" w:eastAsia="Times New Roman" w:hAnsi="Times New Roman" w:cs="Times New Roman"/>
                <w:sz w:val="24"/>
                <w:szCs w:val="24"/>
              </w:rPr>
              <w:t>Why is it important to record the results of the service?</w:t>
            </w:r>
          </w:p>
          <w:p w14:paraId="40F90E7A" w14:textId="77777777" w:rsidR="005C53DD" w:rsidRPr="005E16F2" w:rsidRDefault="005C53DD">
            <w:pPr>
              <w:numPr>
                <w:ilvl w:val="0"/>
                <w:numId w:val="79"/>
              </w:numPr>
              <w:spacing w:before="100" w:beforeAutospacing="1" w:after="100" w:afterAutospacing="1"/>
              <w:rPr>
                <w:rFonts w:ascii="Times New Roman" w:eastAsia="Times New Roman" w:hAnsi="Times New Roman" w:cs="Times New Roman"/>
                <w:sz w:val="24"/>
                <w:szCs w:val="24"/>
              </w:rPr>
            </w:pPr>
            <w:r w:rsidRPr="005E16F2">
              <w:rPr>
                <w:rFonts w:ascii="Times New Roman" w:eastAsia="Times New Roman" w:hAnsi="Times New Roman" w:cs="Times New Roman"/>
                <w:sz w:val="24"/>
                <w:szCs w:val="24"/>
              </w:rPr>
              <w:t>Why is it important to know the client's history of reactions to products?</w:t>
            </w:r>
          </w:p>
          <w:p w14:paraId="2DAD408E" w14:textId="77777777" w:rsidR="005C53DD" w:rsidRPr="005E16F2" w:rsidRDefault="005C53DD">
            <w:pPr>
              <w:numPr>
                <w:ilvl w:val="0"/>
                <w:numId w:val="79"/>
              </w:numPr>
              <w:spacing w:before="100" w:beforeAutospacing="1" w:after="100" w:afterAutospacing="1"/>
              <w:rPr>
                <w:rFonts w:ascii="Times New Roman" w:eastAsia="Times New Roman" w:hAnsi="Times New Roman" w:cs="Times New Roman"/>
                <w:sz w:val="24"/>
                <w:szCs w:val="24"/>
              </w:rPr>
            </w:pPr>
            <w:r w:rsidRPr="005E16F2">
              <w:rPr>
                <w:rFonts w:ascii="Times New Roman" w:eastAsia="Times New Roman" w:hAnsi="Times New Roman" w:cs="Times New Roman"/>
                <w:sz w:val="24"/>
                <w:szCs w:val="24"/>
              </w:rPr>
              <w:t>Why is it necessary to know the client's medical history?</w:t>
            </w:r>
          </w:p>
          <w:p w14:paraId="6A924014" w14:textId="77777777" w:rsidR="005C53DD" w:rsidRDefault="005C53DD">
            <w:pPr>
              <w:numPr>
                <w:ilvl w:val="0"/>
                <w:numId w:val="79"/>
              </w:numPr>
              <w:spacing w:before="100" w:beforeAutospacing="1" w:after="100" w:afterAutospacing="1"/>
              <w:rPr>
                <w:rFonts w:ascii="Times New Roman" w:eastAsia="Times New Roman" w:hAnsi="Times New Roman" w:cs="Times New Roman"/>
                <w:sz w:val="24"/>
                <w:szCs w:val="24"/>
              </w:rPr>
            </w:pPr>
            <w:r w:rsidRPr="005E16F2">
              <w:rPr>
                <w:rFonts w:ascii="Times New Roman" w:eastAsia="Times New Roman" w:hAnsi="Times New Roman" w:cs="Times New Roman"/>
                <w:sz w:val="24"/>
                <w:szCs w:val="24"/>
              </w:rPr>
              <w:t>Why is it important to keep the information on the client's card in a secure location?</w:t>
            </w:r>
          </w:p>
          <w:p w14:paraId="07B13DD3" w14:textId="77777777" w:rsidR="005C53DD" w:rsidRPr="00CB43C6" w:rsidRDefault="005C53DD">
            <w:pPr>
              <w:numPr>
                <w:ilvl w:val="0"/>
                <w:numId w:val="7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What questions can help you uncover chemical service history?</w:t>
            </w:r>
          </w:p>
          <w:p w14:paraId="6EE0C7E9" w14:textId="77777777" w:rsidR="005C53DD" w:rsidRPr="0084059C" w:rsidRDefault="005C53DD" w:rsidP="006A42C6">
            <w:pPr>
              <w:spacing w:before="100" w:beforeAutospacing="1" w:after="100" w:afterAutospacing="1"/>
              <w:rPr>
                <w:rFonts w:ascii="Times New Roman" w:eastAsia="Times New Roman" w:hAnsi="Times New Roman" w:cs="Times New Roman"/>
                <w:b/>
                <w:bCs/>
                <w:sz w:val="24"/>
                <w:szCs w:val="24"/>
              </w:rPr>
            </w:pPr>
          </w:p>
        </w:tc>
        <w:tc>
          <w:tcPr>
            <w:tcW w:w="626" w:type="pct"/>
          </w:tcPr>
          <w:p w14:paraId="40622DAE" w14:textId="359D731D" w:rsidR="005C53DD" w:rsidRPr="009C4A1C" w:rsidRDefault="005C53DD" w:rsidP="006A42C6">
            <w:pPr>
              <w:rPr>
                <w:rFonts w:ascii="Times New Roman" w:eastAsia="Times New Roman" w:hAnsi="Times New Roman" w:cs="Times New Roman"/>
                <w:sz w:val="24"/>
                <w:szCs w:val="24"/>
              </w:rPr>
            </w:pPr>
            <w:r w:rsidRPr="00450079">
              <w:rPr>
                <w:rFonts w:ascii="Times New Roman" w:eastAsia="Times New Roman" w:hAnsi="Times New Roman" w:cs="Times New Roman"/>
                <w:sz w:val="24"/>
                <w:szCs w:val="24"/>
              </w:rPr>
              <w:t>English: 11.C,</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11.LU, 11.W,</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12.C, 12.LU,</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12.W</w:t>
            </w:r>
          </w:p>
        </w:tc>
        <w:tc>
          <w:tcPr>
            <w:tcW w:w="697" w:type="pct"/>
            <w:gridSpan w:val="3"/>
          </w:tcPr>
          <w:p w14:paraId="7455E07F" w14:textId="77777777" w:rsidR="005C53DD" w:rsidRDefault="005C53DD">
            <w:pPr>
              <w:pStyle w:val="ListParagraph"/>
              <w:numPr>
                <w:ilvl w:val="1"/>
                <w:numId w:val="147"/>
              </w:numPr>
              <w:ind w:left="470"/>
              <w:rPr>
                <w:rFonts w:ascii="Times New Roman" w:hAnsi="Times New Roman" w:cs="Times New Roman"/>
                <w:color w:val="444444"/>
                <w:sz w:val="24"/>
                <w:szCs w:val="24"/>
              </w:rPr>
            </w:pPr>
            <w:r w:rsidRPr="000B2C5B">
              <w:rPr>
                <w:rFonts w:ascii="Times New Roman" w:hAnsi="Times New Roman" w:cs="Times New Roman"/>
                <w:color w:val="444444"/>
                <w:sz w:val="24"/>
                <w:szCs w:val="24"/>
              </w:rPr>
              <w:t>Orientation and business topics</w:t>
            </w:r>
          </w:p>
          <w:p w14:paraId="1D92547C" w14:textId="77777777" w:rsidR="005C53DD" w:rsidRDefault="005C53DD" w:rsidP="006A42C6">
            <w:pPr>
              <w:ind w:left="740" w:hanging="270"/>
              <w:rPr>
                <w:rFonts w:ascii="Times New Roman" w:hAnsi="Times New Roman" w:cs="Times New Roman"/>
                <w:color w:val="444444"/>
                <w:sz w:val="24"/>
                <w:szCs w:val="24"/>
              </w:rPr>
            </w:pPr>
            <w:r>
              <w:rPr>
                <w:rFonts w:ascii="Times New Roman" w:hAnsi="Times New Roman" w:cs="Times New Roman"/>
                <w:color w:val="444444"/>
                <w:sz w:val="24"/>
                <w:szCs w:val="24"/>
              </w:rPr>
              <w:t>b. Management</w:t>
            </w:r>
          </w:p>
          <w:p w14:paraId="11BFE5B4" w14:textId="77777777" w:rsidR="005C53DD" w:rsidRDefault="005C53DD" w:rsidP="006A42C6">
            <w:pPr>
              <w:ind w:left="740" w:hanging="270"/>
              <w:rPr>
                <w:rFonts w:ascii="Times New Roman" w:hAnsi="Times New Roman" w:cs="Times New Roman"/>
                <w:color w:val="444444"/>
                <w:sz w:val="24"/>
                <w:szCs w:val="24"/>
              </w:rPr>
            </w:pPr>
            <w:r>
              <w:rPr>
                <w:rFonts w:ascii="Times New Roman" w:hAnsi="Times New Roman" w:cs="Times New Roman"/>
                <w:color w:val="444444"/>
                <w:sz w:val="24"/>
                <w:szCs w:val="24"/>
              </w:rPr>
              <w:t>f. Client records and confidentiality</w:t>
            </w:r>
          </w:p>
          <w:p w14:paraId="09DBD6E7" w14:textId="77777777" w:rsidR="005C53DD" w:rsidRDefault="005C53DD" w:rsidP="006A42C6">
            <w:pPr>
              <w:ind w:left="740" w:hanging="270"/>
              <w:rPr>
                <w:rFonts w:ascii="Times New Roman" w:hAnsi="Times New Roman" w:cs="Times New Roman"/>
                <w:color w:val="444444"/>
                <w:sz w:val="24"/>
                <w:szCs w:val="24"/>
              </w:rPr>
            </w:pPr>
            <w:r w:rsidRPr="000B2C5B">
              <w:rPr>
                <w:rFonts w:ascii="Times New Roman" w:hAnsi="Times New Roman" w:cs="Times New Roman"/>
                <w:color w:val="444444"/>
                <w:sz w:val="24"/>
                <w:szCs w:val="24"/>
              </w:rPr>
              <w:t>g. Professional ethics and practices</w:t>
            </w:r>
          </w:p>
          <w:p w14:paraId="51D00B59" w14:textId="77777777" w:rsidR="005C53DD" w:rsidRDefault="005C53DD" w:rsidP="006A42C6">
            <w:pPr>
              <w:ind w:left="470"/>
              <w:rPr>
                <w:rFonts w:ascii="Times New Roman" w:hAnsi="Times New Roman" w:cs="Times New Roman"/>
                <w:color w:val="444444"/>
                <w:sz w:val="24"/>
                <w:szCs w:val="24"/>
              </w:rPr>
            </w:pPr>
          </w:p>
          <w:p w14:paraId="117F45C1" w14:textId="35502E59" w:rsidR="005C53DD" w:rsidRPr="006A42C6" w:rsidRDefault="005C53DD">
            <w:pPr>
              <w:pStyle w:val="ListParagraph"/>
              <w:numPr>
                <w:ilvl w:val="0"/>
                <w:numId w:val="135"/>
              </w:numPr>
              <w:rPr>
                <w:rFonts w:ascii="Times New Roman" w:hAnsi="Times New Roman" w:cs="Times New Roman"/>
                <w:color w:val="444444"/>
                <w:sz w:val="24"/>
                <w:szCs w:val="24"/>
              </w:rPr>
            </w:pPr>
            <w:r w:rsidRPr="006A42C6">
              <w:rPr>
                <w:rFonts w:ascii="Times New Roman" w:eastAsia="Times New Roman" w:hAnsi="Times New Roman" w:cs="Times New Roman"/>
                <w:sz w:val="24"/>
                <w:szCs w:val="24"/>
              </w:rPr>
              <w:t>Exam Domain II.A</w:t>
            </w:r>
          </w:p>
        </w:tc>
        <w:tc>
          <w:tcPr>
            <w:tcW w:w="575" w:type="pct"/>
          </w:tcPr>
          <w:p w14:paraId="47DFE0A4" w14:textId="56F51A54" w:rsidR="005C53DD" w:rsidRPr="005C53DD" w:rsidRDefault="005C53DD" w:rsidP="005C53DD">
            <w:pPr>
              <w:rPr>
                <w:rFonts w:ascii="Times New Roman" w:hAnsi="Times New Roman" w:cs="Times New Roman"/>
                <w:color w:val="444444"/>
                <w:sz w:val="24"/>
                <w:szCs w:val="24"/>
              </w:rPr>
            </w:pPr>
            <w:r w:rsidRPr="005C53DD">
              <w:rPr>
                <w:rFonts w:ascii="Times New Roman" w:hAnsi="Times New Roman" w:cs="Times New Roman"/>
                <w:color w:val="444444"/>
                <w:sz w:val="24"/>
                <w:szCs w:val="24"/>
              </w:rPr>
              <w:t>Job Demo A</w:t>
            </w:r>
          </w:p>
        </w:tc>
      </w:tr>
      <w:tr w:rsidR="005C53DD" w:rsidRPr="009C4A1C" w14:paraId="39574FFE" w14:textId="72B9CEEA" w:rsidTr="005C53DD">
        <w:trPr>
          <w:gridAfter w:val="1"/>
          <w:wAfter w:w="49" w:type="pct"/>
        </w:trPr>
        <w:tc>
          <w:tcPr>
            <w:tcW w:w="168" w:type="pct"/>
            <w:shd w:val="clear" w:color="auto" w:fill="FFFFFF" w:themeFill="background1"/>
          </w:tcPr>
          <w:p w14:paraId="56476DA0" w14:textId="6E75D512" w:rsidR="005C53DD" w:rsidRDefault="005C53DD" w:rsidP="006A42C6">
            <w:pPr>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620" w:type="pct"/>
            <w:shd w:val="clear" w:color="auto" w:fill="FFFFFF" w:themeFill="background1"/>
            <w:tcMar>
              <w:top w:w="43" w:type="dxa"/>
              <w:left w:w="115" w:type="dxa"/>
              <w:bottom w:w="43" w:type="dxa"/>
              <w:right w:w="115" w:type="dxa"/>
            </w:tcMar>
          </w:tcPr>
          <w:p w14:paraId="397C0BF3" w14:textId="430D338F" w:rsidR="005C53DD" w:rsidRDefault="005C53DD" w:rsidP="006A42C6">
            <w:pPr>
              <w:rPr>
                <w:rFonts w:ascii="Times New Roman" w:eastAsia="Times New Roman" w:hAnsi="Times New Roman" w:cs="Times New Roman"/>
                <w:sz w:val="24"/>
                <w:szCs w:val="24"/>
              </w:rPr>
            </w:pPr>
            <w:r>
              <w:rPr>
                <w:rFonts w:ascii="Times New Roman" w:eastAsia="Times New Roman" w:hAnsi="Times New Roman" w:cs="Times New Roman"/>
                <w:sz w:val="24"/>
                <w:szCs w:val="24"/>
              </w:rPr>
              <w:t>Summarize</w:t>
            </w:r>
            <w:r w:rsidRPr="0058501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w:t>
            </w:r>
            <w:r w:rsidRPr="00585017">
              <w:rPr>
                <w:rFonts w:ascii="Times New Roman" w:eastAsia="Times New Roman" w:hAnsi="Times New Roman" w:cs="Times New Roman"/>
                <w:sz w:val="24"/>
                <w:szCs w:val="24"/>
              </w:rPr>
              <w:t xml:space="preserve">client's medical history to ensure </w:t>
            </w:r>
            <w:r>
              <w:rPr>
                <w:rFonts w:ascii="Times New Roman" w:eastAsia="Times New Roman" w:hAnsi="Times New Roman" w:cs="Times New Roman"/>
                <w:sz w:val="24"/>
                <w:szCs w:val="24"/>
              </w:rPr>
              <w:t xml:space="preserve">the client’s </w:t>
            </w:r>
            <w:r w:rsidRPr="00585017">
              <w:rPr>
                <w:rFonts w:ascii="Times New Roman" w:eastAsia="Times New Roman" w:hAnsi="Times New Roman" w:cs="Times New Roman"/>
                <w:sz w:val="24"/>
                <w:szCs w:val="24"/>
              </w:rPr>
              <w:t xml:space="preserve">health and safety. </w:t>
            </w:r>
          </w:p>
          <w:p w14:paraId="0D4587F1" w14:textId="77777777" w:rsidR="005C53DD" w:rsidRPr="008E6467" w:rsidRDefault="005C53DD" w:rsidP="006A42C6">
            <w:pPr>
              <w:rPr>
                <w:rFonts w:ascii="Times New Roman" w:eastAsia="Times New Roman" w:hAnsi="Times New Roman" w:cs="Times New Roman"/>
                <w:sz w:val="24"/>
                <w:szCs w:val="24"/>
              </w:rPr>
            </w:pPr>
          </w:p>
        </w:tc>
        <w:tc>
          <w:tcPr>
            <w:tcW w:w="1115" w:type="pct"/>
            <w:gridSpan w:val="2"/>
          </w:tcPr>
          <w:p w14:paraId="66E33F38" w14:textId="77777777" w:rsidR="005C53DD" w:rsidRPr="00731677" w:rsidRDefault="005C53DD" w:rsidP="006A42C6">
            <w:p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Summary should include</w:t>
            </w:r>
          </w:p>
          <w:p w14:paraId="36FD2E4C" w14:textId="77777777" w:rsidR="005C53DD" w:rsidRPr="00731677" w:rsidRDefault="005C53DD">
            <w:pPr>
              <w:numPr>
                <w:ilvl w:val="0"/>
                <w:numId w:val="80"/>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history of skin sensitivities and reactions to skin care products</w:t>
            </w:r>
          </w:p>
          <w:p w14:paraId="29E5E31E" w14:textId="77777777" w:rsidR="005C53DD" w:rsidRPr="00731677" w:rsidRDefault="005C53DD">
            <w:pPr>
              <w:numPr>
                <w:ilvl w:val="0"/>
                <w:numId w:val="80"/>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pertinent medical history (e.g., high blood pressure, allergies, medications).</w:t>
            </w:r>
          </w:p>
          <w:p w14:paraId="3F7CE2D8" w14:textId="77777777" w:rsidR="005C53DD" w:rsidRPr="00ED13A8" w:rsidRDefault="005C53DD" w:rsidP="006A42C6">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7346B0A4" w14:textId="77777777" w:rsidR="005C53DD" w:rsidRPr="0084059C" w:rsidRDefault="005C53DD" w:rsidP="006A42C6">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79F36D00" w14:textId="77777777" w:rsidR="005C53DD" w:rsidRPr="00731677" w:rsidRDefault="005C53DD">
            <w:pPr>
              <w:numPr>
                <w:ilvl w:val="0"/>
                <w:numId w:val="81"/>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Why is it important to ask about medications during the consultation?</w:t>
            </w:r>
          </w:p>
          <w:p w14:paraId="0AA988B9" w14:textId="77777777" w:rsidR="005C53DD" w:rsidRPr="00731677" w:rsidRDefault="005C53DD">
            <w:pPr>
              <w:numPr>
                <w:ilvl w:val="0"/>
                <w:numId w:val="81"/>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What other questions would be asked when performing a chemical service?</w:t>
            </w:r>
          </w:p>
          <w:p w14:paraId="35175E72" w14:textId="77777777" w:rsidR="005C53DD" w:rsidRPr="0084059C" w:rsidRDefault="005C53DD" w:rsidP="006A42C6">
            <w:pPr>
              <w:spacing w:before="100" w:beforeAutospacing="1" w:after="100" w:afterAutospacing="1"/>
              <w:rPr>
                <w:rFonts w:ascii="Times New Roman" w:eastAsia="Times New Roman" w:hAnsi="Times New Roman" w:cs="Times New Roman"/>
                <w:b/>
                <w:bCs/>
                <w:sz w:val="24"/>
                <w:szCs w:val="24"/>
              </w:rPr>
            </w:pPr>
          </w:p>
        </w:tc>
        <w:tc>
          <w:tcPr>
            <w:tcW w:w="626" w:type="pct"/>
          </w:tcPr>
          <w:p w14:paraId="5C8F1D6B" w14:textId="24EECE17" w:rsidR="005C53DD" w:rsidRPr="009C4A1C" w:rsidRDefault="005C53DD" w:rsidP="006A42C6">
            <w:pPr>
              <w:rPr>
                <w:rFonts w:ascii="Times New Roman" w:eastAsia="Times New Roman" w:hAnsi="Times New Roman" w:cs="Times New Roman"/>
                <w:sz w:val="24"/>
                <w:szCs w:val="24"/>
              </w:rPr>
            </w:pPr>
            <w:r w:rsidRPr="00450079">
              <w:rPr>
                <w:rFonts w:ascii="Times New Roman" w:eastAsia="Times New Roman" w:hAnsi="Times New Roman" w:cs="Times New Roman"/>
                <w:sz w:val="24"/>
                <w:szCs w:val="24"/>
              </w:rPr>
              <w:t>English: 11.C,</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11.LU, 11.W,</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12.C, 12.LU,</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12.W</w:t>
            </w:r>
          </w:p>
        </w:tc>
        <w:tc>
          <w:tcPr>
            <w:tcW w:w="697" w:type="pct"/>
            <w:gridSpan w:val="3"/>
          </w:tcPr>
          <w:p w14:paraId="78651AA0" w14:textId="77777777" w:rsidR="005C53DD" w:rsidRDefault="005C53DD">
            <w:pPr>
              <w:pStyle w:val="ListParagraph"/>
              <w:numPr>
                <w:ilvl w:val="1"/>
                <w:numId w:val="147"/>
              </w:numPr>
              <w:ind w:left="470"/>
              <w:rPr>
                <w:rFonts w:ascii="Times New Roman" w:hAnsi="Times New Roman" w:cs="Times New Roman"/>
                <w:color w:val="444444"/>
                <w:sz w:val="24"/>
                <w:szCs w:val="24"/>
              </w:rPr>
            </w:pPr>
            <w:r w:rsidRPr="000B2C5B">
              <w:rPr>
                <w:rFonts w:ascii="Times New Roman" w:hAnsi="Times New Roman" w:cs="Times New Roman"/>
                <w:color w:val="444444"/>
                <w:sz w:val="24"/>
                <w:szCs w:val="24"/>
              </w:rPr>
              <w:t>Orientation and business topics</w:t>
            </w:r>
          </w:p>
          <w:p w14:paraId="59BB56E6" w14:textId="77777777" w:rsidR="005C53DD" w:rsidRDefault="005C53DD" w:rsidP="006A42C6">
            <w:pPr>
              <w:ind w:left="740" w:hanging="270"/>
              <w:rPr>
                <w:rFonts w:ascii="Times New Roman" w:hAnsi="Times New Roman" w:cs="Times New Roman"/>
                <w:color w:val="444444"/>
                <w:sz w:val="24"/>
                <w:szCs w:val="24"/>
              </w:rPr>
            </w:pPr>
            <w:r>
              <w:rPr>
                <w:rFonts w:ascii="Times New Roman" w:hAnsi="Times New Roman" w:cs="Times New Roman"/>
                <w:color w:val="444444"/>
                <w:sz w:val="24"/>
                <w:szCs w:val="24"/>
              </w:rPr>
              <w:t>b. Management</w:t>
            </w:r>
          </w:p>
          <w:p w14:paraId="03018941" w14:textId="77777777" w:rsidR="005C53DD" w:rsidRDefault="005C53DD" w:rsidP="006A42C6">
            <w:pPr>
              <w:ind w:left="740" w:hanging="270"/>
              <w:rPr>
                <w:rFonts w:ascii="Times New Roman" w:hAnsi="Times New Roman" w:cs="Times New Roman"/>
                <w:color w:val="444444"/>
                <w:sz w:val="24"/>
                <w:szCs w:val="24"/>
              </w:rPr>
            </w:pPr>
            <w:r>
              <w:rPr>
                <w:rFonts w:ascii="Times New Roman" w:hAnsi="Times New Roman" w:cs="Times New Roman"/>
                <w:color w:val="444444"/>
                <w:sz w:val="24"/>
                <w:szCs w:val="24"/>
              </w:rPr>
              <w:t>f. Client records and confidentiality</w:t>
            </w:r>
          </w:p>
          <w:p w14:paraId="6CFB31F7" w14:textId="77777777" w:rsidR="005C53DD" w:rsidRDefault="005C53DD" w:rsidP="006A42C6">
            <w:pPr>
              <w:ind w:left="740" w:hanging="270"/>
              <w:rPr>
                <w:rFonts w:ascii="Times New Roman" w:hAnsi="Times New Roman" w:cs="Times New Roman"/>
                <w:color w:val="444444"/>
                <w:sz w:val="24"/>
                <w:szCs w:val="24"/>
              </w:rPr>
            </w:pPr>
            <w:r w:rsidRPr="000B2C5B">
              <w:rPr>
                <w:rFonts w:ascii="Times New Roman" w:hAnsi="Times New Roman" w:cs="Times New Roman"/>
                <w:color w:val="444444"/>
                <w:sz w:val="24"/>
                <w:szCs w:val="24"/>
              </w:rPr>
              <w:t>g. Professional ethics and practices</w:t>
            </w:r>
          </w:p>
          <w:p w14:paraId="7BB8C924" w14:textId="77777777" w:rsidR="005C53DD" w:rsidRDefault="005C53DD" w:rsidP="006A42C6">
            <w:pPr>
              <w:ind w:left="470"/>
              <w:rPr>
                <w:rFonts w:ascii="Times New Roman" w:hAnsi="Times New Roman" w:cs="Times New Roman"/>
                <w:color w:val="444444"/>
                <w:sz w:val="24"/>
                <w:szCs w:val="24"/>
              </w:rPr>
            </w:pPr>
          </w:p>
          <w:p w14:paraId="7968822F" w14:textId="7B0956F2" w:rsidR="005C53DD" w:rsidRPr="006A42C6" w:rsidRDefault="005C53DD">
            <w:pPr>
              <w:pStyle w:val="ListParagraph"/>
              <w:numPr>
                <w:ilvl w:val="0"/>
                <w:numId w:val="135"/>
              </w:numPr>
              <w:rPr>
                <w:rFonts w:ascii="Times New Roman" w:hAnsi="Times New Roman" w:cs="Times New Roman"/>
                <w:color w:val="444444"/>
                <w:sz w:val="24"/>
                <w:szCs w:val="24"/>
              </w:rPr>
            </w:pPr>
            <w:r w:rsidRPr="006A42C6">
              <w:rPr>
                <w:rFonts w:ascii="Times New Roman" w:eastAsia="Times New Roman" w:hAnsi="Times New Roman" w:cs="Times New Roman"/>
                <w:sz w:val="24"/>
                <w:szCs w:val="24"/>
              </w:rPr>
              <w:t>Exam Domain II.A</w:t>
            </w:r>
          </w:p>
        </w:tc>
        <w:tc>
          <w:tcPr>
            <w:tcW w:w="575" w:type="pct"/>
          </w:tcPr>
          <w:p w14:paraId="5D43D0F4" w14:textId="563F40E6" w:rsidR="005C53DD" w:rsidRPr="005C53DD" w:rsidRDefault="005C53DD" w:rsidP="005C53DD">
            <w:pPr>
              <w:rPr>
                <w:rFonts w:ascii="Times New Roman" w:hAnsi="Times New Roman" w:cs="Times New Roman"/>
                <w:color w:val="444444"/>
                <w:sz w:val="24"/>
                <w:szCs w:val="24"/>
              </w:rPr>
            </w:pPr>
            <w:r w:rsidRPr="005C53DD">
              <w:rPr>
                <w:rFonts w:ascii="Times New Roman" w:hAnsi="Times New Roman" w:cs="Times New Roman"/>
                <w:color w:val="444444"/>
                <w:sz w:val="24"/>
                <w:szCs w:val="24"/>
              </w:rPr>
              <w:t>Job Demo A</w:t>
            </w:r>
          </w:p>
        </w:tc>
      </w:tr>
      <w:tr w:rsidR="005C53DD" w:rsidRPr="009C4A1C" w14:paraId="1BB0A703" w14:textId="0DB41ADA" w:rsidTr="005C53DD">
        <w:trPr>
          <w:gridAfter w:val="1"/>
          <w:wAfter w:w="49" w:type="pct"/>
        </w:trPr>
        <w:tc>
          <w:tcPr>
            <w:tcW w:w="168" w:type="pct"/>
            <w:shd w:val="clear" w:color="auto" w:fill="FFFFFF" w:themeFill="background1"/>
          </w:tcPr>
          <w:p w14:paraId="1F2BE157" w14:textId="30597F45" w:rsidR="005C53DD" w:rsidRDefault="005C53DD" w:rsidP="006A42C6">
            <w:pPr>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620" w:type="pct"/>
            <w:shd w:val="clear" w:color="auto" w:fill="FFFFFF" w:themeFill="background1"/>
            <w:tcMar>
              <w:top w:w="43" w:type="dxa"/>
              <w:left w:w="115" w:type="dxa"/>
              <w:bottom w:w="43" w:type="dxa"/>
              <w:right w:w="115" w:type="dxa"/>
            </w:tcMar>
          </w:tcPr>
          <w:p w14:paraId="74744F8F" w14:textId="77777777" w:rsidR="005C53DD" w:rsidRDefault="005C53DD" w:rsidP="006A42C6">
            <w:pPr>
              <w:rPr>
                <w:rFonts w:ascii="Times New Roman" w:eastAsia="Times New Roman" w:hAnsi="Times New Roman" w:cs="Times New Roman"/>
                <w:sz w:val="24"/>
                <w:szCs w:val="24"/>
              </w:rPr>
            </w:pPr>
            <w:r w:rsidRPr="00140090">
              <w:rPr>
                <w:rFonts w:ascii="Times New Roman" w:eastAsia="Times New Roman" w:hAnsi="Times New Roman" w:cs="Times New Roman"/>
                <w:sz w:val="24"/>
                <w:szCs w:val="24"/>
              </w:rPr>
              <w:t xml:space="preserve">Inform </w:t>
            </w:r>
            <w:r>
              <w:rPr>
                <w:rFonts w:ascii="Times New Roman" w:eastAsia="Times New Roman" w:hAnsi="Times New Roman" w:cs="Times New Roman"/>
                <w:sz w:val="24"/>
                <w:szCs w:val="24"/>
              </w:rPr>
              <w:t xml:space="preserve">the </w:t>
            </w:r>
            <w:r w:rsidRPr="00140090">
              <w:rPr>
                <w:rFonts w:ascii="Times New Roman" w:eastAsia="Times New Roman" w:hAnsi="Times New Roman" w:cs="Times New Roman"/>
                <w:sz w:val="24"/>
                <w:szCs w:val="24"/>
              </w:rPr>
              <w:t xml:space="preserve">client of any irregular scalp conditions. </w:t>
            </w:r>
          </w:p>
          <w:p w14:paraId="71709906" w14:textId="77777777" w:rsidR="005C53DD" w:rsidRPr="008E6467" w:rsidRDefault="005C53DD" w:rsidP="006A42C6">
            <w:pPr>
              <w:rPr>
                <w:rFonts w:ascii="Times New Roman" w:eastAsia="Times New Roman" w:hAnsi="Times New Roman" w:cs="Times New Roman"/>
                <w:sz w:val="24"/>
                <w:szCs w:val="24"/>
              </w:rPr>
            </w:pPr>
          </w:p>
        </w:tc>
        <w:tc>
          <w:tcPr>
            <w:tcW w:w="1115" w:type="pct"/>
            <w:gridSpan w:val="2"/>
          </w:tcPr>
          <w:p w14:paraId="2D1D0475" w14:textId="77777777" w:rsidR="005C53DD" w:rsidRPr="00731677" w:rsidRDefault="005C53DD" w:rsidP="006A42C6">
            <w:p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 xml:space="preserve">Informing </w:t>
            </w:r>
            <w:r>
              <w:rPr>
                <w:rFonts w:ascii="Times New Roman" w:eastAsia="Times New Roman" w:hAnsi="Times New Roman" w:cs="Times New Roman"/>
                <w:sz w:val="24"/>
                <w:szCs w:val="24"/>
              </w:rPr>
              <w:t xml:space="preserve">the </w:t>
            </w:r>
            <w:r w:rsidRPr="00731677">
              <w:rPr>
                <w:rFonts w:ascii="Times New Roman" w:eastAsia="Times New Roman" w:hAnsi="Times New Roman" w:cs="Times New Roman"/>
                <w:sz w:val="24"/>
                <w:szCs w:val="24"/>
              </w:rPr>
              <w:t>client should include</w:t>
            </w:r>
          </w:p>
          <w:p w14:paraId="4D40B85F" w14:textId="77777777" w:rsidR="005C53DD" w:rsidRPr="00731677" w:rsidRDefault="005C53DD">
            <w:pPr>
              <w:numPr>
                <w:ilvl w:val="0"/>
                <w:numId w:val="82"/>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explaining irregular hair and scalp conditions</w:t>
            </w:r>
          </w:p>
          <w:p w14:paraId="46EDF35F" w14:textId="77777777" w:rsidR="005C53DD" w:rsidRPr="00731677" w:rsidRDefault="005C53DD">
            <w:pPr>
              <w:numPr>
                <w:ilvl w:val="0"/>
                <w:numId w:val="82"/>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determining what is treatable and non</w:t>
            </w:r>
            <w:r>
              <w:rPr>
                <w:rFonts w:ascii="Times New Roman" w:eastAsia="Times New Roman" w:hAnsi="Times New Roman" w:cs="Times New Roman"/>
                <w:sz w:val="24"/>
                <w:szCs w:val="24"/>
              </w:rPr>
              <w:t>-</w:t>
            </w:r>
            <w:r w:rsidRPr="00731677">
              <w:rPr>
                <w:rFonts w:ascii="Times New Roman" w:eastAsia="Times New Roman" w:hAnsi="Times New Roman" w:cs="Times New Roman"/>
                <w:sz w:val="24"/>
                <w:szCs w:val="24"/>
              </w:rPr>
              <w:t>treatable in the salon.</w:t>
            </w:r>
          </w:p>
          <w:p w14:paraId="07AB73E5" w14:textId="77777777" w:rsidR="005C53DD" w:rsidRPr="00ED13A8" w:rsidRDefault="005C53DD" w:rsidP="006A42C6">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319E5BB4" w14:textId="77777777" w:rsidR="005C53DD" w:rsidRPr="0084059C" w:rsidRDefault="005C53DD" w:rsidP="006A42C6">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2330DA37" w14:textId="77777777" w:rsidR="005C53DD" w:rsidRPr="00731677" w:rsidRDefault="005C53DD">
            <w:pPr>
              <w:numPr>
                <w:ilvl w:val="0"/>
                <w:numId w:val="83"/>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What are examples of treatable scalp conditions? Non-treatable scalp conditions?</w:t>
            </w:r>
          </w:p>
          <w:p w14:paraId="243030F2" w14:textId="77777777" w:rsidR="005C53DD" w:rsidRPr="00731677" w:rsidRDefault="005C53DD">
            <w:pPr>
              <w:numPr>
                <w:ilvl w:val="0"/>
                <w:numId w:val="83"/>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How should the client be told of an irregular scalp condition?</w:t>
            </w:r>
          </w:p>
          <w:p w14:paraId="5789BD48" w14:textId="77777777" w:rsidR="005C53DD" w:rsidRPr="0084059C" w:rsidRDefault="005C53DD" w:rsidP="006A42C6">
            <w:pPr>
              <w:spacing w:before="100" w:beforeAutospacing="1" w:after="100" w:afterAutospacing="1"/>
              <w:rPr>
                <w:rFonts w:ascii="Times New Roman" w:eastAsia="Times New Roman" w:hAnsi="Times New Roman" w:cs="Times New Roman"/>
                <w:b/>
                <w:bCs/>
                <w:sz w:val="24"/>
                <w:szCs w:val="24"/>
              </w:rPr>
            </w:pPr>
          </w:p>
        </w:tc>
        <w:tc>
          <w:tcPr>
            <w:tcW w:w="626" w:type="pct"/>
          </w:tcPr>
          <w:p w14:paraId="5A2F499F" w14:textId="67D279E5" w:rsidR="005C53DD" w:rsidRPr="009C4A1C" w:rsidRDefault="005C53DD" w:rsidP="006A42C6">
            <w:pPr>
              <w:rPr>
                <w:rFonts w:ascii="Times New Roman" w:eastAsia="Times New Roman" w:hAnsi="Times New Roman" w:cs="Times New Roman"/>
                <w:sz w:val="24"/>
                <w:szCs w:val="24"/>
              </w:rPr>
            </w:pPr>
            <w:r w:rsidRPr="00450079">
              <w:rPr>
                <w:rFonts w:ascii="Times New Roman" w:eastAsia="Times New Roman" w:hAnsi="Times New Roman" w:cs="Times New Roman"/>
                <w:sz w:val="24"/>
                <w:szCs w:val="24"/>
              </w:rPr>
              <w:t>English: 11.C,</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11.LU, 12.C,</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12.LU</w:t>
            </w:r>
          </w:p>
        </w:tc>
        <w:tc>
          <w:tcPr>
            <w:tcW w:w="697" w:type="pct"/>
            <w:gridSpan w:val="3"/>
          </w:tcPr>
          <w:p w14:paraId="109B390F" w14:textId="77777777" w:rsidR="005C53DD" w:rsidRDefault="005C53DD">
            <w:pPr>
              <w:pStyle w:val="ListParagraph"/>
              <w:numPr>
                <w:ilvl w:val="1"/>
                <w:numId w:val="148"/>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General sciences</w:t>
            </w:r>
          </w:p>
          <w:p w14:paraId="2DE8B962" w14:textId="77777777" w:rsidR="005C53DD" w:rsidRDefault="005C53DD">
            <w:pPr>
              <w:pStyle w:val="ListParagraph"/>
              <w:numPr>
                <w:ilvl w:val="1"/>
                <w:numId w:val="148"/>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Applied sciences</w:t>
            </w:r>
          </w:p>
          <w:p w14:paraId="541CC2A3" w14:textId="77777777" w:rsidR="005C53DD" w:rsidRDefault="005C53DD">
            <w:pPr>
              <w:pStyle w:val="ListParagraph"/>
              <w:numPr>
                <w:ilvl w:val="1"/>
                <w:numId w:val="148"/>
              </w:numPr>
              <w:ind w:left="470"/>
              <w:rPr>
                <w:rFonts w:ascii="Times New Roman" w:eastAsia="Times New Roman" w:hAnsi="Times New Roman" w:cs="Times New Roman"/>
                <w:sz w:val="24"/>
                <w:szCs w:val="24"/>
              </w:rPr>
            </w:pPr>
            <w:r w:rsidRPr="00954AF0">
              <w:rPr>
                <w:rFonts w:ascii="Times New Roman" w:eastAsia="Times New Roman" w:hAnsi="Times New Roman" w:cs="Times New Roman"/>
                <w:sz w:val="24"/>
                <w:szCs w:val="24"/>
              </w:rPr>
              <w:t>Shampooing, rinsing, and scalp treatments for all hair types, including textured hair</w:t>
            </w:r>
          </w:p>
          <w:p w14:paraId="6E63BF7A" w14:textId="77777777" w:rsidR="005C53DD" w:rsidRDefault="005C53DD">
            <w:pPr>
              <w:pStyle w:val="ListParagraph"/>
              <w:numPr>
                <w:ilvl w:val="2"/>
                <w:numId w:val="148"/>
              </w:numPr>
              <w:ind w:left="740" w:hanging="270"/>
              <w:rPr>
                <w:rFonts w:ascii="Times New Roman" w:eastAsia="Times New Roman" w:hAnsi="Times New Roman" w:cs="Times New Roman"/>
                <w:sz w:val="24"/>
                <w:szCs w:val="24"/>
              </w:rPr>
            </w:pPr>
            <w:r>
              <w:rPr>
                <w:rFonts w:ascii="Times New Roman" w:eastAsia="Times New Roman" w:hAnsi="Times New Roman" w:cs="Times New Roman"/>
                <w:sz w:val="24"/>
                <w:szCs w:val="24"/>
              </w:rPr>
              <w:t>Client consultation and analysis</w:t>
            </w:r>
          </w:p>
          <w:p w14:paraId="03B5AA7A" w14:textId="77777777" w:rsidR="005C53DD" w:rsidRDefault="005C53DD" w:rsidP="006A42C6">
            <w:pPr>
              <w:pStyle w:val="ListParagraph"/>
              <w:ind w:left="470"/>
              <w:rPr>
                <w:rFonts w:ascii="Times New Roman" w:eastAsia="Times New Roman" w:hAnsi="Times New Roman" w:cs="Times New Roman"/>
                <w:sz w:val="24"/>
                <w:szCs w:val="24"/>
              </w:rPr>
            </w:pPr>
          </w:p>
          <w:p w14:paraId="63284A20" w14:textId="6B59C73C" w:rsidR="005C53DD" w:rsidRPr="006A42C6" w:rsidRDefault="005C53DD">
            <w:pPr>
              <w:pStyle w:val="ListParagraph"/>
              <w:numPr>
                <w:ilvl w:val="0"/>
                <w:numId w:val="135"/>
              </w:numPr>
              <w:rPr>
                <w:rFonts w:ascii="Times New Roman" w:hAnsi="Times New Roman" w:cs="Times New Roman"/>
                <w:color w:val="444444"/>
                <w:sz w:val="24"/>
                <w:szCs w:val="24"/>
              </w:rPr>
            </w:pPr>
            <w:r w:rsidRPr="006A42C6">
              <w:rPr>
                <w:rFonts w:ascii="Times New Roman" w:eastAsia="Times New Roman" w:hAnsi="Times New Roman" w:cs="Times New Roman"/>
                <w:sz w:val="24"/>
                <w:szCs w:val="24"/>
              </w:rPr>
              <w:t>Exam Domains I.A, I.B, I.C, II.A, II.B, and II.C</w:t>
            </w:r>
          </w:p>
        </w:tc>
        <w:tc>
          <w:tcPr>
            <w:tcW w:w="575" w:type="pct"/>
          </w:tcPr>
          <w:p w14:paraId="5176DA7C" w14:textId="68BFCD50" w:rsidR="005C53DD" w:rsidRPr="005C53DD" w:rsidRDefault="005C53DD" w:rsidP="005C53DD">
            <w:pPr>
              <w:rPr>
                <w:rFonts w:ascii="Times New Roman" w:eastAsia="Times New Roman" w:hAnsi="Times New Roman" w:cs="Times New Roman"/>
                <w:sz w:val="24"/>
                <w:szCs w:val="24"/>
              </w:rPr>
            </w:pPr>
            <w:r w:rsidRPr="005C53DD">
              <w:rPr>
                <w:rFonts w:ascii="Times New Roman" w:eastAsia="Times New Roman" w:hAnsi="Times New Roman" w:cs="Times New Roman"/>
                <w:sz w:val="24"/>
                <w:szCs w:val="24"/>
              </w:rPr>
              <w:t>Job Demo A</w:t>
            </w:r>
            <w:r>
              <w:rPr>
                <w:rFonts w:ascii="Times New Roman" w:eastAsia="Times New Roman" w:hAnsi="Times New Roman" w:cs="Times New Roman"/>
                <w:sz w:val="24"/>
                <w:szCs w:val="24"/>
              </w:rPr>
              <w:t xml:space="preserve"> </w:t>
            </w:r>
          </w:p>
        </w:tc>
      </w:tr>
      <w:tr w:rsidR="005C53DD" w:rsidRPr="009C4A1C" w14:paraId="6579D55B" w14:textId="57A8B737" w:rsidTr="005C53DD">
        <w:trPr>
          <w:gridAfter w:val="1"/>
          <w:wAfter w:w="49" w:type="pct"/>
        </w:trPr>
        <w:tc>
          <w:tcPr>
            <w:tcW w:w="168" w:type="pct"/>
            <w:shd w:val="clear" w:color="auto" w:fill="D0CECE" w:themeFill="background2" w:themeFillShade="E6"/>
          </w:tcPr>
          <w:p w14:paraId="3E91478F" w14:textId="77777777" w:rsidR="005C53DD" w:rsidRDefault="005C53DD" w:rsidP="006A42C6">
            <w:pPr>
              <w:rPr>
                <w:rFonts w:ascii="Times New Roman" w:eastAsia="Times New Roman" w:hAnsi="Times New Roman" w:cs="Times New Roman"/>
                <w:sz w:val="24"/>
                <w:szCs w:val="24"/>
              </w:rPr>
            </w:pPr>
          </w:p>
        </w:tc>
        <w:tc>
          <w:tcPr>
            <w:tcW w:w="620" w:type="pct"/>
            <w:shd w:val="clear" w:color="auto" w:fill="D0CECE" w:themeFill="background2" w:themeFillShade="E6"/>
            <w:tcMar>
              <w:top w:w="43" w:type="dxa"/>
              <w:left w:w="115" w:type="dxa"/>
              <w:bottom w:w="43" w:type="dxa"/>
              <w:right w:w="115" w:type="dxa"/>
            </w:tcMar>
            <w:vAlign w:val="center"/>
          </w:tcPr>
          <w:p w14:paraId="6673067F" w14:textId="368AFEC1" w:rsidR="005C53DD" w:rsidRPr="00140090" w:rsidRDefault="005C53DD" w:rsidP="006A42C6">
            <w:pPr>
              <w:rPr>
                <w:rFonts w:ascii="Times New Roman" w:eastAsia="Times New Roman" w:hAnsi="Times New Roman" w:cs="Times New Roman"/>
                <w:sz w:val="24"/>
                <w:szCs w:val="24"/>
              </w:rPr>
            </w:pPr>
            <w:r w:rsidRPr="00894968">
              <w:rPr>
                <w:rFonts w:ascii="Times New Roman" w:eastAsia="Times New Roman" w:hAnsi="Times New Roman" w:cs="Times New Roman"/>
                <w:b/>
                <w:bCs/>
                <w:sz w:val="24"/>
                <w:szCs w:val="24"/>
              </w:rPr>
              <w:t>Cutting Hair</w:t>
            </w:r>
          </w:p>
        </w:tc>
        <w:tc>
          <w:tcPr>
            <w:tcW w:w="1115" w:type="pct"/>
            <w:gridSpan w:val="2"/>
            <w:shd w:val="clear" w:color="auto" w:fill="D0CECE" w:themeFill="background2" w:themeFillShade="E6"/>
          </w:tcPr>
          <w:p w14:paraId="65CD3643" w14:textId="77777777" w:rsidR="005C53DD" w:rsidRPr="00731677" w:rsidRDefault="005C53DD" w:rsidP="006A42C6">
            <w:pPr>
              <w:spacing w:before="100" w:beforeAutospacing="1" w:after="100" w:afterAutospacing="1"/>
              <w:rPr>
                <w:rFonts w:ascii="Times New Roman" w:eastAsia="Times New Roman" w:hAnsi="Times New Roman" w:cs="Times New Roman"/>
                <w:sz w:val="24"/>
                <w:szCs w:val="24"/>
              </w:rPr>
            </w:pPr>
          </w:p>
        </w:tc>
        <w:tc>
          <w:tcPr>
            <w:tcW w:w="1150" w:type="pct"/>
            <w:gridSpan w:val="3"/>
            <w:shd w:val="clear" w:color="auto" w:fill="D0CECE" w:themeFill="background2" w:themeFillShade="E6"/>
            <w:vAlign w:val="center"/>
          </w:tcPr>
          <w:p w14:paraId="0CA79969" w14:textId="77777777" w:rsidR="005C53DD" w:rsidRPr="0084059C" w:rsidRDefault="005C53DD" w:rsidP="006A42C6">
            <w:pPr>
              <w:spacing w:before="100" w:beforeAutospacing="1" w:after="100" w:afterAutospacing="1"/>
              <w:rPr>
                <w:rFonts w:ascii="Times New Roman" w:eastAsia="Times New Roman" w:hAnsi="Times New Roman" w:cs="Times New Roman"/>
                <w:b/>
                <w:bCs/>
                <w:sz w:val="24"/>
                <w:szCs w:val="24"/>
              </w:rPr>
            </w:pPr>
          </w:p>
        </w:tc>
        <w:tc>
          <w:tcPr>
            <w:tcW w:w="626" w:type="pct"/>
            <w:shd w:val="clear" w:color="auto" w:fill="D0CECE" w:themeFill="background2" w:themeFillShade="E6"/>
          </w:tcPr>
          <w:p w14:paraId="14B5084B" w14:textId="77777777" w:rsidR="005C53DD" w:rsidRPr="00450079" w:rsidRDefault="005C53DD" w:rsidP="006A42C6">
            <w:pPr>
              <w:rPr>
                <w:rFonts w:ascii="Times New Roman" w:eastAsia="Times New Roman" w:hAnsi="Times New Roman" w:cs="Times New Roman"/>
                <w:sz w:val="24"/>
                <w:szCs w:val="24"/>
              </w:rPr>
            </w:pPr>
          </w:p>
        </w:tc>
        <w:tc>
          <w:tcPr>
            <w:tcW w:w="697" w:type="pct"/>
            <w:gridSpan w:val="3"/>
            <w:shd w:val="clear" w:color="auto" w:fill="D0CECE" w:themeFill="background2" w:themeFillShade="E6"/>
          </w:tcPr>
          <w:p w14:paraId="000BF31A" w14:textId="77777777" w:rsidR="005C53DD" w:rsidRPr="006A42C6" w:rsidRDefault="005C53DD" w:rsidP="006A42C6">
            <w:pPr>
              <w:rPr>
                <w:rFonts w:ascii="Times New Roman" w:eastAsia="Times New Roman" w:hAnsi="Times New Roman" w:cs="Times New Roman"/>
                <w:sz w:val="24"/>
                <w:szCs w:val="24"/>
              </w:rPr>
            </w:pPr>
          </w:p>
        </w:tc>
        <w:tc>
          <w:tcPr>
            <w:tcW w:w="575" w:type="pct"/>
            <w:shd w:val="clear" w:color="auto" w:fill="D0CECE" w:themeFill="background2" w:themeFillShade="E6"/>
          </w:tcPr>
          <w:p w14:paraId="7E898F98" w14:textId="77777777" w:rsidR="005C53DD" w:rsidRPr="006A42C6" w:rsidRDefault="005C53DD" w:rsidP="006A42C6">
            <w:pPr>
              <w:rPr>
                <w:rFonts w:ascii="Times New Roman" w:eastAsia="Times New Roman" w:hAnsi="Times New Roman" w:cs="Times New Roman"/>
                <w:sz w:val="24"/>
                <w:szCs w:val="24"/>
              </w:rPr>
            </w:pPr>
          </w:p>
        </w:tc>
      </w:tr>
      <w:tr w:rsidR="005C53DD" w:rsidRPr="009C4A1C" w14:paraId="7BB1CFFF" w14:textId="7E56B985" w:rsidTr="005C53DD">
        <w:trPr>
          <w:gridAfter w:val="1"/>
          <w:wAfter w:w="49" w:type="pct"/>
        </w:trPr>
        <w:tc>
          <w:tcPr>
            <w:tcW w:w="168" w:type="pct"/>
            <w:shd w:val="clear" w:color="auto" w:fill="FFFFFF" w:themeFill="background1"/>
          </w:tcPr>
          <w:p w14:paraId="2F6702C9" w14:textId="77486E16" w:rsidR="005C53DD" w:rsidRDefault="005C53DD" w:rsidP="006A42C6">
            <w:pP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620" w:type="pct"/>
            <w:shd w:val="clear" w:color="auto" w:fill="FFFFFF" w:themeFill="background1"/>
            <w:tcMar>
              <w:top w:w="43" w:type="dxa"/>
              <w:left w:w="115" w:type="dxa"/>
              <w:bottom w:w="43" w:type="dxa"/>
              <w:right w:w="115" w:type="dxa"/>
            </w:tcMar>
          </w:tcPr>
          <w:p w14:paraId="1DE299D6" w14:textId="30B44199" w:rsidR="005C53DD" w:rsidRPr="00140090" w:rsidRDefault="005C53DD" w:rsidP="006A42C6">
            <w:pPr>
              <w:rPr>
                <w:rFonts w:ascii="Times New Roman" w:eastAsia="Times New Roman" w:hAnsi="Times New Roman" w:cs="Times New Roman"/>
                <w:sz w:val="24"/>
                <w:szCs w:val="24"/>
              </w:rPr>
            </w:pPr>
            <w:r>
              <w:rPr>
                <w:rFonts w:ascii="Times New Roman" w:eastAsia="Times New Roman" w:hAnsi="Times New Roman" w:cs="Times New Roman"/>
                <w:sz w:val="24"/>
                <w:szCs w:val="24"/>
              </w:rPr>
              <w:t>Consult with the client before the haircut.</w:t>
            </w:r>
          </w:p>
        </w:tc>
        <w:tc>
          <w:tcPr>
            <w:tcW w:w="1115" w:type="pct"/>
            <w:gridSpan w:val="2"/>
          </w:tcPr>
          <w:p w14:paraId="0E454AF3" w14:textId="77777777" w:rsidR="005C53DD" w:rsidRDefault="005C53DD" w:rsidP="006A42C6">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Consultation should include</w:t>
            </w:r>
          </w:p>
          <w:p w14:paraId="135900E1" w14:textId="6DA89B83" w:rsidR="005C53DD" w:rsidRDefault="005C53DD">
            <w:pPr>
              <w:pStyle w:val="ListParagraph"/>
              <w:numPr>
                <w:ilvl w:val="0"/>
                <w:numId w:val="136"/>
              </w:numPr>
              <w:spacing w:before="100" w:beforeAutospacing="1" w:after="100" w:afterAutospacing="1"/>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discussing the client’s needs and desires</w:t>
            </w:r>
          </w:p>
          <w:p w14:paraId="58837ED8" w14:textId="6752B7A2" w:rsidR="005C53DD" w:rsidRDefault="005C53DD">
            <w:pPr>
              <w:pStyle w:val="ListParagraph"/>
              <w:numPr>
                <w:ilvl w:val="0"/>
                <w:numId w:val="136"/>
              </w:numPr>
              <w:spacing w:before="100" w:beforeAutospacing="1" w:after="100" w:afterAutospacing="1"/>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interpreting the client’s needs and desires</w:t>
            </w:r>
          </w:p>
          <w:p w14:paraId="4E3506EE" w14:textId="77777777" w:rsidR="005C53DD" w:rsidRDefault="005C53DD">
            <w:pPr>
              <w:pStyle w:val="ListParagraph"/>
              <w:numPr>
                <w:ilvl w:val="0"/>
                <w:numId w:val="136"/>
              </w:numPr>
              <w:spacing w:before="100" w:beforeAutospacing="1" w:after="100" w:afterAutospacing="1"/>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selecting a haircut</w:t>
            </w:r>
          </w:p>
          <w:p w14:paraId="19345ECB" w14:textId="0EBEF120" w:rsidR="005C53DD" w:rsidRPr="00731677" w:rsidRDefault="005C53DD">
            <w:pPr>
              <w:pStyle w:val="ListParagraph"/>
              <w:numPr>
                <w:ilvl w:val="0"/>
                <w:numId w:val="136"/>
              </w:numPr>
              <w:spacing w:before="100" w:beforeAutospacing="1" w:after="100" w:afterAutospacing="1"/>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analyzing facial shape.</w:t>
            </w:r>
          </w:p>
        </w:tc>
        <w:tc>
          <w:tcPr>
            <w:tcW w:w="1150" w:type="pct"/>
            <w:gridSpan w:val="3"/>
          </w:tcPr>
          <w:p w14:paraId="0EF060CD" w14:textId="77777777" w:rsidR="005C53DD" w:rsidRPr="0084059C" w:rsidRDefault="005C53DD" w:rsidP="006A42C6">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36BE6247" w14:textId="77777777" w:rsidR="005C53DD" w:rsidRPr="00A47BE4" w:rsidRDefault="005C53DD">
            <w:pPr>
              <w:numPr>
                <w:ilvl w:val="0"/>
                <w:numId w:val="137"/>
              </w:numPr>
              <w:spacing w:before="100" w:beforeAutospacing="1" w:after="100" w:afterAutospacing="1"/>
              <w:rPr>
                <w:rFonts w:ascii="Times New Roman" w:eastAsia="Times New Roman" w:hAnsi="Times New Roman" w:cs="Times New Roman"/>
                <w:sz w:val="24"/>
                <w:szCs w:val="24"/>
              </w:rPr>
            </w:pPr>
            <w:r w:rsidRPr="00A47BE4">
              <w:rPr>
                <w:rFonts w:ascii="Times New Roman" w:eastAsia="Times New Roman" w:hAnsi="Times New Roman" w:cs="Times New Roman"/>
                <w:sz w:val="24"/>
                <w:szCs w:val="24"/>
              </w:rPr>
              <w:t>What listening skills are important when conducting a client consultation?</w:t>
            </w:r>
          </w:p>
          <w:p w14:paraId="40CD1469" w14:textId="77777777" w:rsidR="005C53DD" w:rsidRPr="00A47BE4" w:rsidRDefault="005C53DD">
            <w:pPr>
              <w:numPr>
                <w:ilvl w:val="0"/>
                <w:numId w:val="137"/>
              </w:numPr>
              <w:spacing w:before="100" w:beforeAutospacing="1" w:after="100" w:afterAutospacing="1"/>
              <w:rPr>
                <w:rFonts w:ascii="Times New Roman" w:eastAsia="Times New Roman" w:hAnsi="Times New Roman" w:cs="Times New Roman"/>
                <w:sz w:val="24"/>
                <w:szCs w:val="24"/>
              </w:rPr>
            </w:pPr>
            <w:r w:rsidRPr="00A47BE4">
              <w:rPr>
                <w:rFonts w:ascii="Times New Roman" w:eastAsia="Times New Roman" w:hAnsi="Times New Roman" w:cs="Times New Roman"/>
                <w:sz w:val="24"/>
                <w:szCs w:val="24"/>
              </w:rPr>
              <w:t xml:space="preserve">What questions should the consultation include to </w:t>
            </w:r>
            <w:r>
              <w:rPr>
                <w:rFonts w:ascii="Times New Roman" w:eastAsia="Times New Roman" w:hAnsi="Times New Roman" w:cs="Times New Roman"/>
                <w:sz w:val="24"/>
                <w:szCs w:val="24"/>
              </w:rPr>
              <w:t>recommend a haircut considering the client’s hair type and texture?</w:t>
            </w:r>
          </w:p>
          <w:p w14:paraId="1694D916" w14:textId="77777777" w:rsidR="005C53DD" w:rsidRDefault="005C53DD">
            <w:pPr>
              <w:numPr>
                <w:ilvl w:val="0"/>
                <w:numId w:val="137"/>
              </w:numPr>
              <w:spacing w:before="100" w:beforeAutospacing="1" w:after="100" w:afterAutospacing="1"/>
              <w:rPr>
                <w:rFonts w:ascii="Times New Roman" w:eastAsia="Times New Roman" w:hAnsi="Times New Roman" w:cs="Times New Roman"/>
                <w:sz w:val="24"/>
                <w:szCs w:val="24"/>
              </w:rPr>
            </w:pPr>
            <w:r w:rsidRPr="00A47BE4">
              <w:rPr>
                <w:rFonts w:ascii="Times New Roman" w:eastAsia="Times New Roman" w:hAnsi="Times New Roman" w:cs="Times New Roman"/>
                <w:sz w:val="24"/>
                <w:szCs w:val="24"/>
              </w:rPr>
              <w:t xml:space="preserve">What factors should be considered when selecting </w:t>
            </w:r>
            <w:r>
              <w:rPr>
                <w:rFonts w:ascii="Times New Roman" w:eastAsia="Times New Roman" w:hAnsi="Times New Roman" w:cs="Times New Roman"/>
                <w:sz w:val="24"/>
                <w:szCs w:val="24"/>
              </w:rPr>
              <w:t>a</w:t>
            </w:r>
            <w:r w:rsidRPr="00A47BE4">
              <w:rPr>
                <w:rFonts w:ascii="Times New Roman" w:eastAsia="Times New Roman" w:hAnsi="Times New Roman" w:cs="Times New Roman"/>
                <w:sz w:val="24"/>
                <w:szCs w:val="24"/>
              </w:rPr>
              <w:t xml:space="preserve"> haircut for the client?</w:t>
            </w:r>
          </w:p>
          <w:p w14:paraId="1C872A1F" w14:textId="77777777" w:rsidR="005C53DD" w:rsidRPr="006A42C6" w:rsidRDefault="005C53DD">
            <w:pPr>
              <w:numPr>
                <w:ilvl w:val="0"/>
                <w:numId w:val="137"/>
              </w:num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sz w:val="24"/>
                <w:szCs w:val="24"/>
              </w:rPr>
              <w:t>How can technology detect the client’s face shape?</w:t>
            </w:r>
          </w:p>
          <w:p w14:paraId="09254021" w14:textId="37D5B4D5" w:rsidR="005C53DD" w:rsidRPr="0084059C" w:rsidRDefault="005C53DD">
            <w:pPr>
              <w:numPr>
                <w:ilvl w:val="0"/>
                <w:numId w:val="137"/>
              </w:num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sz w:val="24"/>
                <w:szCs w:val="24"/>
              </w:rPr>
              <w:t>What is the “total look” concept?</w:t>
            </w:r>
          </w:p>
        </w:tc>
        <w:tc>
          <w:tcPr>
            <w:tcW w:w="626" w:type="pct"/>
          </w:tcPr>
          <w:p w14:paraId="7519F62C" w14:textId="64829B16" w:rsidR="005C53DD" w:rsidRPr="00450079" w:rsidRDefault="005C53DD" w:rsidP="006A42C6">
            <w:pPr>
              <w:rPr>
                <w:rFonts w:ascii="Times New Roman" w:eastAsia="Times New Roman" w:hAnsi="Times New Roman" w:cs="Times New Roman"/>
                <w:sz w:val="24"/>
                <w:szCs w:val="24"/>
              </w:rPr>
            </w:pPr>
            <w:r w:rsidRPr="00450079">
              <w:rPr>
                <w:rFonts w:ascii="Times New Roman" w:eastAsia="Times New Roman" w:hAnsi="Times New Roman" w:cs="Times New Roman"/>
                <w:sz w:val="24"/>
                <w:szCs w:val="24"/>
              </w:rPr>
              <w:t>English: 11.C,</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11.LU, 12.C,</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12.LU</w:t>
            </w:r>
          </w:p>
        </w:tc>
        <w:tc>
          <w:tcPr>
            <w:tcW w:w="697" w:type="pct"/>
            <w:gridSpan w:val="3"/>
          </w:tcPr>
          <w:p w14:paraId="01849102" w14:textId="77777777" w:rsidR="005C53DD" w:rsidRDefault="005C53DD">
            <w:pPr>
              <w:pStyle w:val="ListParagraph"/>
              <w:numPr>
                <w:ilvl w:val="1"/>
                <w:numId w:val="149"/>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Applied sciences</w:t>
            </w:r>
          </w:p>
          <w:p w14:paraId="55BBB06C" w14:textId="77777777" w:rsidR="005C53DD" w:rsidRDefault="005C53DD">
            <w:pPr>
              <w:pStyle w:val="ListParagraph"/>
              <w:numPr>
                <w:ilvl w:val="1"/>
                <w:numId w:val="150"/>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Hair cutting for all types, including textured hair</w:t>
            </w:r>
          </w:p>
          <w:p w14:paraId="1C6C1001" w14:textId="77777777" w:rsidR="005C53DD" w:rsidRDefault="005C53DD">
            <w:pPr>
              <w:pStyle w:val="ListParagraph"/>
              <w:numPr>
                <w:ilvl w:val="2"/>
                <w:numId w:val="150"/>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Fundamentals, materials, and equipment</w:t>
            </w:r>
          </w:p>
          <w:p w14:paraId="78AEC376" w14:textId="77777777" w:rsidR="005C53DD" w:rsidRDefault="005C53DD">
            <w:pPr>
              <w:pStyle w:val="ListParagraph"/>
              <w:numPr>
                <w:ilvl w:val="2"/>
                <w:numId w:val="150"/>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w:t>
            </w:r>
          </w:p>
          <w:p w14:paraId="638D828C" w14:textId="77777777" w:rsidR="005C53DD" w:rsidRDefault="005C53DD" w:rsidP="006A42C6">
            <w:pPr>
              <w:pStyle w:val="ListParagraph"/>
              <w:ind w:left="470"/>
              <w:rPr>
                <w:rFonts w:ascii="Times New Roman" w:eastAsia="Times New Roman" w:hAnsi="Times New Roman" w:cs="Times New Roman"/>
                <w:sz w:val="24"/>
                <w:szCs w:val="24"/>
              </w:rPr>
            </w:pPr>
          </w:p>
          <w:p w14:paraId="46D6184A" w14:textId="77777777" w:rsidR="005C53DD" w:rsidRPr="000B2C5B" w:rsidRDefault="005C53DD">
            <w:pPr>
              <w:pStyle w:val="ListParagraph"/>
              <w:numPr>
                <w:ilvl w:val="0"/>
                <w:numId w:val="151"/>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 xml:space="preserve">Exam Domains </w:t>
            </w:r>
            <w:r>
              <w:rPr>
                <w:rFonts w:ascii="Times New Roman" w:eastAsia="Times New Roman" w:hAnsi="Times New Roman" w:cs="Times New Roman"/>
                <w:sz w:val="24"/>
                <w:szCs w:val="24"/>
              </w:rPr>
              <w:t xml:space="preserve">I.A, </w:t>
            </w:r>
            <w:r w:rsidRPr="000B2C5B">
              <w:rPr>
                <w:rFonts w:ascii="Times New Roman" w:eastAsia="Times New Roman" w:hAnsi="Times New Roman" w:cs="Times New Roman"/>
                <w:sz w:val="24"/>
                <w:szCs w:val="24"/>
              </w:rPr>
              <w:t>I.B</w:t>
            </w:r>
            <w:r>
              <w:rPr>
                <w:rFonts w:ascii="Times New Roman" w:eastAsia="Times New Roman" w:hAnsi="Times New Roman" w:cs="Times New Roman"/>
                <w:sz w:val="24"/>
                <w:szCs w:val="24"/>
              </w:rPr>
              <w:t xml:space="preserve">, and </w:t>
            </w:r>
            <w:r w:rsidRPr="000B2C5B">
              <w:rPr>
                <w:rFonts w:ascii="Times New Roman" w:eastAsia="Times New Roman" w:hAnsi="Times New Roman" w:cs="Times New Roman"/>
                <w:sz w:val="24"/>
                <w:szCs w:val="24"/>
              </w:rPr>
              <w:t>II.A</w:t>
            </w:r>
          </w:p>
          <w:p w14:paraId="0005DB11" w14:textId="77777777" w:rsidR="005C53DD" w:rsidRPr="006A42C6" w:rsidRDefault="005C53DD" w:rsidP="006A42C6">
            <w:pPr>
              <w:rPr>
                <w:rFonts w:ascii="Times New Roman" w:eastAsia="Times New Roman" w:hAnsi="Times New Roman" w:cs="Times New Roman"/>
                <w:sz w:val="24"/>
                <w:szCs w:val="24"/>
              </w:rPr>
            </w:pPr>
          </w:p>
        </w:tc>
        <w:tc>
          <w:tcPr>
            <w:tcW w:w="575" w:type="pct"/>
          </w:tcPr>
          <w:p w14:paraId="15BEB8A1" w14:textId="77777777" w:rsidR="005C53DD" w:rsidRPr="005C53DD" w:rsidRDefault="005C53DD" w:rsidP="005C53DD">
            <w:pPr>
              <w:rPr>
                <w:rFonts w:ascii="Times New Roman" w:eastAsia="Times New Roman" w:hAnsi="Times New Roman" w:cs="Times New Roman"/>
                <w:sz w:val="24"/>
                <w:szCs w:val="24"/>
              </w:rPr>
            </w:pPr>
            <w:r w:rsidRPr="005C53DD">
              <w:rPr>
                <w:rFonts w:ascii="Times New Roman" w:eastAsia="Times New Roman" w:hAnsi="Times New Roman" w:cs="Times New Roman"/>
                <w:sz w:val="24"/>
                <w:szCs w:val="24"/>
              </w:rPr>
              <w:t>Job Demo A</w:t>
            </w:r>
          </w:p>
          <w:p w14:paraId="50BDB3D5" w14:textId="77777777" w:rsidR="005C53DD" w:rsidRPr="005C53DD" w:rsidRDefault="005C53DD" w:rsidP="005C53DD">
            <w:pPr>
              <w:rPr>
                <w:rFonts w:ascii="Times New Roman" w:eastAsia="Times New Roman" w:hAnsi="Times New Roman" w:cs="Times New Roman"/>
                <w:sz w:val="24"/>
                <w:szCs w:val="24"/>
              </w:rPr>
            </w:pPr>
          </w:p>
          <w:p w14:paraId="18A8C6D3" w14:textId="77777777" w:rsidR="005C53DD" w:rsidRPr="005C53DD" w:rsidRDefault="005C53DD" w:rsidP="005C53DD">
            <w:pPr>
              <w:rPr>
                <w:rFonts w:ascii="Times New Roman" w:eastAsia="Times New Roman" w:hAnsi="Times New Roman" w:cs="Times New Roman"/>
                <w:sz w:val="24"/>
                <w:szCs w:val="24"/>
              </w:rPr>
            </w:pPr>
            <w:r w:rsidRPr="005C53DD">
              <w:rPr>
                <w:rFonts w:ascii="Times New Roman" w:eastAsia="Times New Roman" w:hAnsi="Times New Roman" w:cs="Times New Roman"/>
                <w:sz w:val="24"/>
                <w:szCs w:val="24"/>
              </w:rPr>
              <w:t>Cosmetology Competition</w:t>
            </w:r>
          </w:p>
          <w:p w14:paraId="1DE05B54" w14:textId="77777777" w:rsidR="005C53DD" w:rsidRPr="005C53DD" w:rsidRDefault="005C53DD" w:rsidP="005C53DD">
            <w:pPr>
              <w:rPr>
                <w:rFonts w:ascii="Times New Roman" w:eastAsia="Times New Roman" w:hAnsi="Times New Roman" w:cs="Times New Roman"/>
                <w:sz w:val="24"/>
                <w:szCs w:val="24"/>
              </w:rPr>
            </w:pPr>
          </w:p>
          <w:p w14:paraId="60181488" w14:textId="431C74B7" w:rsidR="005C53DD" w:rsidRPr="005C53DD" w:rsidRDefault="005C53DD" w:rsidP="005C53DD">
            <w:pPr>
              <w:rPr>
                <w:rFonts w:ascii="Times New Roman" w:eastAsia="Times New Roman" w:hAnsi="Times New Roman" w:cs="Times New Roman"/>
                <w:sz w:val="24"/>
                <w:szCs w:val="24"/>
              </w:rPr>
            </w:pPr>
            <w:r w:rsidRPr="005C53DD">
              <w:rPr>
                <w:rFonts w:ascii="Times New Roman" w:eastAsia="Times New Roman" w:hAnsi="Times New Roman" w:cs="Times New Roman"/>
                <w:sz w:val="24"/>
                <w:szCs w:val="24"/>
              </w:rPr>
              <w:t>Barbering Competition</w:t>
            </w:r>
          </w:p>
        </w:tc>
      </w:tr>
      <w:tr w:rsidR="005C53DD" w:rsidRPr="009C4A1C" w14:paraId="33EF3165" w14:textId="16D890EE" w:rsidTr="005C53DD">
        <w:trPr>
          <w:gridAfter w:val="1"/>
          <w:wAfter w:w="49" w:type="pct"/>
        </w:trPr>
        <w:tc>
          <w:tcPr>
            <w:tcW w:w="168" w:type="pct"/>
            <w:shd w:val="clear" w:color="auto" w:fill="FFFFFF" w:themeFill="background1"/>
          </w:tcPr>
          <w:p w14:paraId="41B00D75" w14:textId="5D987F87" w:rsidR="005C53DD" w:rsidRDefault="005C53DD" w:rsidP="006A42C6">
            <w:pPr>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620" w:type="pct"/>
            <w:shd w:val="clear" w:color="auto" w:fill="FFFFFF" w:themeFill="background1"/>
            <w:tcMar>
              <w:top w:w="43" w:type="dxa"/>
              <w:left w:w="115" w:type="dxa"/>
              <w:bottom w:w="43" w:type="dxa"/>
              <w:right w:w="115" w:type="dxa"/>
            </w:tcMar>
          </w:tcPr>
          <w:p w14:paraId="3E614BF7" w14:textId="77777777" w:rsidR="005C53DD" w:rsidRDefault="005C53DD" w:rsidP="006A42C6">
            <w:pPr>
              <w:rPr>
                <w:rFonts w:ascii="Times New Roman" w:eastAsia="Times New Roman" w:hAnsi="Times New Roman" w:cs="Times New Roman"/>
                <w:sz w:val="24"/>
                <w:szCs w:val="24"/>
              </w:rPr>
            </w:pPr>
            <w:r w:rsidRPr="00F42C37">
              <w:rPr>
                <w:rFonts w:ascii="Times New Roman" w:eastAsia="Times New Roman" w:hAnsi="Times New Roman" w:cs="Times New Roman"/>
                <w:sz w:val="24"/>
                <w:szCs w:val="24"/>
              </w:rPr>
              <w:t xml:space="preserve">Analyze </w:t>
            </w:r>
            <w:r>
              <w:rPr>
                <w:rFonts w:ascii="Times New Roman" w:eastAsia="Times New Roman" w:hAnsi="Times New Roman" w:cs="Times New Roman"/>
                <w:sz w:val="24"/>
                <w:szCs w:val="24"/>
              </w:rPr>
              <w:t xml:space="preserve">the </w:t>
            </w:r>
            <w:r w:rsidRPr="00F42C37">
              <w:rPr>
                <w:rFonts w:ascii="Times New Roman" w:eastAsia="Times New Roman" w:hAnsi="Times New Roman" w:cs="Times New Roman"/>
                <w:sz w:val="24"/>
                <w:szCs w:val="24"/>
              </w:rPr>
              <w:t>client's hair</w:t>
            </w:r>
            <w:r>
              <w:rPr>
                <w:rFonts w:ascii="Times New Roman" w:eastAsia="Times New Roman" w:hAnsi="Times New Roman" w:cs="Times New Roman"/>
                <w:sz w:val="24"/>
                <w:szCs w:val="24"/>
              </w:rPr>
              <w:t xml:space="preserve"> prior to</w:t>
            </w:r>
            <w:r w:rsidRPr="00F42C37">
              <w:rPr>
                <w:rFonts w:ascii="Times New Roman" w:eastAsia="Times New Roman" w:hAnsi="Times New Roman" w:cs="Times New Roman"/>
                <w:sz w:val="24"/>
                <w:szCs w:val="24"/>
              </w:rPr>
              <w:t xml:space="preserve"> a haircut</w:t>
            </w:r>
            <w:bookmarkStart w:id="9" w:name="_Hlk94708867"/>
            <w:r w:rsidRPr="001D2140">
              <w:rPr>
                <w:rFonts w:ascii="Times New Roman" w:eastAsia="Times New Roman" w:hAnsi="Times New Roman" w:cs="Times New Roman"/>
                <w:sz w:val="24"/>
                <w:szCs w:val="24"/>
              </w:rPr>
              <w:t>.</w:t>
            </w:r>
            <w:r w:rsidRPr="00F42C37">
              <w:rPr>
                <w:rFonts w:ascii="Times New Roman" w:eastAsia="Times New Roman" w:hAnsi="Times New Roman" w:cs="Times New Roman"/>
                <w:sz w:val="24"/>
                <w:szCs w:val="24"/>
              </w:rPr>
              <w:t xml:space="preserve"> </w:t>
            </w:r>
            <w:bookmarkEnd w:id="9"/>
          </w:p>
          <w:p w14:paraId="1A011367" w14:textId="77777777" w:rsidR="005C53DD" w:rsidRPr="00140090" w:rsidRDefault="005C53DD" w:rsidP="006A42C6">
            <w:pPr>
              <w:rPr>
                <w:rFonts w:ascii="Times New Roman" w:eastAsia="Times New Roman" w:hAnsi="Times New Roman" w:cs="Times New Roman"/>
                <w:sz w:val="24"/>
                <w:szCs w:val="24"/>
              </w:rPr>
            </w:pPr>
          </w:p>
        </w:tc>
        <w:tc>
          <w:tcPr>
            <w:tcW w:w="1115" w:type="pct"/>
            <w:gridSpan w:val="2"/>
          </w:tcPr>
          <w:p w14:paraId="35AC081D" w14:textId="77777777" w:rsidR="005C53DD" w:rsidRPr="0026094D" w:rsidRDefault="005C53DD" w:rsidP="006A42C6">
            <w:p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Analysis should demonstrate </w:t>
            </w:r>
            <w:r>
              <w:rPr>
                <w:rFonts w:ascii="Times New Roman" w:eastAsia="Times New Roman" w:hAnsi="Times New Roman" w:cs="Times New Roman"/>
                <w:sz w:val="24"/>
                <w:szCs w:val="24"/>
              </w:rPr>
              <w:t xml:space="preserve">the </w:t>
            </w:r>
            <w:r w:rsidRPr="0026094D">
              <w:rPr>
                <w:rFonts w:ascii="Times New Roman" w:eastAsia="Times New Roman" w:hAnsi="Times New Roman" w:cs="Times New Roman"/>
                <w:sz w:val="24"/>
                <w:szCs w:val="24"/>
              </w:rPr>
              <w:t>ability to determine hair’s</w:t>
            </w:r>
          </w:p>
          <w:p w14:paraId="23C02205" w14:textId="77777777" w:rsidR="005C53DD" w:rsidRPr="0026094D" w:rsidRDefault="005C53DD" w:rsidP="006A42C6">
            <w:pPr>
              <w:numPr>
                <w:ilvl w:val="0"/>
                <w:numId w:val="23"/>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elasticity</w:t>
            </w:r>
          </w:p>
          <w:p w14:paraId="1CE5D95C" w14:textId="77777777" w:rsidR="005C53DD" w:rsidRPr="0026094D" w:rsidRDefault="005C53DD" w:rsidP="006A42C6">
            <w:pPr>
              <w:numPr>
                <w:ilvl w:val="0"/>
                <w:numId w:val="23"/>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porosity</w:t>
            </w:r>
          </w:p>
          <w:p w14:paraId="38D05319" w14:textId="77777777" w:rsidR="005C53DD" w:rsidRPr="0026094D" w:rsidRDefault="005C53DD" w:rsidP="006A42C6">
            <w:pPr>
              <w:numPr>
                <w:ilvl w:val="0"/>
                <w:numId w:val="23"/>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texture</w:t>
            </w:r>
          </w:p>
          <w:p w14:paraId="2B10B429" w14:textId="77777777" w:rsidR="005C53DD" w:rsidRPr="0026094D" w:rsidRDefault="005C53DD" w:rsidP="006A42C6">
            <w:pPr>
              <w:numPr>
                <w:ilvl w:val="0"/>
                <w:numId w:val="23"/>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density</w:t>
            </w:r>
          </w:p>
          <w:p w14:paraId="3ADC46B6" w14:textId="77777777" w:rsidR="005C53DD" w:rsidRPr="0026094D" w:rsidRDefault="005C53DD" w:rsidP="006A42C6">
            <w:pPr>
              <w:numPr>
                <w:ilvl w:val="0"/>
                <w:numId w:val="23"/>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wave pattern.</w:t>
            </w:r>
          </w:p>
          <w:p w14:paraId="36521E5A" w14:textId="77777777" w:rsidR="005C53DD" w:rsidRPr="00731677" w:rsidRDefault="005C53DD" w:rsidP="006A42C6">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2F918857" w14:textId="77777777" w:rsidR="005C53DD" w:rsidRPr="0084059C" w:rsidRDefault="005C53DD" w:rsidP="006A42C6">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7D282B5F" w14:textId="77777777" w:rsidR="005C53DD" w:rsidRDefault="005C53DD" w:rsidP="006A42C6">
            <w:pPr>
              <w:numPr>
                <w:ilvl w:val="0"/>
                <w:numId w:val="2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What is the difference between hair density and hair texture?</w:t>
            </w:r>
          </w:p>
          <w:p w14:paraId="0914DD71" w14:textId="77777777" w:rsidR="005C53DD" w:rsidRDefault="005C53DD" w:rsidP="006A42C6">
            <w:pPr>
              <w:numPr>
                <w:ilvl w:val="0"/>
                <w:numId w:val="2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Why is it important to analyze the client’s hair before the haircut?</w:t>
            </w:r>
          </w:p>
          <w:p w14:paraId="007FEA55" w14:textId="77777777" w:rsidR="005C53DD" w:rsidRDefault="005C53DD" w:rsidP="006A42C6">
            <w:pPr>
              <w:numPr>
                <w:ilvl w:val="0"/>
                <w:numId w:val="2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What role does elasticity play in haircutting?</w:t>
            </w:r>
          </w:p>
          <w:p w14:paraId="464D6DC9" w14:textId="77777777" w:rsidR="005C53DD" w:rsidRPr="0026094D" w:rsidRDefault="005C53DD" w:rsidP="006A42C6">
            <w:pPr>
              <w:numPr>
                <w:ilvl w:val="0"/>
                <w:numId w:val="24"/>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What role does porosity play in haircutting?</w:t>
            </w:r>
          </w:p>
          <w:p w14:paraId="2379869F" w14:textId="77777777" w:rsidR="005C53DD" w:rsidRPr="0026094D" w:rsidRDefault="005C53DD" w:rsidP="006A42C6">
            <w:pPr>
              <w:numPr>
                <w:ilvl w:val="0"/>
                <w:numId w:val="24"/>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What role does texture play in haircutting?</w:t>
            </w:r>
          </w:p>
          <w:p w14:paraId="082E5576" w14:textId="77777777" w:rsidR="005C53DD" w:rsidRPr="0026094D" w:rsidRDefault="005C53DD" w:rsidP="006A42C6">
            <w:pPr>
              <w:numPr>
                <w:ilvl w:val="0"/>
                <w:numId w:val="24"/>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What role does density play in haircutting?</w:t>
            </w:r>
          </w:p>
          <w:p w14:paraId="74913F38" w14:textId="77777777" w:rsidR="005C53DD" w:rsidRPr="0026094D" w:rsidRDefault="005C53DD" w:rsidP="006A42C6">
            <w:pPr>
              <w:numPr>
                <w:ilvl w:val="0"/>
                <w:numId w:val="24"/>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What role does wave pattern play in haircutting?</w:t>
            </w:r>
          </w:p>
          <w:p w14:paraId="03333FC2" w14:textId="77777777" w:rsidR="005C53DD" w:rsidRPr="0026094D" w:rsidRDefault="005C53DD" w:rsidP="006A42C6">
            <w:pPr>
              <w:numPr>
                <w:ilvl w:val="0"/>
                <w:numId w:val="24"/>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How would one remedy poor porosity?</w:t>
            </w:r>
          </w:p>
          <w:p w14:paraId="07632490" w14:textId="77777777" w:rsidR="005C53DD" w:rsidRPr="0084059C" w:rsidRDefault="005C53DD" w:rsidP="006A42C6">
            <w:pPr>
              <w:spacing w:before="100" w:beforeAutospacing="1" w:after="100" w:afterAutospacing="1"/>
              <w:rPr>
                <w:rFonts w:ascii="Times New Roman" w:eastAsia="Times New Roman" w:hAnsi="Times New Roman" w:cs="Times New Roman"/>
                <w:b/>
                <w:bCs/>
                <w:sz w:val="24"/>
                <w:szCs w:val="24"/>
              </w:rPr>
            </w:pPr>
          </w:p>
        </w:tc>
        <w:tc>
          <w:tcPr>
            <w:tcW w:w="626" w:type="pct"/>
          </w:tcPr>
          <w:p w14:paraId="017E4ED4" w14:textId="6021A50E" w:rsidR="005C53DD" w:rsidRPr="00450079" w:rsidRDefault="005C53DD" w:rsidP="006A42C6">
            <w:pPr>
              <w:rPr>
                <w:rFonts w:ascii="Times New Roman" w:eastAsia="Times New Roman" w:hAnsi="Times New Roman" w:cs="Times New Roman"/>
                <w:sz w:val="24"/>
                <w:szCs w:val="24"/>
              </w:rPr>
            </w:pPr>
            <w:r w:rsidRPr="00450079">
              <w:rPr>
                <w:rFonts w:ascii="Times New Roman" w:eastAsia="Times New Roman" w:hAnsi="Times New Roman" w:cs="Times New Roman"/>
                <w:sz w:val="24"/>
                <w:szCs w:val="24"/>
              </w:rPr>
              <w:t>English: 11.RV,</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12.RV</w:t>
            </w:r>
          </w:p>
        </w:tc>
        <w:tc>
          <w:tcPr>
            <w:tcW w:w="697" w:type="pct"/>
            <w:gridSpan w:val="3"/>
          </w:tcPr>
          <w:p w14:paraId="05C5F10B" w14:textId="77777777" w:rsidR="005C53DD" w:rsidRDefault="005C53DD">
            <w:pPr>
              <w:pStyle w:val="ListParagraph"/>
              <w:numPr>
                <w:ilvl w:val="1"/>
                <w:numId w:val="152"/>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Applied sciences</w:t>
            </w:r>
          </w:p>
          <w:p w14:paraId="15BCED25" w14:textId="77777777" w:rsidR="005C53DD" w:rsidRDefault="005C53DD">
            <w:pPr>
              <w:pStyle w:val="ListParagraph"/>
              <w:numPr>
                <w:ilvl w:val="1"/>
                <w:numId w:val="151"/>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Hair cutting for all types, including textured hair</w:t>
            </w:r>
          </w:p>
          <w:p w14:paraId="0BE2561F" w14:textId="77777777" w:rsidR="005C53DD" w:rsidRDefault="005C53DD">
            <w:pPr>
              <w:pStyle w:val="ListParagraph"/>
              <w:numPr>
                <w:ilvl w:val="2"/>
                <w:numId w:val="151"/>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Fundamentals, materials, and equipment</w:t>
            </w:r>
          </w:p>
          <w:p w14:paraId="050EA727" w14:textId="77777777" w:rsidR="005C53DD" w:rsidRDefault="005C53DD">
            <w:pPr>
              <w:pStyle w:val="ListParagraph"/>
              <w:numPr>
                <w:ilvl w:val="2"/>
                <w:numId w:val="151"/>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w:t>
            </w:r>
          </w:p>
          <w:p w14:paraId="1E2F2603" w14:textId="77777777" w:rsidR="005C53DD" w:rsidRDefault="005C53DD" w:rsidP="006A42C6">
            <w:pPr>
              <w:pStyle w:val="ListParagraph"/>
              <w:ind w:left="830"/>
              <w:rPr>
                <w:rFonts w:ascii="Times New Roman" w:eastAsia="Times New Roman" w:hAnsi="Times New Roman" w:cs="Times New Roman"/>
                <w:sz w:val="24"/>
                <w:szCs w:val="24"/>
              </w:rPr>
            </w:pPr>
          </w:p>
          <w:p w14:paraId="11D20654" w14:textId="77777777" w:rsidR="005C53DD" w:rsidRDefault="005C53DD">
            <w:pPr>
              <w:pStyle w:val="ListParagraph"/>
              <w:numPr>
                <w:ilvl w:val="0"/>
                <w:numId w:val="151"/>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 xml:space="preserve">Exam Domains </w:t>
            </w:r>
            <w:r>
              <w:rPr>
                <w:rFonts w:ascii="Times New Roman" w:eastAsia="Times New Roman" w:hAnsi="Times New Roman" w:cs="Times New Roman"/>
                <w:sz w:val="24"/>
                <w:szCs w:val="24"/>
              </w:rPr>
              <w:t xml:space="preserve">I.A, </w:t>
            </w:r>
            <w:r w:rsidRPr="000B2C5B">
              <w:rPr>
                <w:rFonts w:ascii="Times New Roman" w:eastAsia="Times New Roman" w:hAnsi="Times New Roman" w:cs="Times New Roman"/>
                <w:sz w:val="24"/>
                <w:szCs w:val="24"/>
              </w:rPr>
              <w:t>I.B</w:t>
            </w:r>
            <w:r>
              <w:rPr>
                <w:rFonts w:ascii="Times New Roman" w:eastAsia="Times New Roman" w:hAnsi="Times New Roman" w:cs="Times New Roman"/>
                <w:sz w:val="24"/>
                <w:szCs w:val="24"/>
              </w:rPr>
              <w:t xml:space="preserve">, and </w:t>
            </w:r>
            <w:r w:rsidRPr="000B2C5B">
              <w:rPr>
                <w:rFonts w:ascii="Times New Roman" w:eastAsia="Times New Roman" w:hAnsi="Times New Roman" w:cs="Times New Roman"/>
                <w:sz w:val="24"/>
                <w:szCs w:val="24"/>
              </w:rPr>
              <w:t>II.A</w:t>
            </w:r>
          </w:p>
          <w:p w14:paraId="65A2DC6D" w14:textId="77777777" w:rsidR="005C53DD" w:rsidRPr="006A42C6" w:rsidRDefault="005C53DD" w:rsidP="006A42C6">
            <w:pPr>
              <w:rPr>
                <w:rFonts w:ascii="Times New Roman" w:eastAsia="Times New Roman" w:hAnsi="Times New Roman" w:cs="Times New Roman"/>
                <w:sz w:val="24"/>
                <w:szCs w:val="24"/>
              </w:rPr>
            </w:pPr>
          </w:p>
        </w:tc>
        <w:tc>
          <w:tcPr>
            <w:tcW w:w="575" w:type="pct"/>
          </w:tcPr>
          <w:p w14:paraId="343A677D" w14:textId="77777777" w:rsidR="005C53DD" w:rsidRPr="005C53DD" w:rsidRDefault="005C53DD" w:rsidP="005C53DD">
            <w:pPr>
              <w:rPr>
                <w:rFonts w:ascii="Times New Roman" w:eastAsia="Times New Roman" w:hAnsi="Times New Roman" w:cs="Times New Roman"/>
                <w:sz w:val="24"/>
                <w:szCs w:val="24"/>
              </w:rPr>
            </w:pPr>
            <w:r w:rsidRPr="005C53DD">
              <w:rPr>
                <w:rFonts w:ascii="Times New Roman" w:eastAsia="Times New Roman" w:hAnsi="Times New Roman" w:cs="Times New Roman"/>
                <w:sz w:val="24"/>
                <w:szCs w:val="24"/>
              </w:rPr>
              <w:t>Job Demo A</w:t>
            </w:r>
          </w:p>
          <w:p w14:paraId="3FA10199" w14:textId="77777777" w:rsidR="005C53DD" w:rsidRPr="005C53DD" w:rsidRDefault="005C53DD" w:rsidP="005C53DD">
            <w:pPr>
              <w:rPr>
                <w:rFonts w:ascii="Times New Roman" w:eastAsia="Times New Roman" w:hAnsi="Times New Roman" w:cs="Times New Roman"/>
                <w:sz w:val="24"/>
                <w:szCs w:val="24"/>
              </w:rPr>
            </w:pPr>
          </w:p>
          <w:p w14:paraId="1EC72699" w14:textId="77777777" w:rsidR="005C53DD" w:rsidRPr="005C53DD" w:rsidRDefault="005C53DD" w:rsidP="005C53DD">
            <w:pPr>
              <w:rPr>
                <w:rFonts w:ascii="Times New Roman" w:eastAsia="Times New Roman" w:hAnsi="Times New Roman" w:cs="Times New Roman"/>
                <w:sz w:val="24"/>
                <w:szCs w:val="24"/>
              </w:rPr>
            </w:pPr>
            <w:r w:rsidRPr="005C53DD">
              <w:rPr>
                <w:rFonts w:ascii="Times New Roman" w:eastAsia="Times New Roman" w:hAnsi="Times New Roman" w:cs="Times New Roman"/>
                <w:sz w:val="24"/>
                <w:szCs w:val="24"/>
              </w:rPr>
              <w:t>Cosmetology Competition</w:t>
            </w:r>
          </w:p>
          <w:p w14:paraId="59207128" w14:textId="77777777" w:rsidR="005C53DD" w:rsidRPr="005C53DD" w:rsidRDefault="005C53DD" w:rsidP="005C53DD">
            <w:pPr>
              <w:rPr>
                <w:rFonts w:ascii="Times New Roman" w:eastAsia="Times New Roman" w:hAnsi="Times New Roman" w:cs="Times New Roman"/>
                <w:sz w:val="24"/>
                <w:szCs w:val="24"/>
              </w:rPr>
            </w:pPr>
          </w:p>
          <w:p w14:paraId="0D3CC70B" w14:textId="4CA1E080" w:rsidR="005C53DD" w:rsidRPr="005C53DD" w:rsidRDefault="005C53DD" w:rsidP="005C53DD">
            <w:pPr>
              <w:rPr>
                <w:rFonts w:ascii="Times New Roman" w:eastAsia="Times New Roman" w:hAnsi="Times New Roman" w:cs="Times New Roman"/>
                <w:sz w:val="24"/>
                <w:szCs w:val="24"/>
              </w:rPr>
            </w:pPr>
            <w:r w:rsidRPr="005C53DD">
              <w:rPr>
                <w:rFonts w:ascii="Times New Roman" w:eastAsia="Times New Roman" w:hAnsi="Times New Roman" w:cs="Times New Roman"/>
                <w:sz w:val="24"/>
                <w:szCs w:val="24"/>
              </w:rPr>
              <w:t>Barbering Competition</w:t>
            </w:r>
          </w:p>
        </w:tc>
      </w:tr>
      <w:tr w:rsidR="005C53DD" w:rsidRPr="009C4A1C" w14:paraId="151C4E9D" w14:textId="6FAC9688" w:rsidTr="005C53DD">
        <w:trPr>
          <w:gridAfter w:val="1"/>
          <w:wAfter w:w="49" w:type="pct"/>
        </w:trPr>
        <w:tc>
          <w:tcPr>
            <w:tcW w:w="168" w:type="pct"/>
            <w:shd w:val="clear" w:color="auto" w:fill="FFFFFF" w:themeFill="background1"/>
          </w:tcPr>
          <w:p w14:paraId="3A6C7F84" w14:textId="38574842" w:rsidR="005C53DD" w:rsidRDefault="005C53DD" w:rsidP="006A42C6">
            <w:pP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620" w:type="pct"/>
            <w:shd w:val="clear" w:color="auto" w:fill="FFFFFF" w:themeFill="background1"/>
            <w:tcMar>
              <w:top w:w="43" w:type="dxa"/>
              <w:left w:w="115" w:type="dxa"/>
              <w:bottom w:w="43" w:type="dxa"/>
              <w:right w:w="115" w:type="dxa"/>
            </w:tcMar>
          </w:tcPr>
          <w:p w14:paraId="077BECF0" w14:textId="77777777" w:rsidR="005C53DD" w:rsidRDefault="005C53DD" w:rsidP="006A42C6">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Drape the client. </w:t>
            </w:r>
          </w:p>
          <w:p w14:paraId="6F64AD69" w14:textId="77777777" w:rsidR="005C53DD" w:rsidRPr="00140090" w:rsidRDefault="005C53DD" w:rsidP="006A42C6">
            <w:pPr>
              <w:rPr>
                <w:rFonts w:ascii="Times New Roman" w:eastAsia="Times New Roman" w:hAnsi="Times New Roman" w:cs="Times New Roman"/>
                <w:sz w:val="24"/>
                <w:szCs w:val="24"/>
              </w:rPr>
            </w:pPr>
          </w:p>
        </w:tc>
        <w:tc>
          <w:tcPr>
            <w:tcW w:w="1115" w:type="pct"/>
            <w:gridSpan w:val="2"/>
          </w:tcPr>
          <w:p w14:paraId="383D6850" w14:textId="77777777" w:rsidR="005C53DD" w:rsidRPr="00A47BE4" w:rsidRDefault="005C53DD" w:rsidP="006A42C6">
            <w:pPr>
              <w:spacing w:before="100" w:beforeAutospacing="1" w:after="100" w:afterAutospacing="1"/>
              <w:rPr>
                <w:rFonts w:ascii="Times New Roman" w:eastAsia="Times New Roman" w:hAnsi="Times New Roman" w:cs="Times New Roman"/>
                <w:sz w:val="24"/>
                <w:szCs w:val="24"/>
              </w:rPr>
            </w:pPr>
            <w:r w:rsidRPr="00A47BE4">
              <w:rPr>
                <w:rFonts w:ascii="Times New Roman" w:eastAsia="Times New Roman" w:hAnsi="Times New Roman" w:cs="Times New Roman"/>
                <w:sz w:val="24"/>
                <w:szCs w:val="24"/>
              </w:rPr>
              <w:t xml:space="preserve">Draping should include </w:t>
            </w:r>
            <w:r>
              <w:rPr>
                <w:rFonts w:ascii="Times New Roman" w:eastAsia="Times New Roman" w:hAnsi="Times New Roman" w:cs="Times New Roman"/>
                <w:sz w:val="24"/>
                <w:szCs w:val="24"/>
              </w:rPr>
              <w:t>following procedures</w:t>
            </w:r>
            <w:r w:rsidRPr="00A47BE4">
              <w:rPr>
                <w:rFonts w:ascii="Times New Roman" w:eastAsia="Times New Roman" w:hAnsi="Times New Roman" w:cs="Times New Roman"/>
                <w:sz w:val="24"/>
                <w:szCs w:val="24"/>
              </w:rPr>
              <w:t xml:space="preserve"> for a</w:t>
            </w:r>
          </w:p>
          <w:p w14:paraId="26D79696" w14:textId="77777777" w:rsidR="005C53DD" w:rsidRPr="00A47BE4" w:rsidRDefault="005C53DD">
            <w:pPr>
              <w:numPr>
                <w:ilvl w:val="0"/>
                <w:numId w:val="138"/>
              </w:numPr>
              <w:spacing w:before="100" w:beforeAutospacing="1" w:after="100" w:afterAutospacing="1"/>
              <w:rPr>
                <w:rFonts w:ascii="Times New Roman" w:eastAsia="Times New Roman" w:hAnsi="Times New Roman" w:cs="Times New Roman"/>
                <w:sz w:val="24"/>
                <w:szCs w:val="24"/>
              </w:rPr>
            </w:pPr>
            <w:r w:rsidRPr="00A47BE4">
              <w:rPr>
                <w:rFonts w:ascii="Times New Roman" w:eastAsia="Times New Roman" w:hAnsi="Times New Roman" w:cs="Times New Roman"/>
                <w:sz w:val="24"/>
                <w:szCs w:val="24"/>
              </w:rPr>
              <w:t>dry haircut service</w:t>
            </w:r>
          </w:p>
          <w:p w14:paraId="37B8C3F2" w14:textId="77777777" w:rsidR="005C53DD" w:rsidRPr="00A47BE4" w:rsidRDefault="005C53DD">
            <w:pPr>
              <w:numPr>
                <w:ilvl w:val="0"/>
                <w:numId w:val="138"/>
              </w:numPr>
              <w:spacing w:before="100" w:beforeAutospacing="1" w:after="100" w:afterAutospacing="1"/>
              <w:rPr>
                <w:rFonts w:ascii="Times New Roman" w:eastAsia="Times New Roman" w:hAnsi="Times New Roman" w:cs="Times New Roman"/>
                <w:sz w:val="24"/>
                <w:szCs w:val="24"/>
              </w:rPr>
            </w:pPr>
            <w:r w:rsidRPr="00A47BE4">
              <w:rPr>
                <w:rFonts w:ascii="Times New Roman" w:eastAsia="Times New Roman" w:hAnsi="Times New Roman" w:cs="Times New Roman"/>
                <w:sz w:val="24"/>
                <w:szCs w:val="24"/>
              </w:rPr>
              <w:t>wet haircut service.</w:t>
            </w:r>
          </w:p>
          <w:p w14:paraId="045D99C6" w14:textId="77777777" w:rsidR="005C53DD" w:rsidRPr="00731677" w:rsidRDefault="005C53DD" w:rsidP="006A42C6">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4641F162" w14:textId="77777777" w:rsidR="005C53DD" w:rsidRPr="0084059C" w:rsidRDefault="005C53DD" w:rsidP="006A42C6">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6AD6079A" w14:textId="77777777" w:rsidR="005C53DD" w:rsidRDefault="005C53DD">
            <w:pPr>
              <w:numPr>
                <w:ilvl w:val="0"/>
                <w:numId w:val="139"/>
              </w:numPr>
              <w:spacing w:before="100" w:beforeAutospacing="1" w:after="100" w:afterAutospacing="1"/>
              <w:rPr>
                <w:rFonts w:ascii="Times New Roman" w:eastAsia="Times New Roman" w:hAnsi="Times New Roman" w:cs="Times New Roman"/>
                <w:sz w:val="24"/>
                <w:szCs w:val="24"/>
              </w:rPr>
            </w:pPr>
            <w:r w:rsidRPr="00A47BE4">
              <w:rPr>
                <w:rFonts w:ascii="Times New Roman" w:eastAsia="Times New Roman" w:hAnsi="Times New Roman" w:cs="Times New Roman"/>
                <w:sz w:val="24"/>
                <w:szCs w:val="24"/>
              </w:rPr>
              <w:t>When is use of a neck strip appropriate in draping for a haircut? When is a towel appropriate?</w:t>
            </w:r>
          </w:p>
          <w:p w14:paraId="2FEE9855" w14:textId="77777777" w:rsidR="005C53DD" w:rsidRPr="00A47BE4" w:rsidRDefault="005C53DD">
            <w:pPr>
              <w:numPr>
                <w:ilvl w:val="0"/>
                <w:numId w:val="139"/>
              </w:numPr>
              <w:spacing w:before="100" w:beforeAutospacing="1" w:after="100" w:afterAutospacing="1"/>
              <w:rPr>
                <w:rFonts w:ascii="Times New Roman" w:eastAsia="Times New Roman" w:hAnsi="Times New Roman" w:cs="Times New Roman"/>
                <w:sz w:val="24"/>
                <w:szCs w:val="24"/>
              </w:rPr>
            </w:pPr>
            <w:r w:rsidRPr="00A47BE4">
              <w:rPr>
                <w:rFonts w:ascii="Times New Roman" w:eastAsia="Times New Roman" w:hAnsi="Times New Roman" w:cs="Times New Roman"/>
                <w:sz w:val="24"/>
                <w:szCs w:val="24"/>
              </w:rPr>
              <w:t>What type of cape should be used for a dry haircut? Wet haircut? Why?</w:t>
            </w:r>
          </w:p>
          <w:p w14:paraId="15E0E187" w14:textId="77777777" w:rsidR="005C53DD" w:rsidRPr="0084059C" w:rsidRDefault="005C53DD" w:rsidP="006A42C6">
            <w:pPr>
              <w:spacing w:before="100" w:beforeAutospacing="1" w:after="100" w:afterAutospacing="1"/>
              <w:rPr>
                <w:rFonts w:ascii="Times New Roman" w:eastAsia="Times New Roman" w:hAnsi="Times New Roman" w:cs="Times New Roman"/>
                <w:b/>
                <w:bCs/>
                <w:sz w:val="24"/>
                <w:szCs w:val="24"/>
              </w:rPr>
            </w:pPr>
          </w:p>
        </w:tc>
        <w:tc>
          <w:tcPr>
            <w:tcW w:w="626" w:type="pct"/>
            <w:shd w:val="clear" w:color="auto" w:fill="FFFFFF" w:themeFill="background1"/>
          </w:tcPr>
          <w:p w14:paraId="6F38AC0A" w14:textId="77777777" w:rsidR="005C53DD" w:rsidRPr="00450079" w:rsidRDefault="005C53DD" w:rsidP="006A42C6">
            <w:pPr>
              <w:rPr>
                <w:rFonts w:ascii="Times New Roman" w:eastAsia="Times New Roman" w:hAnsi="Times New Roman" w:cs="Times New Roman"/>
                <w:sz w:val="24"/>
                <w:szCs w:val="24"/>
              </w:rPr>
            </w:pPr>
          </w:p>
        </w:tc>
        <w:tc>
          <w:tcPr>
            <w:tcW w:w="697" w:type="pct"/>
            <w:gridSpan w:val="3"/>
          </w:tcPr>
          <w:p w14:paraId="6F56B23E" w14:textId="77777777" w:rsidR="005C53DD" w:rsidRDefault="005C53DD">
            <w:pPr>
              <w:pStyle w:val="ListParagraph"/>
              <w:numPr>
                <w:ilvl w:val="1"/>
                <w:numId w:val="153"/>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Applied sciences</w:t>
            </w:r>
          </w:p>
          <w:p w14:paraId="6C00EBA8" w14:textId="77777777" w:rsidR="005C53DD" w:rsidRDefault="005C53DD">
            <w:pPr>
              <w:pStyle w:val="ListParagraph"/>
              <w:numPr>
                <w:ilvl w:val="1"/>
                <w:numId w:val="151"/>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Hair cutting for all types, including textured hair</w:t>
            </w:r>
          </w:p>
          <w:p w14:paraId="7A5D850A" w14:textId="77777777" w:rsidR="005C53DD" w:rsidRDefault="005C53DD">
            <w:pPr>
              <w:pStyle w:val="ListParagraph"/>
              <w:numPr>
                <w:ilvl w:val="2"/>
                <w:numId w:val="151"/>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Fundamentals, materials, and equipment</w:t>
            </w:r>
          </w:p>
          <w:p w14:paraId="70C5B7F5" w14:textId="77777777" w:rsidR="005C53DD" w:rsidRDefault="005C53DD">
            <w:pPr>
              <w:pStyle w:val="ListParagraph"/>
              <w:numPr>
                <w:ilvl w:val="2"/>
                <w:numId w:val="151"/>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w:t>
            </w:r>
          </w:p>
          <w:p w14:paraId="6C2F1E6C" w14:textId="77777777" w:rsidR="005C53DD" w:rsidRDefault="005C53DD" w:rsidP="006A42C6">
            <w:pPr>
              <w:pStyle w:val="ListParagraph"/>
              <w:ind w:left="470"/>
              <w:rPr>
                <w:rFonts w:ascii="Times New Roman" w:eastAsia="Times New Roman" w:hAnsi="Times New Roman" w:cs="Times New Roman"/>
                <w:sz w:val="24"/>
                <w:szCs w:val="24"/>
              </w:rPr>
            </w:pPr>
          </w:p>
          <w:p w14:paraId="66AF0F24" w14:textId="77777777" w:rsidR="005C53DD" w:rsidRDefault="005C53DD">
            <w:pPr>
              <w:pStyle w:val="ListParagraph"/>
              <w:numPr>
                <w:ilvl w:val="0"/>
                <w:numId w:val="151"/>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 xml:space="preserve">Exam Domains </w:t>
            </w:r>
            <w:r>
              <w:rPr>
                <w:rFonts w:ascii="Times New Roman" w:eastAsia="Times New Roman" w:hAnsi="Times New Roman" w:cs="Times New Roman"/>
                <w:sz w:val="24"/>
                <w:szCs w:val="24"/>
              </w:rPr>
              <w:t xml:space="preserve">I.A, </w:t>
            </w:r>
            <w:r w:rsidRPr="000B2C5B">
              <w:rPr>
                <w:rFonts w:ascii="Times New Roman" w:eastAsia="Times New Roman" w:hAnsi="Times New Roman" w:cs="Times New Roman"/>
                <w:sz w:val="24"/>
                <w:szCs w:val="24"/>
              </w:rPr>
              <w:t>I.B</w:t>
            </w:r>
            <w:r>
              <w:rPr>
                <w:rFonts w:ascii="Times New Roman" w:eastAsia="Times New Roman" w:hAnsi="Times New Roman" w:cs="Times New Roman"/>
                <w:sz w:val="24"/>
                <w:szCs w:val="24"/>
              </w:rPr>
              <w:t xml:space="preserve">, and </w:t>
            </w:r>
            <w:r w:rsidRPr="000B2C5B">
              <w:rPr>
                <w:rFonts w:ascii="Times New Roman" w:eastAsia="Times New Roman" w:hAnsi="Times New Roman" w:cs="Times New Roman"/>
                <w:sz w:val="24"/>
                <w:szCs w:val="24"/>
              </w:rPr>
              <w:t>II.</w:t>
            </w:r>
            <w:r>
              <w:rPr>
                <w:rFonts w:ascii="Times New Roman" w:eastAsia="Times New Roman" w:hAnsi="Times New Roman" w:cs="Times New Roman"/>
                <w:sz w:val="24"/>
                <w:szCs w:val="24"/>
              </w:rPr>
              <w:t>C</w:t>
            </w:r>
          </w:p>
          <w:p w14:paraId="6C2CFE15" w14:textId="77777777" w:rsidR="005C53DD" w:rsidRPr="006A42C6" w:rsidRDefault="005C53DD" w:rsidP="006A42C6">
            <w:pPr>
              <w:rPr>
                <w:rFonts w:ascii="Times New Roman" w:eastAsia="Times New Roman" w:hAnsi="Times New Roman" w:cs="Times New Roman"/>
                <w:sz w:val="24"/>
                <w:szCs w:val="24"/>
              </w:rPr>
            </w:pPr>
          </w:p>
        </w:tc>
        <w:tc>
          <w:tcPr>
            <w:tcW w:w="575" w:type="pct"/>
          </w:tcPr>
          <w:p w14:paraId="666DDDCC" w14:textId="77777777" w:rsidR="005C53DD" w:rsidRPr="005C53DD" w:rsidRDefault="005C53DD" w:rsidP="005C53DD">
            <w:pPr>
              <w:rPr>
                <w:rFonts w:ascii="Times New Roman" w:eastAsia="Times New Roman" w:hAnsi="Times New Roman" w:cs="Times New Roman"/>
                <w:sz w:val="24"/>
                <w:szCs w:val="24"/>
              </w:rPr>
            </w:pPr>
            <w:r w:rsidRPr="005C53DD">
              <w:rPr>
                <w:rFonts w:ascii="Times New Roman" w:eastAsia="Times New Roman" w:hAnsi="Times New Roman" w:cs="Times New Roman"/>
                <w:sz w:val="24"/>
                <w:szCs w:val="24"/>
              </w:rPr>
              <w:t>Job Demo A</w:t>
            </w:r>
          </w:p>
          <w:p w14:paraId="1FE2CBA7" w14:textId="77777777" w:rsidR="005C53DD" w:rsidRPr="005C53DD" w:rsidRDefault="005C53DD" w:rsidP="005C53DD">
            <w:pPr>
              <w:rPr>
                <w:rFonts w:ascii="Times New Roman" w:eastAsia="Times New Roman" w:hAnsi="Times New Roman" w:cs="Times New Roman"/>
                <w:sz w:val="24"/>
                <w:szCs w:val="24"/>
              </w:rPr>
            </w:pPr>
          </w:p>
          <w:p w14:paraId="5AAB98C3" w14:textId="77777777" w:rsidR="005C53DD" w:rsidRPr="005C53DD" w:rsidRDefault="005C53DD" w:rsidP="005C53DD">
            <w:pPr>
              <w:rPr>
                <w:rFonts w:ascii="Times New Roman" w:eastAsia="Times New Roman" w:hAnsi="Times New Roman" w:cs="Times New Roman"/>
                <w:sz w:val="24"/>
                <w:szCs w:val="24"/>
              </w:rPr>
            </w:pPr>
            <w:r w:rsidRPr="005C53DD">
              <w:rPr>
                <w:rFonts w:ascii="Times New Roman" w:eastAsia="Times New Roman" w:hAnsi="Times New Roman" w:cs="Times New Roman"/>
                <w:sz w:val="24"/>
                <w:szCs w:val="24"/>
              </w:rPr>
              <w:t>Cosmetology Competition</w:t>
            </w:r>
          </w:p>
          <w:p w14:paraId="04105B8B" w14:textId="77777777" w:rsidR="005C53DD" w:rsidRPr="005C53DD" w:rsidRDefault="005C53DD" w:rsidP="005C53DD">
            <w:pPr>
              <w:rPr>
                <w:rFonts w:ascii="Times New Roman" w:eastAsia="Times New Roman" w:hAnsi="Times New Roman" w:cs="Times New Roman"/>
                <w:sz w:val="24"/>
                <w:szCs w:val="24"/>
              </w:rPr>
            </w:pPr>
          </w:p>
          <w:p w14:paraId="4B17DFAF" w14:textId="029489CA" w:rsidR="005C53DD" w:rsidRPr="005C53DD" w:rsidRDefault="005C53DD" w:rsidP="005C53DD">
            <w:pPr>
              <w:rPr>
                <w:rFonts w:ascii="Times New Roman" w:eastAsia="Times New Roman" w:hAnsi="Times New Roman" w:cs="Times New Roman"/>
                <w:sz w:val="24"/>
                <w:szCs w:val="24"/>
              </w:rPr>
            </w:pPr>
            <w:r w:rsidRPr="005C53DD">
              <w:rPr>
                <w:rFonts w:ascii="Times New Roman" w:eastAsia="Times New Roman" w:hAnsi="Times New Roman" w:cs="Times New Roman"/>
                <w:sz w:val="24"/>
                <w:szCs w:val="24"/>
              </w:rPr>
              <w:t>Barbering Competition</w:t>
            </w:r>
          </w:p>
        </w:tc>
      </w:tr>
      <w:tr w:rsidR="005C53DD" w:rsidRPr="009C4A1C" w14:paraId="6D087C90" w14:textId="6DED1536" w:rsidTr="005C53DD">
        <w:trPr>
          <w:gridAfter w:val="1"/>
          <w:wAfter w:w="49" w:type="pct"/>
        </w:trPr>
        <w:tc>
          <w:tcPr>
            <w:tcW w:w="168" w:type="pct"/>
            <w:shd w:val="clear" w:color="auto" w:fill="FFFFFF" w:themeFill="background1"/>
          </w:tcPr>
          <w:p w14:paraId="2E42B704" w14:textId="64E4C64C" w:rsidR="005C53DD" w:rsidRDefault="005C53DD" w:rsidP="006A42C6">
            <w:pP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620" w:type="pct"/>
            <w:shd w:val="clear" w:color="auto" w:fill="FFFFFF" w:themeFill="background1"/>
            <w:tcMar>
              <w:top w:w="43" w:type="dxa"/>
              <w:left w:w="115" w:type="dxa"/>
              <w:bottom w:w="43" w:type="dxa"/>
              <w:right w:w="115" w:type="dxa"/>
            </w:tcMar>
          </w:tcPr>
          <w:p w14:paraId="5073D62A" w14:textId="379832DE" w:rsidR="005C53DD" w:rsidRPr="00140090" w:rsidRDefault="005C53DD" w:rsidP="006A42C6">
            <w:pPr>
              <w:rPr>
                <w:rFonts w:ascii="Times New Roman" w:eastAsia="Times New Roman" w:hAnsi="Times New Roman" w:cs="Times New Roman"/>
                <w:sz w:val="24"/>
                <w:szCs w:val="24"/>
              </w:rPr>
            </w:pPr>
            <w:r>
              <w:rPr>
                <w:rFonts w:ascii="Times New Roman" w:eastAsia="Times New Roman" w:hAnsi="Times New Roman" w:cs="Times New Roman"/>
                <w:sz w:val="24"/>
                <w:szCs w:val="24"/>
              </w:rPr>
              <w:t>Perform</w:t>
            </w:r>
            <w:r w:rsidRPr="00585017">
              <w:rPr>
                <w:rFonts w:ascii="Times New Roman" w:eastAsia="Times New Roman" w:hAnsi="Times New Roman" w:cs="Times New Roman"/>
                <w:sz w:val="24"/>
                <w:szCs w:val="24"/>
              </w:rPr>
              <w:t xml:space="preserve"> various haircutting elevations. </w:t>
            </w:r>
          </w:p>
        </w:tc>
        <w:tc>
          <w:tcPr>
            <w:tcW w:w="1115" w:type="pct"/>
            <w:gridSpan w:val="2"/>
          </w:tcPr>
          <w:p w14:paraId="64E43FA5" w14:textId="77777777" w:rsidR="005C53DD" w:rsidRPr="00731677" w:rsidRDefault="005C53DD" w:rsidP="006A42C6">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Performance</w:t>
            </w:r>
            <w:r w:rsidRPr="00731677">
              <w:rPr>
                <w:rFonts w:ascii="Times New Roman" w:eastAsia="Times New Roman" w:hAnsi="Times New Roman" w:cs="Times New Roman"/>
                <w:sz w:val="24"/>
                <w:szCs w:val="24"/>
              </w:rPr>
              <w:t xml:space="preserve"> should include</w:t>
            </w:r>
          </w:p>
          <w:p w14:paraId="236A8458" w14:textId="77777777" w:rsidR="005C53DD" w:rsidRPr="00731677" w:rsidRDefault="005C53DD">
            <w:pPr>
              <w:numPr>
                <w:ilvl w:val="0"/>
                <w:numId w:val="69"/>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various degrees (e.g., 0</w:t>
            </w:r>
            <w:r>
              <w:rPr>
                <w:rFonts w:ascii="Times New Roman" w:eastAsia="Times New Roman" w:hAnsi="Times New Roman" w:cs="Times New Roman"/>
                <w:sz w:val="24"/>
                <w:szCs w:val="24"/>
              </w:rPr>
              <w:t xml:space="preserve"> degrees</w:t>
            </w:r>
            <w:r w:rsidRPr="00731677">
              <w:rPr>
                <w:rFonts w:ascii="Times New Roman" w:eastAsia="Times New Roman" w:hAnsi="Times New Roman" w:cs="Times New Roman"/>
                <w:sz w:val="24"/>
                <w:szCs w:val="24"/>
              </w:rPr>
              <w:t>, 45</w:t>
            </w:r>
            <w:r>
              <w:rPr>
                <w:rFonts w:ascii="Times New Roman" w:eastAsia="Times New Roman" w:hAnsi="Times New Roman" w:cs="Times New Roman"/>
                <w:sz w:val="24"/>
                <w:szCs w:val="24"/>
              </w:rPr>
              <w:t xml:space="preserve"> degrees</w:t>
            </w:r>
            <w:r w:rsidRPr="00731677">
              <w:rPr>
                <w:rFonts w:ascii="Times New Roman" w:eastAsia="Times New Roman" w:hAnsi="Times New Roman" w:cs="Times New Roman"/>
                <w:sz w:val="24"/>
                <w:szCs w:val="24"/>
              </w:rPr>
              <w:t>, 90</w:t>
            </w:r>
            <w:r>
              <w:rPr>
                <w:rFonts w:ascii="Times New Roman" w:eastAsia="Times New Roman" w:hAnsi="Times New Roman" w:cs="Times New Roman"/>
                <w:sz w:val="24"/>
                <w:szCs w:val="24"/>
              </w:rPr>
              <w:t xml:space="preserve"> degrees</w:t>
            </w:r>
            <w:r w:rsidRPr="00731677">
              <w:rPr>
                <w:rFonts w:ascii="Times New Roman" w:eastAsia="Times New Roman" w:hAnsi="Times New Roman" w:cs="Times New Roman"/>
                <w:sz w:val="24"/>
                <w:szCs w:val="24"/>
              </w:rPr>
              <w:t>, 180</w:t>
            </w:r>
            <w:r>
              <w:rPr>
                <w:rFonts w:ascii="Times New Roman" w:eastAsia="Times New Roman" w:hAnsi="Times New Roman" w:cs="Times New Roman"/>
                <w:sz w:val="24"/>
                <w:szCs w:val="24"/>
              </w:rPr>
              <w:t xml:space="preserve"> degrees</w:t>
            </w:r>
            <w:r w:rsidRPr="00731677">
              <w:rPr>
                <w:rFonts w:ascii="Times New Roman" w:eastAsia="Times New Roman" w:hAnsi="Times New Roman" w:cs="Times New Roman"/>
                <w:sz w:val="24"/>
                <w:szCs w:val="24"/>
              </w:rPr>
              <w:t>) of elevation used during haircutting</w:t>
            </w:r>
          </w:p>
          <w:p w14:paraId="4863F0EB" w14:textId="77777777" w:rsidR="005C53DD" w:rsidRPr="00731677" w:rsidRDefault="005C53DD">
            <w:pPr>
              <w:numPr>
                <w:ilvl w:val="0"/>
                <w:numId w:val="69"/>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asymmetrical hair cuts</w:t>
            </w:r>
          </w:p>
          <w:p w14:paraId="3D1E561E" w14:textId="77777777" w:rsidR="005C53DD" w:rsidRPr="00731677" w:rsidRDefault="005C53DD">
            <w:pPr>
              <w:numPr>
                <w:ilvl w:val="0"/>
                <w:numId w:val="69"/>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combined elevations.</w:t>
            </w:r>
          </w:p>
          <w:p w14:paraId="06EBEE91" w14:textId="77777777" w:rsidR="005C53DD" w:rsidRPr="00731677" w:rsidRDefault="005C53DD" w:rsidP="006A42C6">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4FDA8235" w14:textId="77777777" w:rsidR="005C53DD" w:rsidRPr="0084059C" w:rsidRDefault="005C53DD" w:rsidP="006A42C6">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0CC205C5" w14:textId="77777777" w:rsidR="005C53DD" w:rsidRPr="00731677" w:rsidRDefault="005C53DD">
            <w:pPr>
              <w:numPr>
                <w:ilvl w:val="0"/>
                <w:numId w:val="70"/>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What role does elevation play in haircutting?</w:t>
            </w:r>
          </w:p>
          <w:p w14:paraId="0A641A3B" w14:textId="77777777" w:rsidR="005C53DD" w:rsidRPr="00731677" w:rsidRDefault="005C53DD">
            <w:pPr>
              <w:numPr>
                <w:ilvl w:val="0"/>
                <w:numId w:val="70"/>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What result is produced from a 0</w:t>
            </w:r>
            <w:r>
              <w:rPr>
                <w:rFonts w:ascii="Times New Roman" w:eastAsia="Times New Roman" w:hAnsi="Times New Roman" w:cs="Times New Roman"/>
                <w:sz w:val="24"/>
                <w:szCs w:val="24"/>
              </w:rPr>
              <w:t xml:space="preserve"> degrees</w:t>
            </w:r>
            <w:r w:rsidRPr="00731677">
              <w:rPr>
                <w:rFonts w:ascii="Times New Roman" w:eastAsia="Times New Roman" w:hAnsi="Times New Roman" w:cs="Times New Roman"/>
                <w:sz w:val="24"/>
                <w:szCs w:val="24"/>
              </w:rPr>
              <w:t xml:space="preserve"> haircut? A 45</w:t>
            </w:r>
            <w:r>
              <w:rPr>
                <w:rFonts w:ascii="Times New Roman" w:eastAsia="Times New Roman" w:hAnsi="Times New Roman" w:cs="Times New Roman"/>
                <w:sz w:val="24"/>
                <w:szCs w:val="24"/>
              </w:rPr>
              <w:t xml:space="preserve"> degrees</w:t>
            </w:r>
            <w:r w:rsidRPr="00731677">
              <w:rPr>
                <w:rFonts w:ascii="Times New Roman" w:eastAsia="Times New Roman" w:hAnsi="Times New Roman" w:cs="Times New Roman"/>
                <w:sz w:val="24"/>
                <w:szCs w:val="24"/>
              </w:rPr>
              <w:t xml:space="preserve"> haircut? A 90</w:t>
            </w:r>
            <w:r>
              <w:rPr>
                <w:rFonts w:ascii="Times New Roman" w:eastAsia="Times New Roman" w:hAnsi="Times New Roman" w:cs="Times New Roman"/>
                <w:sz w:val="24"/>
                <w:szCs w:val="24"/>
              </w:rPr>
              <w:t xml:space="preserve"> degrees</w:t>
            </w:r>
            <w:r w:rsidRPr="00731677">
              <w:rPr>
                <w:rFonts w:ascii="Times New Roman" w:eastAsia="Times New Roman" w:hAnsi="Times New Roman" w:cs="Times New Roman"/>
                <w:sz w:val="24"/>
                <w:szCs w:val="24"/>
              </w:rPr>
              <w:t xml:space="preserve"> haircut?</w:t>
            </w:r>
          </w:p>
          <w:p w14:paraId="3D4EFDBC" w14:textId="77777777" w:rsidR="005C53DD" w:rsidRPr="00731677" w:rsidRDefault="005C53DD">
            <w:pPr>
              <w:numPr>
                <w:ilvl w:val="0"/>
                <w:numId w:val="70"/>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When would one combine more than one elevation in a haircut?</w:t>
            </w:r>
          </w:p>
          <w:p w14:paraId="1A68E6E5" w14:textId="77777777" w:rsidR="005C53DD" w:rsidRPr="00731677" w:rsidRDefault="005C53DD">
            <w:pPr>
              <w:numPr>
                <w:ilvl w:val="0"/>
                <w:numId w:val="70"/>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How would one avoid uneven steps in a haircut?</w:t>
            </w:r>
          </w:p>
          <w:p w14:paraId="456EB19D" w14:textId="77777777" w:rsidR="005C53DD" w:rsidRPr="00731677" w:rsidRDefault="005C53DD">
            <w:pPr>
              <w:numPr>
                <w:ilvl w:val="0"/>
                <w:numId w:val="70"/>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How will a combination of elevations affect the overall haircut?</w:t>
            </w:r>
          </w:p>
          <w:p w14:paraId="242BD3F8" w14:textId="77777777" w:rsidR="005C53DD" w:rsidRPr="0084059C" w:rsidRDefault="005C53DD" w:rsidP="006A42C6">
            <w:pPr>
              <w:spacing w:before="100" w:beforeAutospacing="1" w:after="100" w:afterAutospacing="1"/>
              <w:rPr>
                <w:rFonts w:ascii="Times New Roman" w:eastAsia="Times New Roman" w:hAnsi="Times New Roman" w:cs="Times New Roman"/>
                <w:b/>
                <w:bCs/>
                <w:sz w:val="24"/>
                <w:szCs w:val="24"/>
              </w:rPr>
            </w:pPr>
          </w:p>
        </w:tc>
        <w:tc>
          <w:tcPr>
            <w:tcW w:w="626" w:type="pct"/>
          </w:tcPr>
          <w:p w14:paraId="406F99C6" w14:textId="77777777" w:rsidR="005C53DD" w:rsidRPr="00450079" w:rsidRDefault="005C53DD" w:rsidP="006A42C6">
            <w:pPr>
              <w:rPr>
                <w:rFonts w:ascii="Times New Roman" w:eastAsia="Times New Roman" w:hAnsi="Times New Roman" w:cs="Times New Roman"/>
                <w:sz w:val="24"/>
                <w:szCs w:val="24"/>
              </w:rPr>
            </w:pPr>
          </w:p>
        </w:tc>
        <w:tc>
          <w:tcPr>
            <w:tcW w:w="697" w:type="pct"/>
            <w:gridSpan w:val="3"/>
          </w:tcPr>
          <w:p w14:paraId="42A0A662" w14:textId="77777777" w:rsidR="005C53DD" w:rsidRDefault="005C53DD">
            <w:pPr>
              <w:pStyle w:val="ListParagraph"/>
              <w:numPr>
                <w:ilvl w:val="1"/>
                <w:numId w:val="154"/>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Applied sciences</w:t>
            </w:r>
          </w:p>
          <w:p w14:paraId="281BC8FB" w14:textId="77777777" w:rsidR="005C53DD" w:rsidRDefault="005C53DD">
            <w:pPr>
              <w:pStyle w:val="ListParagraph"/>
              <w:numPr>
                <w:ilvl w:val="1"/>
                <w:numId w:val="151"/>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Hair cutting for all types, including textured hair</w:t>
            </w:r>
          </w:p>
          <w:p w14:paraId="4CFA14AF" w14:textId="77777777" w:rsidR="005C53DD" w:rsidRDefault="005C53DD">
            <w:pPr>
              <w:pStyle w:val="ListParagraph"/>
              <w:numPr>
                <w:ilvl w:val="2"/>
                <w:numId w:val="151"/>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Fundamentals, materials, and equipment</w:t>
            </w:r>
          </w:p>
          <w:p w14:paraId="30F84CB3" w14:textId="77777777" w:rsidR="005C53DD" w:rsidRDefault="005C53DD">
            <w:pPr>
              <w:pStyle w:val="ListParagraph"/>
              <w:numPr>
                <w:ilvl w:val="2"/>
                <w:numId w:val="151"/>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w:t>
            </w:r>
          </w:p>
          <w:p w14:paraId="40A341AC" w14:textId="77777777" w:rsidR="005C53DD" w:rsidRDefault="005C53DD" w:rsidP="006A42C6">
            <w:pPr>
              <w:pStyle w:val="ListParagraph"/>
              <w:ind w:left="470"/>
              <w:rPr>
                <w:rFonts w:ascii="Times New Roman" w:eastAsia="Times New Roman" w:hAnsi="Times New Roman" w:cs="Times New Roman"/>
                <w:sz w:val="24"/>
                <w:szCs w:val="24"/>
              </w:rPr>
            </w:pPr>
          </w:p>
          <w:p w14:paraId="521B4ABC" w14:textId="77777777" w:rsidR="005C53DD" w:rsidRDefault="005C53DD">
            <w:pPr>
              <w:pStyle w:val="ListParagraph"/>
              <w:numPr>
                <w:ilvl w:val="0"/>
                <w:numId w:val="151"/>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 xml:space="preserve">Exam Domains </w:t>
            </w:r>
            <w:r>
              <w:rPr>
                <w:rFonts w:ascii="Times New Roman" w:eastAsia="Times New Roman" w:hAnsi="Times New Roman" w:cs="Times New Roman"/>
                <w:sz w:val="24"/>
                <w:szCs w:val="24"/>
              </w:rPr>
              <w:t xml:space="preserve">I.A, </w:t>
            </w:r>
            <w:r w:rsidRPr="000B2C5B">
              <w:rPr>
                <w:rFonts w:ascii="Times New Roman" w:eastAsia="Times New Roman" w:hAnsi="Times New Roman" w:cs="Times New Roman"/>
                <w:sz w:val="24"/>
                <w:szCs w:val="24"/>
              </w:rPr>
              <w:t>I.B</w:t>
            </w:r>
            <w:r>
              <w:rPr>
                <w:rFonts w:ascii="Times New Roman" w:eastAsia="Times New Roman" w:hAnsi="Times New Roman" w:cs="Times New Roman"/>
                <w:sz w:val="24"/>
                <w:szCs w:val="24"/>
              </w:rPr>
              <w:t xml:space="preserve">, II.B, II.C, and </w:t>
            </w:r>
            <w:r w:rsidRPr="000B2C5B">
              <w:rPr>
                <w:rFonts w:ascii="Times New Roman" w:eastAsia="Times New Roman" w:hAnsi="Times New Roman" w:cs="Times New Roman"/>
                <w:sz w:val="24"/>
                <w:szCs w:val="24"/>
              </w:rPr>
              <w:t>II.</w:t>
            </w:r>
            <w:r>
              <w:rPr>
                <w:rFonts w:ascii="Times New Roman" w:eastAsia="Times New Roman" w:hAnsi="Times New Roman" w:cs="Times New Roman"/>
                <w:sz w:val="24"/>
                <w:szCs w:val="24"/>
              </w:rPr>
              <w:t>D</w:t>
            </w:r>
          </w:p>
          <w:p w14:paraId="146B221D" w14:textId="77777777" w:rsidR="005C53DD" w:rsidRPr="006A42C6" w:rsidRDefault="005C53DD" w:rsidP="006A42C6">
            <w:pPr>
              <w:rPr>
                <w:rFonts w:ascii="Times New Roman" w:eastAsia="Times New Roman" w:hAnsi="Times New Roman" w:cs="Times New Roman"/>
                <w:sz w:val="24"/>
                <w:szCs w:val="24"/>
              </w:rPr>
            </w:pPr>
          </w:p>
        </w:tc>
        <w:tc>
          <w:tcPr>
            <w:tcW w:w="575" w:type="pct"/>
          </w:tcPr>
          <w:p w14:paraId="09A0D34E" w14:textId="77777777" w:rsidR="005C53DD" w:rsidRPr="005C53DD" w:rsidRDefault="005C53DD" w:rsidP="005C53DD">
            <w:pPr>
              <w:rPr>
                <w:rFonts w:ascii="Times New Roman" w:eastAsia="Times New Roman" w:hAnsi="Times New Roman" w:cs="Times New Roman"/>
                <w:sz w:val="24"/>
                <w:szCs w:val="24"/>
              </w:rPr>
            </w:pPr>
            <w:r w:rsidRPr="005C53DD">
              <w:rPr>
                <w:rFonts w:ascii="Times New Roman" w:eastAsia="Times New Roman" w:hAnsi="Times New Roman" w:cs="Times New Roman"/>
                <w:sz w:val="24"/>
                <w:szCs w:val="24"/>
              </w:rPr>
              <w:t>Job Demo A</w:t>
            </w:r>
          </w:p>
          <w:p w14:paraId="79D71586" w14:textId="77777777" w:rsidR="005C53DD" w:rsidRPr="005C53DD" w:rsidRDefault="005C53DD" w:rsidP="005C53DD">
            <w:pPr>
              <w:rPr>
                <w:rFonts w:ascii="Times New Roman" w:eastAsia="Times New Roman" w:hAnsi="Times New Roman" w:cs="Times New Roman"/>
                <w:sz w:val="24"/>
                <w:szCs w:val="24"/>
              </w:rPr>
            </w:pPr>
          </w:p>
          <w:p w14:paraId="4B61ACBE" w14:textId="77777777" w:rsidR="005C53DD" w:rsidRPr="005C53DD" w:rsidRDefault="005C53DD" w:rsidP="005C53DD">
            <w:pPr>
              <w:rPr>
                <w:rFonts w:ascii="Times New Roman" w:eastAsia="Times New Roman" w:hAnsi="Times New Roman" w:cs="Times New Roman"/>
                <w:sz w:val="24"/>
                <w:szCs w:val="24"/>
              </w:rPr>
            </w:pPr>
            <w:r w:rsidRPr="005C53DD">
              <w:rPr>
                <w:rFonts w:ascii="Times New Roman" w:eastAsia="Times New Roman" w:hAnsi="Times New Roman" w:cs="Times New Roman"/>
                <w:sz w:val="24"/>
                <w:szCs w:val="24"/>
              </w:rPr>
              <w:t>Cosmetology Competition</w:t>
            </w:r>
          </w:p>
          <w:p w14:paraId="7D2CC09F" w14:textId="77777777" w:rsidR="005C53DD" w:rsidRPr="005C53DD" w:rsidRDefault="005C53DD" w:rsidP="005C53DD">
            <w:pPr>
              <w:rPr>
                <w:rFonts w:ascii="Times New Roman" w:eastAsia="Times New Roman" w:hAnsi="Times New Roman" w:cs="Times New Roman"/>
                <w:sz w:val="24"/>
                <w:szCs w:val="24"/>
              </w:rPr>
            </w:pPr>
          </w:p>
          <w:p w14:paraId="6A320A42" w14:textId="77777777" w:rsidR="005C53DD" w:rsidRDefault="005C53DD" w:rsidP="005C53DD">
            <w:pPr>
              <w:rPr>
                <w:rFonts w:ascii="Times New Roman" w:eastAsia="Times New Roman" w:hAnsi="Times New Roman" w:cs="Times New Roman"/>
                <w:sz w:val="24"/>
                <w:szCs w:val="24"/>
              </w:rPr>
            </w:pPr>
            <w:r w:rsidRPr="005C53DD">
              <w:rPr>
                <w:rFonts w:ascii="Times New Roman" w:eastAsia="Times New Roman" w:hAnsi="Times New Roman" w:cs="Times New Roman"/>
                <w:sz w:val="24"/>
                <w:szCs w:val="24"/>
              </w:rPr>
              <w:t>Barbering Competition</w:t>
            </w:r>
          </w:p>
          <w:p w14:paraId="21418060" w14:textId="77777777" w:rsidR="005C53DD" w:rsidRDefault="005C53DD" w:rsidP="005C53DD">
            <w:pPr>
              <w:rPr>
                <w:rFonts w:ascii="Times New Roman" w:eastAsia="Times New Roman" w:hAnsi="Times New Roman" w:cs="Times New Roman"/>
                <w:sz w:val="24"/>
                <w:szCs w:val="24"/>
              </w:rPr>
            </w:pPr>
          </w:p>
          <w:p w14:paraId="3B53B440" w14:textId="3EC8639D" w:rsidR="005C53DD" w:rsidRPr="005C53DD" w:rsidRDefault="005C53DD" w:rsidP="005C53DD">
            <w:pPr>
              <w:rPr>
                <w:rFonts w:ascii="Times New Roman" w:eastAsia="Times New Roman" w:hAnsi="Times New Roman" w:cs="Times New Roman"/>
                <w:sz w:val="24"/>
                <w:szCs w:val="24"/>
              </w:rPr>
            </w:pPr>
            <w:r w:rsidRPr="00450DEB">
              <w:rPr>
                <w:rFonts w:ascii="Times New Roman" w:eastAsia="Times New Roman" w:hAnsi="Times New Roman" w:cs="Times New Roman"/>
                <w:sz w:val="24"/>
                <w:szCs w:val="24"/>
              </w:rPr>
              <w:t>Technical Math</w:t>
            </w:r>
          </w:p>
        </w:tc>
      </w:tr>
      <w:tr w:rsidR="005C53DD" w:rsidRPr="009C4A1C" w14:paraId="6BFC1963" w14:textId="1536CA01" w:rsidTr="005C53DD">
        <w:trPr>
          <w:gridAfter w:val="1"/>
          <w:wAfter w:w="49" w:type="pct"/>
        </w:trPr>
        <w:tc>
          <w:tcPr>
            <w:tcW w:w="168" w:type="pct"/>
            <w:shd w:val="clear" w:color="auto" w:fill="FFFFFF" w:themeFill="background1"/>
          </w:tcPr>
          <w:p w14:paraId="11C38BC7" w14:textId="2CBC3BAA" w:rsidR="005C53DD" w:rsidRDefault="005C53DD" w:rsidP="006A42C6">
            <w:pPr>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620" w:type="pct"/>
            <w:shd w:val="clear" w:color="auto" w:fill="FFFFFF" w:themeFill="background1"/>
            <w:tcMar>
              <w:top w:w="43" w:type="dxa"/>
              <w:left w:w="115" w:type="dxa"/>
              <w:bottom w:w="43" w:type="dxa"/>
              <w:right w:w="115" w:type="dxa"/>
            </w:tcMar>
          </w:tcPr>
          <w:p w14:paraId="15D613FB" w14:textId="4C49C0A6" w:rsidR="005C53DD" w:rsidRPr="00140090" w:rsidRDefault="005C53DD" w:rsidP="006A42C6">
            <w:pPr>
              <w:rPr>
                <w:rFonts w:ascii="Times New Roman" w:eastAsia="Times New Roman" w:hAnsi="Times New Roman" w:cs="Times New Roman"/>
                <w:sz w:val="24"/>
                <w:szCs w:val="24"/>
              </w:rPr>
            </w:pPr>
            <w:r w:rsidRPr="00F42C37">
              <w:rPr>
                <w:rFonts w:ascii="Times New Roman" w:eastAsia="Times New Roman" w:hAnsi="Times New Roman" w:cs="Times New Roman"/>
                <w:sz w:val="24"/>
                <w:szCs w:val="24"/>
              </w:rPr>
              <w:t xml:space="preserve">Cut hair using </w:t>
            </w:r>
            <w:r>
              <w:rPr>
                <w:rFonts w:ascii="Times New Roman" w:eastAsia="Times New Roman" w:hAnsi="Times New Roman" w:cs="Times New Roman"/>
                <w:sz w:val="24"/>
                <w:szCs w:val="24"/>
              </w:rPr>
              <w:t>a combination of cutting tools.</w:t>
            </w:r>
            <w:r w:rsidRPr="00F42C37">
              <w:rPr>
                <w:rFonts w:ascii="Times New Roman" w:eastAsia="Times New Roman" w:hAnsi="Times New Roman" w:cs="Times New Roman"/>
                <w:sz w:val="24"/>
                <w:szCs w:val="24"/>
              </w:rPr>
              <w:t xml:space="preserve"> </w:t>
            </w:r>
          </w:p>
        </w:tc>
        <w:tc>
          <w:tcPr>
            <w:tcW w:w="1115" w:type="pct"/>
            <w:gridSpan w:val="2"/>
          </w:tcPr>
          <w:p w14:paraId="44707C9E" w14:textId="77777777" w:rsidR="005C53DD" w:rsidRPr="0026094D" w:rsidRDefault="005C53DD" w:rsidP="006A42C6">
            <w:p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Cutting should </w:t>
            </w:r>
            <w:r>
              <w:rPr>
                <w:rFonts w:ascii="Times New Roman" w:eastAsia="Times New Roman" w:hAnsi="Times New Roman" w:cs="Times New Roman"/>
                <w:sz w:val="24"/>
                <w:szCs w:val="24"/>
              </w:rPr>
              <w:t xml:space="preserve">apply </w:t>
            </w:r>
            <w:r w:rsidRPr="0026094D">
              <w:rPr>
                <w:rFonts w:ascii="Times New Roman" w:eastAsia="Times New Roman" w:hAnsi="Times New Roman" w:cs="Times New Roman"/>
                <w:sz w:val="24"/>
                <w:szCs w:val="24"/>
              </w:rPr>
              <w:t xml:space="preserve">safety and cutting techniques when using hair shaping implements </w:t>
            </w:r>
            <w:r>
              <w:rPr>
                <w:rFonts w:ascii="Times New Roman" w:eastAsia="Times New Roman" w:hAnsi="Times New Roman" w:cs="Times New Roman"/>
                <w:sz w:val="24"/>
                <w:szCs w:val="24"/>
              </w:rPr>
              <w:t>such as</w:t>
            </w:r>
          </w:p>
          <w:p w14:paraId="2A698AD9" w14:textId="77777777" w:rsidR="005C53DD" w:rsidRPr="0026094D" w:rsidRDefault="005C53DD" w:rsidP="006A42C6">
            <w:pPr>
              <w:numPr>
                <w:ilvl w:val="0"/>
                <w:numId w:val="25"/>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shears</w:t>
            </w:r>
          </w:p>
          <w:p w14:paraId="2E006B51" w14:textId="77777777" w:rsidR="005C53DD" w:rsidRPr="0026094D" w:rsidRDefault="005C53DD" w:rsidP="006A42C6">
            <w:pPr>
              <w:numPr>
                <w:ilvl w:val="0"/>
                <w:numId w:val="25"/>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razors</w:t>
            </w:r>
          </w:p>
          <w:p w14:paraId="6121DD03" w14:textId="77777777" w:rsidR="005C53DD" w:rsidRPr="0026094D" w:rsidRDefault="005C53DD" w:rsidP="006A42C6">
            <w:pPr>
              <w:numPr>
                <w:ilvl w:val="0"/>
                <w:numId w:val="25"/>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clippers</w:t>
            </w:r>
            <w:r>
              <w:rPr>
                <w:rFonts w:ascii="Times New Roman" w:eastAsia="Times New Roman" w:hAnsi="Times New Roman" w:cs="Times New Roman"/>
                <w:sz w:val="24"/>
                <w:szCs w:val="24"/>
              </w:rPr>
              <w:t xml:space="preserve"> and trimmers</w:t>
            </w:r>
          </w:p>
          <w:p w14:paraId="6B28AD14" w14:textId="77777777" w:rsidR="005C53DD" w:rsidRPr="0026094D" w:rsidRDefault="005C53DD" w:rsidP="006A42C6">
            <w:pPr>
              <w:numPr>
                <w:ilvl w:val="0"/>
                <w:numId w:val="25"/>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thinning shears.</w:t>
            </w:r>
          </w:p>
          <w:p w14:paraId="50C950FC" w14:textId="77777777" w:rsidR="005C53DD" w:rsidRPr="00731677" w:rsidRDefault="005C53DD" w:rsidP="006A42C6">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1284D52D" w14:textId="77777777" w:rsidR="005C53DD" w:rsidRPr="0084059C" w:rsidRDefault="005C53DD" w:rsidP="006A42C6">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0CF2CB09" w14:textId="77777777" w:rsidR="005C53DD" w:rsidRPr="0026094D" w:rsidRDefault="005C53DD" w:rsidP="006A42C6">
            <w:pPr>
              <w:numPr>
                <w:ilvl w:val="0"/>
                <w:numId w:val="26"/>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What safety procedures </w:t>
            </w:r>
            <w:r>
              <w:rPr>
                <w:rFonts w:ascii="Times New Roman" w:eastAsia="Times New Roman" w:hAnsi="Times New Roman" w:cs="Times New Roman"/>
                <w:sz w:val="24"/>
                <w:szCs w:val="24"/>
              </w:rPr>
              <w:t xml:space="preserve">should be followed </w:t>
            </w:r>
            <w:r w:rsidRPr="0026094D">
              <w:rPr>
                <w:rFonts w:ascii="Times New Roman" w:eastAsia="Times New Roman" w:hAnsi="Times New Roman" w:cs="Times New Roman"/>
                <w:sz w:val="24"/>
                <w:szCs w:val="24"/>
              </w:rPr>
              <w:t>when handling cutting implements?</w:t>
            </w:r>
          </w:p>
          <w:p w14:paraId="5963C7C6" w14:textId="77777777" w:rsidR="005C53DD" w:rsidRPr="0026094D" w:rsidRDefault="005C53DD" w:rsidP="006A42C6">
            <w:pPr>
              <w:numPr>
                <w:ilvl w:val="0"/>
                <w:numId w:val="26"/>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Which haircuts require damp hair?</w:t>
            </w:r>
          </w:p>
          <w:p w14:paraId="63F3D6E9" w14:textId="77777777" w:rsidR="005C53DD" w:rsidRDefault="005C53DD" w:rsidP="006A42C6">
            <w:pPr>
              <w:numPr>
                <w:ilvl w:val="0"/>
                <w:numId w:val="26"/>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What hand positions should be used when cutting with shears, razors, clippers</w:t>
            </w:r>
            <w:r>
              <w:rPr>
                <w:rFonts w:ascii="Times New Roman" w:eastAsia="Times New Roman" w:hAnsi="Times New Roman" w:cs="Times New Roman"/>
                <w:sz w:val="24"/>
                <w:szCs w:val="24"/>
              </w:rPr>
              <w:t xml:space="preserve"> and trimmers</w:t>
            </w:r>
            <w:r w:rsidRPr="0026094D">
              <w:rPr>
                <w:rFonts w:ascii="Times New Roman" w:eastAsia="Times New Roman" w:hAnsi="Times New Roman" w:cs="Times New Roman"/>
                <w:sz w:val="24"/>
                <w:szCs w:val="24"/>
              </w:rPr>
              <w:t>, and thinning shears?</w:t>
            </w:r>
          </w:p>
          <w:p w14:paraId="1C889CA3" w14:textId="77777777" w:rsidR="005C53DD" w:rsidRPr="0026094D" w:rsidRDefault="005C53DD" w:rsidP="006A42C6">
            <w:pPr>
              <w:numPr>
                <w:ilvl w:val="0"/>
                <w:numId w:val="2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When is razor cutting appropriate vs. contraindicated?</w:t>
            </w:r>
          </w:p>
          <w:p w14:paraId="5634B45A" w14:textId="77777777" w:rsidR="005C53DD" w:rsidRPr="0084059C" w:rsidRDefault="005C53DD" w:rsidP="006A42C6">
            <w:pPr>
              <w:spacing w:before="100" w:beforeAutospacing="1" w:after="100" w:afterAutospacing="1"/>
              <w:rPr>
                <w:rFonts w:ascii="Times New Roman" w:eastAsia="Times New Roman" w:hAnsi="Times New Roman" w:cs="Times New Roman"/>
                <w:b/>
                <w:bCs/>
                <w:sz w:val="24"/>
                <w:szCs w:val="24"/>
              </w:rPr>
            </w:pPr>
          </w:p>
        </w:tc>
        <w:tc>
          <w:tcPr>
            <w:tcW w:w="626" w:type="pct"/>
          </w:tcPr>
          <w:p w14:paraId="3EF7D49C" w14:textId="77777777" w:rsidR="005C53DD" w:rsidRPr="00450079" w:rsidRDefault="005C53DD" w:rsidP="006A42C6">
            <w:pPr>
              <w:rPr>
                <w:rFonts w:ascii="Times New Roman" w:eastAsia="Times New Roman" w:hAnsi="Times New Roman" w:cs="Times New Roman"/>
                <w:sz w:val="24"/>
                <w:szCs w:val="24"/>
              </w:rPr>
            </w:pPr>
          </w:p>
        </w:tc>
        <w:tc>
          <w:tcPr>
            <w:tcW w:w="697" w:type="pct"/>
            <w:gridSpan w:val="3"/>
          </w:tcPr>
          <w:p w14:paraId="3FEDD396" w14:textId="77777777" w:rsidR="005C53DD" w:rsidRDefault="005C53DD">
            <w:pPr>
              <w:pStyle w:val="ListParagraph"/>
              <w:numPr>
                <w:ilvl w:val="1"/>
                <w:numId w:val="155"/>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Applied sciences</w:t>
            </w:r>
          </w:p>
          <w:p w14:paraId="21DAE814" w14:textId="77777777" w:rsidR="005C53DD" w:rsidRDefault="005C53DD">
            <w:pPr>
              <w:pStyle w:val="ListParagraph"/>
              <w:numPr>
                <w:ilvl w:val="1"/>
                <w:numId w:val="151"/>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Hair cutting for all types, including textured hair</w:t>
            </w:r>
          </w:p>
          <w:p w14:paraId="6605FEC9" w14:textId="77777777" w:rsidR="005C53DD" w:rsidRDefault="005C53DD">
            <w:pPr>
              <w:pStyle w:val="ListParagraph"/>
              <w:numPr>
                <w:ilvl w:val="2"/>
                <w:numId w:val="151"/>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Fundamentals, materials, and equipment</w:t>
            </w:r>
          </w:p>
          <w:p w14:paraId="0F0C55B7" w14:textId="77777777" w:rsidR="005C53DD" w:rsidRDefault="005C53DD">
            <w:pPr>
              <w:pStyle w:val="ListParagraph"/>
              <w:numPr>
                <w:ilvl w:val="2"/>
                <w:numId w:val="151"/>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w:t>
            </w:r>
          </w:p>
          <w:p w14:paraId="67410826" w14:textId="77777777" w:rsidR="005C53DD" w:rsidRDefault="005C53DD" w:rsidP="006A42C6">
            <w:pPr>
              <w:pStyle w:val="ListParagraph"/>
              <w:ind w:left="470"/>
              <w:rPr>
                <w:rFonts w:ascii="Times New Roman" w:eastAsia="Times New Roman" w:hAnsi="Times New Roman" w:cs="Times New Roman"/>
                <w:sz w:val="24"/>
                <w:szCs w:val="24"/>
              </w:rPr>
            </w:pPr>
          </w:p>
          <w:p w14:paraId="44E27C43" w14:textId="77777777" w:rsidR="005C53DD" w:rsidRDefault="005C53DD">
            <w:pPr>
              <w:pStyle w:val="ListParagraph"/>
              <w:numPr>
                <w:ilvl w:val="0"/>
                <w:numId w:val="151"/>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 xml:space="preserve">Exam Domains </w:t>
            </w:r>
            <w:r>
              <w:rPr>
                <w:rFonts w:ascii="Times New Roman" w:eastAsia="Times New Roman" w:hAnsi="Times New Roman" w:cs="Times New Roman"/>
                <w:sz w:val="24"/>
                <w:szCs w:val="24"/>
              </w:rPr>
              <w:t xml:space="preserve">I.A, </w:t>
            </w:r>
            <w:r w:rsidRPr="000B2C5B">
              <w:rPr>
                <w:rFonts w:ascii="Times New Roman" w:eastAsia="Times New Roman" w:hAnsi="Times New Roman" w:cs="Times New Roman"/>
                <w:sz w:val="24"/>
                <w:szCs w:val="24"/>
              </w:rPr>
              <w:t>I.B</w:t>
            </w:r>
            <w:r>
              <w:rPr>
                <w:rFonts w:ascii="Times New Roman" w:eastAsia="Times New Roman" w:hAnsi="Times New Roman" w:cs="Times New Roman"/>
                <w:sz w:val="24"/>
                <w:szCs w:val="24"/>
              </w:rPr>
              <w:t xml:space="preserve">, II.B, II.C, and </w:t>
            </w:r>
            <w:r w:rsidRPr="000B2C5B">
              <w:rPr>
                <w:rFonts w:ascii="Times New Roman" w:eastAsia="Times New Roman" w:hAnsi="Times New Roman" w:cs="Times New Roman"/>
                <w:sz w:val="24"/>
                <w:szCs w:val="24"/>
              </w:rPr>
              <w:t>II.</w:t>
            </w:r>
            <w:r>
              <w:rPr>
                <w:rFonts w:ascii="Times New Roman" w:eastAsia="Times New Roman" w:hAnsi="Times New Roman" w:cs="Times New Roman"/>
                <w:sz w:val="24"/>
                <w:szCs w:val="24"/>
              </w:rPr>
              <w:t>D</w:t>
            </w:r>
          </w:p>
          <w:p w14:paraId="44A43E70" w14:textId="77777777" w:rsidR="005C53DD" w:rsidRPr="006A42C6" w:rsidRDefault="005C53DD" w:rsidP="006A42C6">
            <w:pPr>
              <w:rPr>
                <w:rFonts w:ascii="Times New Roman" w:eastAsia="Times New Roman" w:hAnsi="Times New Roman" w:cs="Times New Roman"/>
                <w:sz w:val="24"/>
                <w:szCs w:val="24"/>
              </w:rPr>
            </w:pPr>
          </w:p>
        </w:tc>
        <w:tc>
          <w:tcPr>
            <w:tcW w:w="575" w:type="pct"/>
          </w:tcPr>
          <w:p w14:paraId="6363F48B" w14:textId="77777777" w:rsidR="005C53DD" w:rsidRPr="005C53DD" w:rsidRDefault="005C53DD" w:rsidP="005C53DD">
            <w:pPr>
              <w:rPr>
                <w:rFonts w:ascii="Times New Roman" w:eastAsia="Times New Roman" w:hAnsi="Times New Roman" w:cs="Times New Roman"/>
                <w:sz w:val="24"/>
                <w:szCs w:val="24"/>
              </w:rPr>
            </w:pPr>
            <w:r w:rsidRPr="005C53DD">
              <w:rPr>
                <w:rFonts w:ascii="Times New Roman" w:eastAsia="Times New Roman" w:hAnsi="Times New Roman" w:cs="Times New Roman"/>
                <w:sz w:val="24"/>
                <w:szCs w:val="24"/>
              </w:rPr>
              <w:t>Job Demo A</w:t>
            </w:r>
          </w:p>
          <w:p w14:paraId="0CA96957" w14:textId="77777777" w:rsidR="005C53DD" w:rsidRPr="005C53DD" w:rsidRDefault="005C53DD" w:rsidP="005C53DD">
            <w:pPr>
              <w:rPr>
                <w:rFonts w:ascii="Times New Roman" w:eastAsia="Times New Roman" w:hAnsi="Times New Roman" w:cs="Times New Roman"/>
                <w:sz w:val="24"/>
                <w:szCs w:val="24"/>
              </w:rPr>
            </w:pPr>
          </w:p>
          <w:p w14:paraId="5A3AF736" w14:textId="77777777" w:rsidR="005C53DD" w:rsidRPr="005C53DD" w:rsidRDefault="005C53DD" w:rsidP="005C53DD">
            <w:pPr>
              <w:rPr>
                <w:rFonts w:ascii="Times New Roman" w:eastAsia="Times New Roman" w:hAnsi="Times New Roman" w:cs="Times New Roman"/>
                <w:sz w:val="24"/>
                <w:szCs w:val="24"/>
              </w:rPr>
            </w:pPr>
            <w:r w:rsidRPr="005C53DD">
              <w:rPr>
                <w:rFonts w:ascii="Times New Roman" w:eastAsia="Times New Roman" w:hAnsi="Times New Roman" w:cs="Times New Roman"/>
                <w:sz w:val="24"/>
                <w:szCs w:val="24"/>
              </w:rPr>
              <w:t>Cosmetology Competition</w:t>
            </w:r>
          </w:p>
          <w:p w14:paraId="232AACD5" w14:textId="77777777" w:rsidR="005C53DD" w:rsidRPr="005C53DD" w:rsidRDefault="005C53DD" w:rsidP="005C53DD">
            <w:pPr>
              <w:rPr>
                <w:rFonts w:ascii="Times New Roman" w:eastAsia="Times New Roman" w:hAnsi="Times New Roman" w:cs="Times New Roman"/>
                <w:sz w:val="24"/>
                <w:szCs w:val="24"/>
              </w:rPr>
            </w:pPr>
          </w:p>
          <w:p w14:paraId="71F0382A" w14:textId="37353588" w:rsidR="005C53DD" w:rsidRPr="005C53DD" w:rsidRDefault="005C53DD" w:rsidP="005C53DD">
            <w:pPr>
              <w:rPr>
                <w:rFonts w:ascii="Times New Roman" w:eastAsia="Times New Roman" w:hAnsi="Times New Roman" w:cs="Times New Roman"/>
                <w:sz w:val="24"/>
                <w:szCs w:val="24"/>
              </w:rPr>
            </w:pPr>
            <w:r w:rsidRPr="005C53DD">
              <w:rPr>
                <w:rFonts w:ascii="Times New Roman" w:eastAsia="Times New Roman" w:hAnsi="Times New Roman" w:cs="Times New Roman"/>
                <w:sz w:val="24"/>
                <w:szCs w:val="24"/>
              </w:rPr>
              <w:t>Barbering Competition</w:t>
            </w:r>
          </w:p>
        </w:tc>
      </w:tr>
      <w:tr w:rsidR="005C53DD" w:rsidRPr="009C4A1C" w14:paraId="3EF99451" w14:textId="27A79F1E" w:rsidTr="005C53DD">
        <w:trPr>
          <w:gridAfter w:val="1"/>
          <w:wAfter w:w="49" w:type="pct"/>
        </w:trPr>
        <w:tc>
          <w:tcPr>
            <w:tcW w:w="168" w:type="pct"/>
            <w:shd w:val="clear" w:color="auto" w:fill="FFFFFF" w:themeFill="background1"/>
          </w:tcPr>
          <w:p w14:paraId="5B833711" w14:textId="3FC5E3BE" w:rsidR="005C53DD" w:rsidRDefault="005C53DD" w:rsidP="006A42C6">
            <w:pP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620" w:type="pct"/>
            <w:shd w:val="clear" w:color="auto" w:fill="FFFFFF" w:themeFill="background1"/>
            <w:tcMar>
              <w:top w:w="43" w:type="dxa"/>
              <w:left w:w="115" w:type="dxa"/>
              <w:bottom w:w="43" w:type="dxa"/>
              <w:right w:w="115" w:type="dxa"/>
            </w:tcMar>
          </w:tcPr>
          <w:p w14:paraId="25BEBBDA" w14:textId="77777777" w:rsidR="005C53DD" w:rsidRDefault="005C53DD" w:rsidP="006A42C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Perform a cross-check of the </w:t>
            </w:r>
            <w:r w:rsidRPr="00585017">
              <w:rPr>
                <w:rFonts w:ascii="Times New Roman" w:eastAsia="Times New Roman" w:hAnsi="Times New Roman" w:cs="Times New Roman"/>
                <w:sz w:val="24"/>
                <w:szCs w:val="24"/>
              </w:rPr>
              <w:t xml:space="preserve">overall haircut. </w:t>
            </w:r>
          </w:p>
          <w:p w14:paraId="53E47445" w14:textId="77777777" w:rsidR="005C53DD" w:rsidRPr="00140090" w:rsidRDefault="005C53DD" w:rsidP="006A42C6">
            <w:pPr>
              <w:rPr>
                <w:rFonts w:ascii="Times New Roman" w:eastAsia="Times New Roman" w:hAnsi="Times New Roman" w:cs="Times New Roman"/>
                <w:sz w:val="24"/>
                <w:szCs w:val="24"/>
              </w:rPr>
            </w:pPr>
          </w:p>
        </w:tc>
        <w:tc>
          <w:tcPr>
            <w:tcW w:w="1115" w:type="pct"/>
            <w:gridSpan w:val="2"/>
          </w:tcPr>
          <w:p w14:paraId="7E4D66E2" w14:textId="21396D25" w:rsidR="005C53DD" w:rsidRPr="00731677" w:rsidRDefault="005C53DD" w:rsidP="006A42C6">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Performance</w:t>
            </w:r>
            <w:r w:rsidRPr="00731677">
              <w:rPr>
                <w:rFonts w:ascii="Times New Roman" w:eastAsia="Times New Roman" w:hAnsi="Times New Roman" w:cs="Times New Roman"/>
                <w:sz w:val="24"/>
                <w:szCs w:val="24"/>
              </w:rPr>
              <w:t xml:space="preserve"> should include </w:t>
            </w:r>
            <w:r>
              <w:rPr>
                <w:rFonts w:ascii="Times New Roman" w:eastAsia="Times New Roman" w:hAnsi="Times New Roman" w:cs="Times New Roman"/>
                <w:sz w:val="24"/>
                <w:szCs w:val="24"/>
              </w:rPr>
              <w:t>using cross-checking</w:t>
            </w:r>
            <w:r w:rsidRPr="0073167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to </w:t>
            </w:r>
            <w:r w:rsidRPr="00731677">
              <w:rPr>
                <w:rFonts w:ascii="Times New Roman" w:eastAsia="Times New Roman" w:hAnsi="Times New Roman" w:cs="Times New Roman"/>
                <w:sz w:val="24"/>
                <w:szCs w:val="24"/>
              </w:rPr>
              <w:t>analyz</w:t>
            </w:r>
            <w:r>
              <w:rPr>
                <w:rFonts w:ascii="Times New Roman" w:eastAsia="Times New Roman" w:hAnsi="Times New Roman" w:cs="Times New Roman"/>
                <w:sz w:val="24"/>
                <w:szCs w:val="24"/>
              </w:rPr>
              <w:t>e</w:t>
            </w:r>
            <w:r w:rsidRPr="00731677">
              <w:rPr>
                <w:rFonts w:ascii="Times New Roman" w:eastAsia="Times New Roman" w:hAnsi="Times New Roman" w:cs="Times New Roman"/>
                <w:sz w:val="24"/>
                <w:szCs w:val="24"/>
              </w:rPr>
              <w:t xml:space="preserve"> overall haircut for blending, outline, and balance</w:t>
            </w:r>
            <w:r>
              <w:rPr>
                <w:rFonts w:ascii="Times New Roman" w:eastAsia="Times New Roman" w:hAnsi="Times New Roman" w:cs="Times New Roman"/>
                <w:sz w:val="24"/>
                <w:szCs w:val="24"/>
              </w:rPr>
              <w:t xml:space="preserve"> accuracy using cross-checking</w:t>
            </w:r>
            <w:r w:rsidRPr="00731677">
              <w:rPr>
                <w:rFonts w:ascii="Times New Roman" w:eastAsia="Times New Roman" w:hAnsi="Times New Roman" w:cs="Times New Roman"/>
                <w:sz w:val="24"/>
                <w:szCs w:val="24"/>
              </w:rPr>
              <w:t>.</w:t>
            </w:r>
          </w:p>
        </w:tc>
        <w:tc>
          <w:tcPr>
            <w:tcW w:w="1150" w:type="pct"/>
            <w:gridSpan w:val="3"/>
          </w:tcPr>
          <w:p w14:paraId="331CDAD7" w14:textId="77777777" w:rsidR="005C53DD" w:rsidRPr="0084059C" w:rsidRDefault="005C53DD" w:rsidP="006A42C6">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75043EFF" w14:textId="77777777" w:rsidR="005C53DD" w:rsidRPr="00731677" w:rsidRDefault="005C53DD" w:rsidP="006A42C6">
            <w:pPr>
              <w:numPr>
                <w:ilvl w:val="0"/>
                <w:numId w:val="27"/>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When is blending used?</w:t>
            </w:r>
          </w:p>
          <w:p w14:paraId="3EF1B51F" w14:textId="77777777" w:rsidR="005C53DD" w:rsidRPr="00731677" w:rsidRDefault="005C53DD" w:rsidP="006A42C6">
            <w:pPr>
              <w:numPr>
                <w:ilvl w:val="0"/>
                <w:numId w:val="27"/>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What are cross-checking techniques?</w:t>
            </w:r>
          </w:p>
          <w:p w14:paraId="59BE4319" w14:textId="77777777" w:rsidR="005C53DD" w:rsidRDefault="005C53DD" w:rsidP="006A42C6">
            <w:pPr>
              <w:numPr>
                <w:ilvl w:val="0"/>
                <w:numId w:val="27"/>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What are texturizing techniques?</w:t>
            </w:r>
          </w:p>
          <w:p w14:paraId="7320F1F1" w14:textId="77777777" w:rsidR="005C53DD" w:rsidRPr="0026094D" w:rsidRDefault="005C53DD" w:rsidP="006A42C6">
            <w:pPr>
              <w:numPr>
                <w:ilvl w:val="0"/>
                <w:numId w:val="27"/>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What position should be used to check a vertical haircut?</w:t>
            </w:r>
          </w:p>
          <w:p w14:paraId="51EE9EEA" w14:textId="77777777" w:rsidR="005C53DD" w:rsidRPr="0026094D" w:rsidRDefault="005C53DD" w:rsidP="006A42C6">
            <w:pPr>
              <w:numPr>
                <w:ilvl w:val="0"/>
                <w:numId w:val="27"/>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What position should be used to check a horizontal haircut?</w:t>
            </w:r>
          </w:p>
          <w:p w14:paraId="4A53544B" w14:textId="77777777" w:rsidR="005C53DD" w:rsidRDefault="005C53DD" w:rsidP="006A42C6">
            <w:pPr>
              <w:numPr>
                <w:ilvl w:val="0"/>
                <w:numId w:val="27"/>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What position should be used to check a diagonal haircut?</w:t>
            </w:r>
          </w:p>
          <w:p w14:paraId="79D5A08D" w14:textId="77777777" w:rsidR="005C53DD" w:rsidRPr="0026094D" w:rsidRDefault="005C53DD" w:rsidP="006A42C6">
            <w:pPr>
              <w:numPr>
                <w:ilvl w:val="0"/>
                <w:numId w:val="2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What does cross-checking reveal about balance and weight?</w:t>
            </w:r>
          </w:p>
          <w:p w14:paraId="7A70FAE9" w14:textId="77777777" w:rsidR="005C53DD" w:rsidRPr="0084059C" w:rsidRDefault="005C53DD" w:rsidP="006A42C6">
            <w:pPr>
              <w:spacing w:before="100" w:beforeAutospacing="1" w:after="100" w:afterAutospacing="1"/>
              <w:rPr>
                <w:rFonts w:ascii="Times New Roman" w:eastAsia="Times New Roman" w:hAnsi="Times New Roman" w:cs="Times New Roman"/>
                <w:b/>
                <w:bCs/>
                <w:sz w:val="24"/>
                <w:szCs w:val="24"/>
              </w:rPr>
            </w:pPr>
          </w:p>
        </w:tc>
        <w:tc>
          <w:tcPr>
            <w:tcW w:w="626" w:type="pct"/>
          </w:tcPr>
          <w:p w14:paraId="5B56C4F0" w14:textId="77777777" w:rsidR="005C53DD" w:rsidRPr="00450079" w:rsidRDefault="005C53DD" w:rsidP="006A42C6">
            <w:pPr>
              <w:rPr>
                <w:rFonts w:ascii="Times New Roman" w:eastAsia="Times New Roman" w:hAnsi="Times New Roman" w:cs="Times New Roman"/>
                <w:sz w:val="24"/>
                <w:szCs w:val="24"/>
              </w:rPr>
            </w:pPr>
          </w:p>
        </w:tc>
        <w:tc>
          <w:tcPr>
            <w:tcW w:w="697" w:type="pct"/>
            <w:gridSpan w:val="3"/>
          </w:tcPr>
          <w:p w14:paraId="137D433A" w14:textId="77777777" w:rsidR="005C53DD" w:rsidRDefault="005C53DD">
            <w:pPr>
              <w:pStyle w:val="ListParagraph"/>
              <w:numPr>
                <w:ilvl w:val="1"/>
                <w:numId w:val="156"/>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Applied sciences</w:t>
            </w:r>
          </w:p>
          <w:p w14:paraId="4788C13E" w14:textId="77777777" w:rsidR="005C53DD" w:rsidRDefault="005C53DD">
            <w:pPr>
              <w:pStyle w:val="ListParagraph"/>
              <w:numPr>
                <w:ilvl w:val="1"/>
                <w:numId w:val="151"/>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Hair cutting for all types, including textured hair</w:t>
            </w:r>
          </w:p>
          <w:p w14:paraId="646A31B3" w14:textId="77777777" w:rsidR="005C53DD" w:rsidRDefault="005C53DD">
            <w:pPr>
              <w:pStyle w:val="ListParagraph"/>
              <w:numPr>
                <w:ilvl w:val="2"/>
                <w:numId w:val="151"/>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Fundamentals, materials, and equipment</w:t>
            </w:r>
          </w:p>
          <w:p w14:paraId="5901997C" w14:textId="77777777" w:rsidR="005C53DD" w:rsidRDefault="005C53DD">
            <w:pPr>
              <w:pStyle w:val="ListParagraph"/>
              <w:numPr>
                <w:ilvl w:val="2"/>
                <w:numId w:val="151"/>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w:t>
            </w:r>
          </w:p>
          <w:p w14:paraId="2D6A14BF" w14:textId="77777777" w:rsidR="005C53DD" w:rsidRDefault="005C53DD" w:rsidP="006A42C6">
            <w:pPr>
              <w:pStyle w:val="ListParagraph"/>
              <w:ind w:left="470"/>
              <w:rPr>
                <w:rFonts w:ascii="Times New Roman" w:eastAsia="Times New Roman" w:hAnsi="Times New Roman" w:cs="Times New Roman"/>
                <w:sz w:val="24"/>
                <w:szCs w:val="24"/>
              </w:rPr>
            </w:pPr>
          </w:p>
          <w:p w14:paraId="59AAB00A" w14:textId="77777777" w:rsidR="005C53DD" w:rsidRDefault="005C53DD">
            <w:pPr>
              <w:pStyle w:val="ListParagraph"/>
              <w:numPr>
                <w:ilvl w:val="0"/>
                <w:numId w:val="151"/>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 xml:space="preserve">Exam Domains </w:t>
            </w:r>
            <w:r>
              <w:rPr>
                <w:rFonts w:ascii="Times New Roman" w:eastAsia="Times New Roman" w:hAnsi="Times New Roman" w:cs="Times New Roman"/>
                <w:sz w:val="24"/>
                <w:szCs w:val="24"/>
              </w:rPr>
              <w:t xml:space="preserve">I.A, </w:t>
            </w:r>
            <w:r w:rsidRPr="000B2C5B">
              <w:rPr>
                <w:rFonts w:ascii="Times New Roman" w:eastAsia="Times New Roman" w:hAnsi="Times New Roman" w:cs="Times New Roman"/>
                <w:sz w:val="24"/>
                <w:szCs w:val="24"/>
              </w:rPr>
              <w:t>I.B</w:t>
            </w:r>
            <w:r>
              <w:rPr>
                <w:rFonts w:ascii="Times New Roman" w:eastAsia="Times New Roman" w:hAnsi="Times New Roman" w:cs="Times New Roman"/>
                <w:sz w:val="24"/>
                <w:szCs w:val="24"/>
              </w:rPr>
              <w:t xml:space="preserve">, II.B, II.C, and </w:t>
            </w:r>
            <w:r w:rsidRPr="000B2C5B">
              <w:rPr>
                <w:rFonts w:ascii="Times New Roman" w:eastAsia="Times New Roman" w:hAnsi="Times New Roman" w:cs="Times New Roman"/>
                <w:sz w:val="24"/>
                <w:szCs w:val="24"/>
              </w:rPr>
              <w:t>II.</w:t>
            </w:r>
            <w:r>
              <w:rPr>
                <w:rFonts w:ascii="Times New Roman" w:eastAsia="Times New Roman" w:hAnsi="Times New Roman" w:cs="Times New Roman"/>
                <w:sz w:val="24"/>
                <w:szCs w:val="24"/>
              </w:rPr>
              <w:t>D</w:t>
            </w:r>
          </w:p>
          <w:p w14:paraId="2ACE149D" w14:textId="77777777" w:rsidR="005C53DD" w:rsidRPr="006A42C6" w:rsidRDefault="005C53DD" w:rsidP="006A42C6">
            <w:pPr>
              <w:rPr>
                <w:rFonts w:ascii="Times New Roman" w:eastAsia="Times New Roman" w:hAnsi="Times New Roman" w:cs="Times New Roman"/>
                <w:sz w:val="24"/>
                <w:szCs w:val="24"/>
              </w:rPr>
            </w:pPr>
          </w:p>
        </w:tc>
        <w:tc>
          <w:tcPr>
            <w:tcW w:w="575" w:type="pct"/>
          </w:tcPr>
          <w:p w14:paraId="7CC39F7C" w14:textId="77777777" w:rsidR="005C53DD" w:rsidRPr="005C53DD" w:rsidRDefault="005C53DD" w:rsidP="005C53DD">
            <w:pPr>
              <w:rPr>
                <w:rFonts w:ascii="Times New Roman" w:eastAsia="Times New Roman" w:hAnsi="Times New Roman" w:cs="Times New Roman"/>
                <w:sz w:val="24"/>
                <w:szCs w:val="24"/>
              </w:rPr>
            </w:pPr>
            <w:r w:rsidRPr="005C53DD">
              <w:rPr>
                <w:rFonts w:ascii="Times New Roman" w:eastAsia="Times New Roman" w:hAnsi="Times New Roman" w:cs="Times New Roman"/>
                <w:sz w:val="24"/>
                <w:szCs w:val="24"/>
              </w:rPr>
              <w:t>Job Demo A</w:t>
            </w:r>
          </w:p>
          <w:p w14:paraId="77CA57A6" w14:textId="77777777" w:rsidR="005C53DD" w:rsidRPr="005C53DD" w:rsidRDefault="005C53DD" w:rsidP="005C53DD">
            <w:pPr>
              <w:rPr>
                <w:rFonts w:ascii="Times New Roman" w:eastAsia="Times New Roman" w:hAnsi="Times New Roman" w:cs="Times New Roman"/>
                <w:sz w:val="24"/>
                <w:szCs w:val="24"/>
              </w:rPr>
            </w:pPr>
          </w:p>
          <w:p w14:paraId="28916208" w14:textId="77777777" w:rsidR="005C53DD" w:rsidRPr="005C53DD" w:rsidRDefault="005C53DD" w:rsidP="005C53DD">
            <w:pPr>
              <w:rPr>
                <w:rFonts w:ascii="Times New Roman" w:eastAsia="Times New Roman" w:hAnsi="Times New Roman" w:cs="Times New Roman"/>
                <w:sz w:val="24"/>
                <w:szCs w:val="24"/>
              </w:rPr>
            </w:pPr>
            <w:r w:rsidRPr="005C53DD">
              <w:rPr>
                <w:rFonts w:ascii="Times New Roman" w:eastAsia="Times New Roman" w:hAnsi="Times New Roman" w:cs="Times New Roman"/>
                <w:sz w:val="24"/>
                <w:szCs w:val="24"/>
              </w:rPr>
              <w:t>Cosmetology Competition</w:t>
            </w:r>
          </w:p>
          <w:p w14:paraId="6C6AA7F1" w14:textId="77777777" w:rsidR="005C53DD" w:rsidRPr="005C53DD" w:rsidRDefault="005C53DD" w:rsidP="005C53DD">
            <w:pPr>
              <w:rPr>
                <w:rFonts w:ascii="Times New Roman" w:eastAsia="Times New Roman" w:hAnsi="Times New Roman" w:cs="Times New Roman"/>
                <w:sz w:val="24"/>
                <w:szCs w:val="24"/>
              </w:rPr>
            </w:pPr>
          </w:p>
          <w:p w14:paraId="648FFF1D" w14:textId="52B9BCFD" w:rsidR="005C53DD" w:rsidRPr="005C53DD" w:rsidRDefault="005C53DD" w:rsidP="005C53DD">
            <w:pPr>
              <w:rPr>
                <w:rFonts w:ascii="Times New Roman" w:eastAsia="Times New Roman" w:hAnsi="Times New Roman" w:cs="Times New Roman"/>
                <w:sz w:val="24"/>
                <w:szCs w:val="24"/>
              </w:rPr>
            </w:pPr>
            <w:r w:rsidRPr="005C53DD">
              <w:rPr>
                <w:rFonts w:ascii="Times New Roman" w:eastAsia="Times New Roman" w:hAnsi="Times New Roman" w:cs="Times New Roman"/>
                <w:sz w:val="24"/>
                <w:szCs w:val="24"/>
              </w:rPr>
              <w:t>Barbering Competition</w:t>
            </w:r>
          </w:p>
        </w:tc>
      </w:tr>
      <w:tr w:rsidR="005C53DD" w:rsidRPr="009C4A1C" w14:paraId="2E4B84FD" w14:textId="033AE4BD" w:rsidTr="005C53DD">
        <w:trPr>
          <w:gridAfter w:val="1"/>
          <w:wAfter w:w="49" w:type="pct"/>
        </w:trPr>
        <w:tc>
          <w:tcPr>
            <w:tcW w:w="168" w:type="pct"/>
            <w:shd w:val="clear" w:color="auto" w:fill="FFFFFF" w:themeFill="background1"/>
          </w:tcPr>
          <w:p w14:paraId="3ABA2790" w14:textId="776753C3" w:rsidR="005C53DD" w:rsidRDefault="005C53DD" w:rsidP="006A42C6">
            <w:pP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620" w:type="pct"/>
            <w:shd w:val="clear" w:color="auto" w:fill="FFFFFF" w:themeFill="background1"/>
            <w:tcMar>
              <w:top w:w="43" w:type="dxa"/>
              <w:left w:w="115" w:type="dxa"/>
              <w:bottom w:w="43" w:type="dxa"/>
              <w:right w:w="115" w:type="dxa"/>
            </w:tcMar>
          </w:tcPr>
          <w:p w14:paraId="128C9A0E" w14:textId="52055986" w:rsidR="005C53DD" w:rsidRPr="00140090" w:rsidRDefault="005C53DD" w:rsidP="006A42C6">
            <w:pPr>
              <w:rPr>
                <w:rFonts w:ascii="Times New Roman" w:eastAsia="Times New Roman" w:hAnsi="Times New Roman" w:cs="Times New Roman"/>
                <w:sz w:val="24"/>
                <w:szCs w:val="24"/>
              </w:rPr>
            </w:pPr>
            <w:r w:rsidRPr="00F42C37">
              <w:rPr>
                <w:rFonts w:ascii="Times New Roman" w:eastAsia="Times New Roman" w:hAnsi="Times New Roman" w:cs="Times New Roman"/>
                <w:sz w:val="24"/>
                <w:szCs w:val="24"/>
              </w:rPr>
              <w:t xml:space="preserve">Perform advanced haircutting techniques. </w:t>
            </w:r>
          </w:p>
        </w:tc>
        <w:tc>
          <w:tcPr>
            <w:tcW w:w="1115" w:type="pct"/>
            <w:gridSpan w:val="2"/>
          </w:tcPr>
          <w:p w14:paraId="36FEBD4A" w14:textId="324842EC" w:rsidR="005C53DD" w:rsidRPr="00731677" w:rsidRDefault="005C53DD" w:rsidP="006A42C6">
            <w:p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Performance should include the application of all learned techniques (e.g., slicing, carving, notching, point cutting) to create a variety of effects and styles.</w:t>
            </w:r>
          </w:p>
        </w:tc>
        <w:tc>
          <w:tcPr>
            <w:tcW w:w="1150" w:type="pct"/>
            <w:gridSpan w:val="3"/>
          </w:tcPr>
          <w:p w14:paraId="193C1807" w14:textId="77777777" w:rsidR="005C53DD" w:rsidRPr="0084059C" w:rsidRDefault="005C53DD" w:rsidP="006A42C6">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3172722D" w14:textId="77777777" w:rsidR="005C53DD" w:rsidRPr="0026094D" w:rsidRDefault="005C53DD" w:rsidP="006A42C6">
            <w:pPr>
              <w:numPr>
                <w:ilvl w:val="0"/>
                <w:numId w:val="28"/>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What elevations are used when creating an asymmetrical hair style?</w:t>
            </w:r>
          </w:p>
          <w:p w14:paraId="0E92F394" w14:textId="77777777" w:rsidR="005C53DD" w:rsidRPr="0026094D" w:rsidRDefault="005C53DD" w:rsidP="006A42C6">
            <w:pPr>
              <w:numPr>
                <w:ilvl w:val="0"/>
                <w:numId w:val="28"/>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What are other examples of advanced hair styles?</w:t>
            </w:r>
          </w:p>
          <w:p w14:paraId="65B08E2E" w14:textId="77777777" w:rsidR="005C53DD" w:rsidRPr="0084059C" w:rsidRDefault="005C53DD" w:rsidP="006A42C6">
            <w:pPr>
              <w:spacing w:before="100" w:beforeAutospacing="1" w:after="100" w:afterAutospacing="1"/>
              <w:rPr>
                <w:rFonts w:ascii="Times New Roman" w:eastAsia="Times New Roman" w:hAnsi="Times New Roman" w:cs="Times New Roman"/>
                <w:b/>
                <w:bCs/>
                <w:sz w:val="24"/>
                <w:szCs w:val="24"/>
              </w:rPr>
            </w:pPr>
          </w:p>
        </w:tc>
        <w:tc>
          <w:tcPr>
            <w:tcW w:w="626" w:type="pct"/>
          </w:tcPr>
          <w:p w14:paraId="414B73CC" w14:textId="77777777" w:rsidR="005C53DD" w:rsidRPr="00450079" w:rsidRDefault="005C53DD" w:rsidP="006A42C6">
            <w:pPr>
              <w:rPr>
                <w:rFonts w:ascii="Times New Roman" w:eastAsia="Times New Roman" w:hAnsi="Times New Roman" w:cs="Times New Roman"/>
                <w:sz w:val="24"/>
                <w:szCs w:val="24"/>
              </w:rPr>
            </w:pPr>
          </w:p>
        </w:tc>
        <w:tc>
          <w:tcPr>
            <w:tcW w:w="697" w:type="pct"/>
            <w:gridSpan w:val="3"/>
          </w:tcPr>
          <w:p w14:paraId="36973654" w14:textId="77777777" w:rsidR="005C53DD" w:rsidRDefault="005C53DD">
            <w:pPr>
              <w:pStyle w:val="ListParagraph"/>
              <w:numPr>
                <w:ilvl w:val="1"/>
                <w:numId w:val="157"/>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Applied sciences</w:t>
            </w:r>
          </w:p>
          <w:p w14:paraId="620C0BE1" w14:textId="77777777" w:rsidR="005C53DD" w:rsidRDefault="005C53DD">
            <w:pPr>
              <w:pStyle w:val="ListParagraph"/>
              <w:numPr>
                <w:ilvl w:val="1"/>
                <w:numId w:val="151"/>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Hair cutting for all types, including textured hair</w:t>
            </w:r>
          </w:p>
          <w:p w14:paraId="0330AF01" w14:textId="77777777" w:rsidR="005C53DD" w:rsidRDefault="005C53DD">
            <w:pPr>
              <w:pStyle w:val="ListParagraph"/>
              <w:numPr>
                <w:ilvl w:val="2"/>
                <w:numId w:val="151"/>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Fundamentals, materials, and equipment</w:t>
            </w:r>
          </w:p>
          <w:p w14:paraId="7DB65AED" w14:textId="77777777" w:rsidR="005C53DD" w:rsidRDefault="005C53DD">
            <w:pPr>
              <w:pStyle w:val="ListParagraph"/>
              <w:numPr>
                <w:ilvl w:val="2"/>
                <w:numId w:val="151"/>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w:t>
            </w:r>
          </w:p>
          <w:p w14:paraId="57CB44B0" w14:textId="77777777" w:rsidR="005C53DD" w:rsidRDefault="005C53DD" w:rsidP="006A42C6">
            <w:pPr>
              <w:pStyle w:val="ListParagraph"/>
              <w:ind w:left="470"/>
              <w:rPr>
                <w:rFonts w:ascii="Times New Roman" w:eastAsia="Times New Roman" w:hAnsi="Times New Roman" w:cs="Times New Roman"/>
                <w:sz w:val="24"/>
                <w:szCs w:val="24"/>
              </w:rPr>
            </w:pPr>
          </w:p>
          <w:p w14:paraId="2C16F7D2" w14:textId="77777777" w:rsidR="005C53DD" w:rsidRDefault="005C53DD">
            <w:pPr>
              <w:pStyle w:val="ListParagraph"/>
              <w:numPr>
                <w:ilvl w:val="0"/>
                <w:numId w:val="151"/>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 xml:space="preserve">Exam Domains </w:t>
            </w:r>
            <w:r>
              <w:rPr>
                <w:rFonts w:ascii="Times New Roman" w:eastAsia="Times New Roman" w:hAnsi="Times New Roman" w:cs="Times New Roman"/>
                <w:sz w:val="24"/>
                <w:szCs w:val="24"/>
              </w:rPr>
              <w:t xml:space="preserve">I.A, </w:t>
            </w:r>
            <w:r w:rsidRPr="000B2C5B">
              <w:rPr>
                <w:rFonts w:ascii="Times New Roman" w:eastAsia="Times New Roman" w:hAnsi="Times New Roman" w:cs="Times New Roman"/>
                <w:sz w:val="24"/>
                <w:szCs w:val="24"/>
              </w:rPr>
              <w:t>I.B</w:t>
            </w:r>
            <w:r>
              <w:rPr>
                <w:rFonts w:ascii="Times New Roman" w:eastAsia="Times New Roman" w:hAnsi="Times New Roman" w:cs="Times New Roman"/>
                <w:sz w:val="24"/>
                <w:szCs w:val="24"/>
              </w:rPr>
              <w:t xml:space="preserve">, II.B, II.C, and </w:t>
            </w:r>
            <w:r w:rsidRPr="000B2C5B">
              <w:rPr>
                <w:rFonts w:ascii="Times New Roman" w:eastAsia="Times New Roman" w:hAnsi="Times New Roman" w:cs="Times New Roman"/>
                <w:sz w:val="24"/>
                <w:szCs w:val="24"/>
              </w:rPr>
              <w:t>II.</w:t>
            </w:r>
            <w:r>
              <w:rPr>
                <w:rFonts w:ascii="Times New Roman" w:eastAsia="Times New Roman" w:hAnsi="Times New Roman" w:cs="Times New Roman"/>
                <w:sz w:val="24"/>
                <w:szCs w:val="24"/>
              </w:rPr>
              <w:t>D</w:t>
            </w:r>
          </w:p>
          <w:p w14:paraId="06A620F8" w14:textId="77777777" w:rsidR="005C53DD" w:rsidRPr="006A42C6" w:rsidRDefault="005C53DD" w:rsidP="006A42C6">
            <w:pPr>
              <w:rPr>
                <w:rFonts w:ascii="Times New Roman" w:eastAsia="Times New Roman" w:hAnsi="Times New Roman" w:cs="Times New Roman"/>
                <w:sz w:val="24"/>
                <w:szCs w:val="24"/>
              </w:rPr>
            </w:pPr>
          </w:p>
        </w:tc>
        <w:tc>
          <w:tcPr>
            <w:tcW w:w="575" w:type="pct"/>
          </w:tcPr>
          <w:p w14:paraId="2169E717" w14:textId="77777777" w:rsidR="005C53DD" w:rsidRPr="005C53DD" w:rsidRDefault="005C53DD" w:rsidP="005C53DD">
            <w:pPr>
              <w:rPr>
                <w:rFonts w:ascii="Times New Roman" w:eastAsia="Times New Roman" w:hAnsi="Times New Roman" w:cs="Times New Roman"/>
                <w:sz w:val="24"/>
                <w:szCs w:val="24"/>
              </w:rPr>
            </w:pPr>
            <w:r w:rsidRPr="005C53DD">
              <w:rPr>
                <w:rFonts w:ascii="Times New Roman" w:eastAsia="Times New Roman" w:hAnsi="Times New Roman" w:cs="Times New Roman"/>
                <w:sz w:val="24"/>
                <w:szCs w:val="24"/>
              </w:rPr>
              <w:t>Job Demo A</w:t>
            </w:r>
          </w:p>
          <w:p w14:paraId="76D31A1F" w14:textId="77777777" w:rsidR="005C53DD" w:rsidRPr="005C53DD" w:rsidRDefault="005C53DD" w:rsidP="005C53DD">
            <w:pPr>
              <w:rPr>
                <w:rFonts w:ascii="Times New Roman" w:eastAsia="Times New Roman" w:hAnsi="Times New Roman" w:cs="Times New Roman"/>
                <w:sz w:val="24"/>
                <w:szCs w:val="24"/>
              </w:rPr>
            </w:pPr>
          </w:p>
          <w:p w14:paraId="1B9DFD04" w14:textId="77777777" w:rsidR="005C53DD" w:rsidRPr="005C53DD" w:rsidRDefault="005C53DD" w:rsidP="005C53DD">
            <w:pPr>
              <w:rPr>
                <w:rFonts w:ascii="Times New Roman" w:eastAsia="Times New Roman" w:hAnsi="Times New Roman" w:cs="Times New Roman"/>
                <w:sz w:val="24"/>
                <w:szCs w:val="24"/>
              </w:rPr>
            </w:pPr>
            <w:r w:rsidRPr="005C53DD">
              <w:rPr>
                <w:rFonts w:ascii="Times New Roman" w:eastAsia="Times New Roman" w:hAnsi="Times New Roman" w:cs="Times New Roman"/>
                <w:sz w:val="24"/>
                <w:szCs w:val="24"/>
              </w:rPr>
              <w:t>Cosmetology Competition</w:t>
            </w:r>
          </w:p>
          <w:p w14:paraId="17004FB5" w14:textId="77777777" w:rsidR="005C53DD" w:rsidRPr="005C53DD" w:rsidRDefault="005C53DD" w:rsidP="005C53DD">
            <w:pPr>
              <w:rPr>
                <w:rFonts w:ascii="Times New Roman" w:eastAsia="Times New Roman" w:hAnsi="Times New Roman" w:cs="Times New Roman"/>
                <w:sz w:val="24"/>
                <w:szCs w:val="24"/>
              </w:rPr>
            </w:pPr>
          </w:p>
          <w:p w14:paraId="0565DB0A" w14:textId="01FE90A6" w:rsidR="005C53DD" w:rsidRPr="005C53DD" w:rsidRDefault="005C53DD" w:rsidP="005C53DD">
            <w:pPr>
              <w:rPr>
                <w:rFonts w:ascii="Times New Roman" w:eastAsia="Times New Roman" w:hAnsi="Times New Roman" w:cs="Times New Roman"/>
                <w:sz w:val="24"/>
                <w:szCs w:val="24"/>
              </w:rPr>
            </w:pPr>
            <w:r w:rsidRPr="005C53DD">
              <w:rPr>
                <w:rFonts w:ascii="Times New Roman" w:eastAsia="Times New Roman" w:hAnsi="Times New Roman" w:cs="Times New Roman"/>
                <w:sz w:val="24"/>
                <w:szCs w:val="24"/>
              </w:rPr>
              <w:t>Barbering Competition</w:t>
            </w:r>
          </w:p>
        </w:tc>
      </w:tr>
      <w:tr w:rsidR="005C53DD" w:rsidRPr="009C4A1C" w14:paraId="1B249384" w14:textId="2F90C0D7" w:rsidTr="005C53DD">
        <w:trPr>
          <w:gridAfter w:val="1"/>
          <w:wAfter w:w="49" w:type="pct"/>
        </w:trPr>
        <w:tc>
          <w:tcPr>
            <w:tcW w:w="168" w:type="pct"/>
            <w:shd w:val="clear" w:color="auto" w:fill="FFFFFF" w:themeFill="background1"/>
          </w:tcPr>
          <w:p w14:paraId="51A3B0C6" w14:textId="082DEBA4" w:rsidR="005C53DD" w:rsidRDefault="005C53DD" w:rsidP="006A42C6">
            <w:pP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620" w:type="pct"/>
            <w:shd w:val="clear" w:color="auto" w:fill="FFFFFF" w:themeFill="background1"/>
            <w:tcMar>
              <w:top w:w="43" w:type="dxa"/>
              <w:left w:w="115" w:type="dxa"/>
              <w:bottom w:w="43" w:type="dxa"/>
              <w:right w:w="115" w:type="dxa"/>
            </w:tcMar>
          </w:tcPr>
          <w:p w14:paraId="64B59678" w14:textId="77777777" w:rsidR="005C53DD" w:rsidRDefault="005C53DD" w:rsidP="006A42C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Evaluate the final </w:t>
            </w:r>
            <w:r w:rsidRPr="008E6467">
              <w:rPr>
                <w:rFonts w:ascii="Times New Roman" w:eastAsia="Times New Roman" w:hAnsi="Times New Roman" w:cs="Times New Roman"/>
                <w:sz w:val="24"/>
                <w:szCs w:val="24"/>
              </w:rPr>
              <w:t xml:space="preserve">haircut. </w:t>
            </w:r>
          </w:p>
          <w:p w14:paraId="0FC18415" w14:textId="77777777" w:rsidR="005C53DD" w:rsidRPr="00140090" w:rsidRDefault="005C53DD" w:rsidP="006A42C6">
            <w:pPr>
              <w:rPr>
                <w:rFonts w:ascii="Times New Roman" w:eastAsia="Times New Roman" w:hAnsi="Times New Roman" w:cs="Times New Roman"/>
                <w:sz w:val="24"/>
                <w:szCs w:val="24"/>
              </w:rPr>
            </w:pPr>
          </w:p>
        </w:tc>
        <w:tc>
          <w:tcPr>
            <w:tcW w:w="1115" w:type="pct"/>
            <w:gridSpan w:val="2"/>
          </w:tcPr>
          <w:p w14:paraId="0DF4DF8A" w14:textId="255A53A9" w:rsidR="005C53DD" w:rsidRPr="00731677" w:rsidRDefault="005C53DD" w:rsidP="006A42C6">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Evaluation</w:t>
            </w:r>
            <w:r w:rsidRPr="00A47BE4">
              <w:rPr>
                <w:rFonts w:ascii="Times New Roman" w:eastAsia="Times New Roman" w:hAnsi="Times New Roman" w:cs="Times New Roman"/>
                <w:sz w:val="24"/>
                <w:szCs w:val="24"/>
              </w:rPr>
              <w:t xml:space="preserve"> should include </w:t>
            </w:r>
            <w:r w:rsidRPr="00BF4AC1">
              <w:rPr>
                <w:rFonts w:ascii="Times New Roman" w:eastAsia="Times New Roman" w:hAnsi="Times New Roman" w:cs="Times New Roman"/>
                <w:sz w:val="24"/>
                <w:szCs w:val="24"/>
              </w:rPr>
              <w:t>checking the haircut for blending, outline, and balance following correct elevation for cross-checking.</w:t>
            </w:r>
          </w:p>
        </w:tc>
        <w:tc>
          <w:tcPr>
            <w:tcW w:w="1150" w:type="pct"/>
            <w:gridSpan w:val="3"/>
          </w:tcPr>
          <w:p w14:paraId="15483A9C" w14:textId="77777777" w:rsidR="005C53DD" w:rsidRPr="0084059C" w:rsidRDefault="005C53DD" w:rsidP="006A42C6">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0EFD3FB4" w14:textId="77777777" w:rsidR="005C53DD" w:rsidRPr="00A47BE4" w:rsidRDefault="005C53DD">
            <w:pPr>
              <w:numPr>
                <w:ilvl w:val="0"/>
                <w:numId w:val="134"/>
              </w:numPr>
              <w:spacing w:before="100" w:beforeAutospacing="1" w:after="100" w:afterAutospacing="1"/>
              <w:rPr>
                <w:rFonts w:ascii="Times New Roman" w:eastAsia="Times New Roman" w:hAnsi="Times New Roman" w:cs="Times New Roman"/>
                <w:sz w:val="24"/>
                <w:szCs w:val="24"/>
              </w:rPr>
            </w:pPr>
            <w:r w:rsidRPr="00A47BE4">
              <w:rPr>
                <w:rFonts w:ascii="Times New Roman" w:eastAsia="Times New Roman" w:hAnsi="Times New Roman" w:cs="Times New Roman"/>
                <w:sz w:val="24"/>
                <w:szCs w:val="24"/>
              </w:rPr>
              <w:t xml:space="preserve">What is </w:t>
            </w:r>
            <w:r w:rsidRPr="007F0F72">
              <w:rPr>
                <w:rFonts w:ascii="Times New Roman" w:eastAsia="Times New Roman" w:hAnsi="Times New Roman" w:cs="Times New Roman"/>
                <w:i/>
                <w:iCs/>
                <w:sz w:val="24"/>
                <w:szCs w:val="24"/>
              </w:rPr>
              <w:t>cross-checking</w:t>
            </w:r>
            <w:r w:rsidRPr="00A47BE4">
              <w:rPr>
                <w:rFonts w:ascii="Times New Roman" w:eastAsia="Times New Roman" w:hAnsi="Times New Roman" w:cs="Times New Roman"/>
                <w:sz w:val="24"/>
                <w:szCs w:val="24"/>
              </w:rPr>
              <w:t>? When would it be used?</w:t>
            </w:r>
          </w:p>
          <w:p w14:paraId="24818561" w14:textId="77777777" w:rsidR="005C53DD" w:rsidRPr="00A47BE4" w:rsidRDefault="005C53DD">
            <w:pPr>
              <w:numPr>
                <w:ilvl w:val="0"/>
                <w:numId w:val="134"/>
              </w:numPr>
              <w:spacing w:before="100" w:beforeAutospacing="1" w:after="100" w:afterAutospacing="1"/>
              <w:rPr>
                <w:rFonts w:ascii="Times New Roman" w:eastAsia="Times New Roman" w:hAnsi="Times New Roman" w:cs="Times New Roman"/>
                <w:sz w:val="24"/>
                <w:szCs w:val="24"/>
              </w:rPr>
            </w:pPr>
            <w:r w:rsidRPr="00A47BE4">
              <w:rPr>
                <w:rFonts w:ascii="Times New Roman" w:eastAsia="Times New Roman" w:hAnsi="Times New Roman" w:cs="Times New Roman"/>
                <w:sz w:val="24"/>
                <w:szCs w:val="24"/>
              </w:rPr>
              <w:t>What position should be used to check a vertical haircut? Why?</w:t>
            </w:r>
          </w:p>
          <w:p w14:paraId="28A65C84" w14:textId="77777777" w:rsidR="005C53DD" w:rsidRPr="006F41E9" w:rsidRDefault="005C53DD">
            <w:pPr>
              <w:numPr>
                <w:ilvl w:val="0"/>
                <w:numId w:val="134"/>
              </w:numPr>
              <w:spacing w:before="100" w:beforeAutospacing="1" w:after="100" w:afterAutospacing="1"/>
              <w:rPr>
                <w:rFonts w:ascii="Times New Roman" w:eastAsia="Times New Roman" w:hAnsi="Times New Roman" w:cs="Times New Roman"/>
                <w:b/>
                <w:bCs/>
                <w:sz w:val="24"/>
                <w:szCs w:val="24"/>
              </w:rPr>
            </w:pPr>
            <w:r w:rsidRPr="00A47BE4">
              <w:rPr>
                <w:rFonts w:ascii="Times New Roman" w:eastAsia="Times New Roman" w:hAnsi="Times New Roman" w:cs="Times New Roman"/>
                <w:sz w:val="24"/>
                <w:szCs w:val="24"/>
              </w:rPr>
              <w:t>What position should be used to check a horizontal haircut? Why?</w:t>
            </w:r>
          </w:p>
          <w:p w14:paraId="063076AC" w14:textId="1570EFA5" w:rsidR="005C53DD" w:rsidRPr="0084059C" w:rsidRDefault="005C53DD">
            <w:pPr>
              <w:numPr>
                <w:ilvl w:val="0"/>
                <w:numId w:val="134"/>
              </w:numPr>
              <w:spacing w:before="100" w:beforeAutospacing="1" w:after="100" w:afterAutospacing="1"/>
              <w:rPr>
                <w:rFonts w:ascii="Times New Roman" w:eastAsia="Times New Roman" w:hAnsi="Times New Roman" w:cs="Times New Roman"/>
                <w:b/>
                <w:bCs/>
                <w:sz w:val="24"/>
                <w:szCs w:val="24"/>
              </w:rPr>
            </w:pPr>
            <w:r w:rsidRPr="00A47BE4">
              <w:rPr>
                <w:rFonts w:ascii="Times New Roman" w:eastAsia="Times New Roman" w:hAnsi="Times New Roman" w:cs="Times New Roman"/>
                <w:sz w:val="24"/>
                <w:szCs w:val="24"/>
              </w:rPr>
              <w:t>What position should be used to check a diagonal haircut? Why?</w:t>
            </w:r>
          </w:p>
        </w:tc>
        <w:tc>
          <w:tcPr>
            <w:tcW w:w="626" w:type="pct"/>
          </w:tcPr>
          <w:p w14:paraId="0C45472E" w14:textId="77777777" w:rsidR="005C53DD" w:rsidRPr="00450079" w:rsidRDefault="005C53DD" w:rsidP="006A42C6">
            <w:pPr>
              <w:rPr>
                <w:rFonts w:ascii="Times New Roman" w:eastAsia="Times New Roman" w:hAnsi="Times New Roman" w:cs="Times New Roman"/>
                <w:sz w:val="24"/>
                <w:szCs w:val="24"/>
              </w:rPr>
            </w:pPr>
          </w:p>
        </w:tc>
        <w:tc>
          <w:tcPr>
            <w:tcW w:w="697" w:type="pct"/>
            <w:gridSpan w:val="3"/>
          </w:tcPr>
          <w:p w14:paraId="73589E8C" w14:textId="77777777" w:rsidR="005C53DD" w:rsidRDefault="005C53DD">
            <w:pPr>
              <w:pStyle w:val="ListParagraph"/>
              <w:numPr>
                <w:ilvl w:val="1"/>
                <w:numId w:val="158"/>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Applied sciences</w:t>
            </w:r>
          </w:p>
          <w:p w14:paraId="29C74D48" w14:textId="77777777" w:rsidR="005C53DD" w:rsidRDefault="005C53DD">
            <w:pPr>
              <w:pStyle w:val="ListParagraph"/>
              <w:numPr>
                <w:ilvl w:val="1"/>
                <w:numId w:val="151"/>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Hair cutting for all types, including textured hair</w:t>
            </w:r>
          </w:p>
          <w:p w14:paraId="5DEC96B3" w14:textId="77777777" w:rsidR="005C53DD" w:rsidRDefault="005C53DD">
            <w:pPr>
              <w:pStyle w:val="ListParagraph"/>
              <w:numPr>
                <w:ilvl w:val="2"/>
                <w:numId w:val="151"/>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Fundamentals, materials, and equipment</w:t>
            </w:r>
          </w:p>
          <w:p w14:paraId="585E3F2C" w14:textId="77777777" w:rsidR="005C53DD" w:rsidRDefault="005C53DD">
            <w:pPr>
              <w:pStyle w:val="ListParagraph"/>
              <w:numPr>
                <w:ilvl w:val="2"/>
                <w:numId w:val="151"/>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w:t>
            </w:r>
          </w:p>
          <w:p w14:paraId="32AA5546" w14:textId="77777777" w:rsidR="005C53DD" w:rsidRDefault="005C53DD" w:rsidP="006A42C6">
            <w:pPr>
              <w:pStyle w:val="ListParagraph"/>
              <w:ind w:left="470"/>
              <w:rPr>
                <w:rFonts w:ascii="Times New Roman" w:eastAsia="Times New Roman" w:hAnsi="Times New Roman" w:cs="Times New Roman"/>
                <w:sz w:val="24"/>
                <w:szCs w:val="24"/>
              </w:rPr>
            </w:pPr>
          </w:p>
          <w:p w14:paraId="4B96338C" w14:textId="77777777" w:rsidR="005C53DD" w:rsidRDefault="005C53DD">
            <w:pPr>
              <w:pStyle w:val="ListParagraph"/>
              <w:numPr>
                <w:ilvl w:val="0"/>
                <w:numId w:val="151"/>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 xml:space="preserve">Exam Domains </w:t>
            </w:r>
            <w:r>
              <w:rPr>
                <w:rFonts w:ascii="Times New Roman" w:eastAsia="Times New Roman" w:hAnsi="Times New Roman" w:cs="Times New Roman"/>
                <w:sz w:val="24"/>
                <w:szCs w:val="24"/>
              </w:rPr>
              <w:t xml:space="preserve">I.A, </w:t>
            </w:r>
            <w:r w:rsidRPr="000B2C5B">
              <w:rPr>
                <w:rFonts w:ascii="Times New Roman" w:eastAsia="Times New Roman" w:hAnsi="Times New Roman" w:cs="Times New Roman"/>
                <w:sz w:val="24"/>
                <w:szCs w:val="24"/>
              </w:rPr>
              <w:t>I.B</w:t>
            </w:r>
            <w:r>
              <w:rPr>
                <w:rFonts w:ascii="Times New Roman" w:eastAsia="Times New Roman" w:hAnsi="Times New Roman" w:cs="Times New Roman"/>
                <w:sz w:val="24"/>
                <w:szCs w:val="24"/>
              </w:rPr>
              <w:t xml:space="preserve">, II.B, II.C, and </w:t>
            </w:r>
            <w:r w:rsidRPr="000B2C5B">
              <w:rPr>
                <w:rFonts w:ascii="Times New Roman" w:eastAsia="Times New Roman" w:hAnsi="Times New Roman" w:cs="Times New Roman"/>
                <w:sz w:val="24"/>
                <w:szCs w:val="24"/>
              </w:rPr>
              <w:t>II.</w:t>
            </w:r>
            <w:r>
              <w:rPr>
                <w:rFonts w:ascii="Times New Roman" w:eastAsia="Times New Roman" w:hAnsi="Times New Roman" w:cs="Times New Roman"/>
                <w:sz w:val="24"/>
                <w:szCs w:val="24"/>
              </w:rPr>
              <w:t>D</w:t>
            </w:r>
          </w:p>
          <w:p w14:paraId="58C86702" w14:textId="77777777" w:rsidR="005C53DD" w:rsidRPr="006A42C6" w:rsidRDefault="005C53DD" w:rsidP="006A42C6">
            <w:pPr>
              <w:rPr>
                <w:rFonts w:ascii="Times New Roman" w:eastAsia="Times New Roman" w:hAnsi="Times New Roman" w:cs="Times New Roman"/>
                <w:sz w:val="24"/>
                <w:szCs w:val="24"/>
              </w:rPr>
            </w:pPr>
          </w:p>
        </w:tc>
        <w:tc>
          <w:tcPr>
            <w:tcW w:w="575" w:type="pct"/>
          </w:tcPr>
          <w:p w14:paraId="552D5E2B" w14:textId="77777777" w:rsidR="005C53DD" w:rsidRPr="005C53DD" w:rsidRDefault="005C53DD" w:rsidP="005C53DD">
            <w:pPr>
              <w:rPr>
                <w:rFonts w:ascii="Times New Roman" w:eastAsia="Times New Roman" w:hAnsi="Times New Roman" w:cs="Times New Roman"/>
                <w:sz w:val="24"/>
                <w:szCs w:val="24"/>
              </w:rPr>
            </w:pPr>
            <w:r w:rsidRPr="005C53DD">
              <w:rPr>
                <w:rFonts w:ascii="Times New Roman" w:eastAsia="Times New Roman" w:hAnsi="Times New Roman" w:cs="Times New Roman"/>
                <w:sz w:val="24"/>
                <w:szCs w:val="24"/>
              </w:rPr>
              <w:t>Job Demo A</w:t>
            </w:r>
          </w:p>
          <w:p w14:paraId="48827E59" w14:textId="77777777" w:rsidR="005C53DD" w:rsidRPr="005C53DD" w:rsidRDefault="005C53DD" w:rsidP="005C53DD">
            <w:pPr>
              <w:rPr>
                <w:rFonts w:ascii="Times New Roman" w:eastAsia="Times New Roman" w:hAnsi="Times New Roman" w:cs="Times New Roman"/>
                <w:sz w:val="24"/>
                <w:szCs w:val="24"/>
              </w:rPr>
            </w:pPr>
          </w:p>
          <w:p w14:paraId="5135F74B" w14:textId="77777777" w:rsidR="005C53DD" w:rsidRPr="005C53DD" w:rsidRDefault="005C53DD" w:rsidP="005C53DD">
            <w:pPr>
              <w:rPr>
                <w:rFonts w:ascii="Times New Roman" w:eastAsia="Times New Roman" w:hAnsi="Times New Roman" w:cs="Times New Roman"/>
                <w:sz w:val="24"/>
                <w:szCs w:val="24"/>
              </w:rPr>
            </w:pPr>
            <w:r w:rsidRPr="005C53DD">
              <w:rPr>
                <w:rFonts w:ascii="Times New Roman" w:eastAsia="Times New Roman" w:hAnsi="Times New Roman" w:cs="Times New Roman"/>
                <w:sz w:val="24"/>
                <w:szCs w:val="24"/>
              </w:rPr>
              <w:t>Cosmetology Competition</w:t>
            </w:r>
          </w:p>
          <w:p w14:paraId="1E5CE5B8" w14:textId="77777777" w:rsidR="005C53DD" w:rsidRPr="005C53DD" w:rsidRDefault="005C53DD" w:rsidP="005C53DD">
            <w:pPr>
              <w:rPr>
                <w:rFonts w:ascii="Times New Roman" w:eastAsia="Times New Roman" w:hAnsi="Times New Roman" w:cs="Times New Roman"/>
                <w:sz w:val="24"/>
                <w:szCs w:val="24"/>
              </w:rPr>
            </w:pPr>
          </w:p>
          <w:p w14:paraId="5F42B709" w14:textId="6CE585C7" w:rsidR="005C53DD" w:rsidRPr="005C53DD" w:rsidRDefault="005C53DD" w:rsidP="005C53DD">
            <w:pPr>
              <w:rPr>
                <w:rFonts w:ascii="Times New Roman" w:eastAsia="Times New Roman" w:hAnsi="Times New Roman" w:cs="Times New Roman"/>
                <w:sz w:val="24"/>
                <w:szCs w:val="24"/>
              </w:rPr>
            </w:pPr>
            <w:r w:rsidRPr="005C53DD">
              <w:rPr>
                <w:rFonts w:ascii="Times New Roman" w:eastAsia="Times New Roman" w:hAnsi="Times New Roman" w:cs="Times New Roman"/>
                <w:sz w:val="24"/>
                <w:szCs w:val="24"/>
              </w:rPr>
              <w:t>Barbering Competition</w:t>
            </w:r>
          </w:p>
        </w:tc>
      </w:tr>
      <w:tr w:rsidR="005C53DD" w:rsidRPr="009C4A1C" w14:paraId="2B4AE789" w14:textId="1D74B50B" w:rsidTr="005C53DD">
        <w:trPr>
          <w:gridAfter w:val="1"/>
          <w:wAfter w:w="49" w:type="pct"/>
        </w:trPr>
        <w:tc>
          <w:tcPr>
            <w:tcW w:w="168" w:type="pct"/>
            <w:shd w:val="clear" w:color="auto" w:fill="D0CECE" w:themeFill="background2" w:themeFillShade="E6"/>
          </w:tcPr>
          <w:p w14:paraId="23F167C6" w14:textId="77777777" w:rsidR="005C53DD" w:rsidRDefault="005C53DD" w:rsidP="006A42C6">
            <w:pPr>
              <w:rPr>
                <w:rFonts w:ascii="Times New Roman" w:eastAsia="Times New Roman" w:hAnsi="Times New Roman" w:cs="Times New Roman"/>
                <w:sz w:val="24"/>
                <w:szCs w:val="24"/>
              </w:rPr>
            </w:pPr>
          </w:p>
        </w:tc>
        <w:tc>
          <w:tcPr>
            <w:tcW w:w="620" w:type="pct"/>
            <w:shd w:val="clear" w:color="auto" w:fill="D0CECE" w:themeFill="background2" w:themeFillShade="E6"/>
            <w:tcMar>
              <w:top w:w="43" w:type="dxa"/>
              <w:left w:w="115" w:type="dxa"/>
              <w:bottom w:w="43" w:type="dxa"/>
              <w:right w:w="115" w:type="dxa"/>
            </w:tcMar>
            <w:vAlign w:val="center"/>
          </w:tcPr>
          <w:p w14:paraId="7F26CB3A" w14:textId="42194BA8" w:rsidR="005C53DD" w:rsidRPr="00140090" w:rsidRDefault="005C53DD" w:rsidP="006A42C6">
            <w:pPr>
              <w:rPr>
                <w:rFonts w:ascii="Times New Roman" w:eastAsia="Times New Roman" w:hAnsi="Times New Roman" w:cs="Times New Roman"/>
                <w:sz w:val="24"/>
                <w:szCs w:val="24"/>
              </w:rPr>
            </w:pPr>
            <w:r w:rsidRPr="007873A8">
              <w:rPr>
                <w:rFonts w:ascii="Times New Roman" w:eastAsia="Times New Roman" w:hAnsi="Times New Roman" w:cs="Times New Roman"/>
                <w:b/>
                <w:bCs/>
                <w:sz w:val="24"/>
                <w:szCs w:val="24"/>
              </w:rPr>
              <w:t>Performing Soft-Curl Permanent</w:t>
            </w:r>
          </w:p>
        </w:tc>
        <w:tc>
          <w:tcPr>
            <w:tcW w:w="1115" w:type="pct"/>
            <w:gridSpan w:val="2"/>
            <w:shd w:val="clear" w:color="auto" w:fill="D0CECE" w:themeFill="background2" w:themeFillShade="E6"/>
          </w:tcPr>
          <w:p w14:paraId="0E4F6809" w14:textId="77777777" w:rsidR="005C53DD" w:rsidRPr="00731677" w:rsidRDefault="005C53DD" w:rsidP="006A42C6">
            <w:pPr>
              <w:spacing w:before="100" w:beforeAutospacing="1" w:after="100" w:afterAutospacing="1"/>
              <w:rPr>
                <w:rFonts w:ascii="Times New Roman" w:eastAsia="Times New Roman" w:hAnsi="Times New Roman" w:cs="Times New Roman"/>
                <w:sz w:val="24"/>
                <w:szCs w:val="24"/>
              </w:rPr>
            </w:pPr>
          </w:p>
        </w:tc>
        <w:tc>
          <w:tcPr>
            <w:tcW w:w="1150" w:type="pct"/>
            <w:gridSpan w:val="3"/>
            <w:shd w:val="clear" w:color="auto" w:fill="D0CECE" w:themeFill="background2" w:themeFillShade="E6"/>
            <w:vAlign w:val="center"/>
          </w:tcPr>
          <w:p w14:paraId="1756CD68" w14:textId="77777777" w:rsidR="005C53DD" w:rsidRPr="0084059C" w:rsidRDefault="005C53DD" w:rsidP="006A42C6">
            <w:pPr>
              <w:spacing w:before="100" w:beforeAutospacing="1" w:after="100" w:afterAutospacing="1"/>
              <w:rPr>
                <w:rFonts w:ascii="Times New Roman" w:eastAsia="Times New Roman" w:hAnsi="Times New Roman" w:cs="Times New Roman"/>
                <w:b/>
                <w:bCs/>
                <w:sz w:val="24"/>
                <w:szCs w:val="24"/>
              </w:rPr>
            </w:pPr>
          </w:p>
        </w:tc>
        <w:tc>
          <w:tcPr>
            <w:tcW w:w="626" w:type="pct"/>
            <w:shd w:val="clear" w:color="auto" w:fill="D0CECE" w:themeFill="background2" w:themeFillShade="E6"/>
          </w:tcPr>
          <w:p w14:paraId="7812C1BB" w14:textId="77777777" w:rsidR="005C53DD" w:rsidRPr="00450079" w:rsidRDefault="005C53DD" w:rsidP="006A42C6">
            <w:pPr>
              <w:rPr>
                <w:rFonts w:ascii="Times New Roman" w:eastAsia="Times New Roman" w:hAnsi="Times New Roman" w:cs="Times New Roman"/>
                <w:sz w:val="24"/>
                <w:szCs w:val="24"/>
              </w:rPr>
            </w:pPr>
          </w:p>
        </w:tc>
        <w:tc>
          <w:tcPr>
            <w:tcW w:w="697" w:type="pct"/>
            <w:gridSpan w:val="3"/>
            <w:shd w:val="clear" w:color="auto" w:fill="D0CECE" w:themeFill="background2" w:themeFillShade="E6"/>
          </w:tcPr>
          <w:p w14:paraId="029F108F" w14:textId="77777777" w:rsidR="005C53DD" w:rsidRPr="006A42C6" w:rsidRDefault="005C53DD" w:rsidP="006A42C6">
            <w:pPr>
              <w:rPr>
                <w:rFonts w:ascii="Times New Roman" w:eastAsia="Times New Roman" w:hAnsi="Times New Roman" w:cs="Times New Roman"/>
                <w:sz w:val="24"/>
                <w:szCs w:val="24"/>
              </w:rPr>
            </w:pPr>
          </w:p>
        </w:tc>
        <w:tc>
          <w:tcPr>
            <w:tcW w:w="575" w:type="pct"/>
            <w:shd w:val="clear" w:color="auto" w:fill="D0CECE" w:themeFill="background2" w:themeFillShade="E6"/>
          </w:tcPr>
          <w:p w14:paraId="21521DD9" w14:textId="77777777" w:rsidR="005C53DD" w:rsidRPr="006A42C6" w:rsidRDefault="005C53DD" w:rsidP="006A42C6">
            <w:pPr>
              <w:rPr>
                <w:rFonts w:ascii="Times New Roman" w:eastAsia="Times New Roman" w:hAnsi="Times New Roman" w:cs="Times New Roman"/>
                <w:sz w:val="24"/>
                <w:szCs w:val="24"/>
              </w:rPr>
            </w:pPr>
          </w:p>
        </w:tc>
      </w:tr>
      <w:tr w:rsidR="005C53DD" w:rsidRPr="009C4A1C" w14:paraId="3282D521" w14:textId="664FBFCF" w:rsidTr="005C53DD">
        <w:trPr>
          <w:gridAfter w:val="1"/>
          <w:wAfter w:w="49" w:type="pct"/>
        </w:trPr>
        <w:tc>
          <w:tcPr>
            <w:tcW w:w="168" w:type="pct"/>
            <w:shd w:val="clear" w:color="auto" w:fill="FFFFFF" w:themeFill="background1"/>
          </w:tcPr>
          <w:p w14:paraId="7876A5E5" w14:textId="551233FC" w:rsidR="005C53DD" w:rsidRDefault="005C53DD" w:rsidP="000D6BD5">
            <w:pP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620" w:type="pct"/>
            <w:shd w:val="clear" w:color="auto" w:fill="FFFFFF" w:themeFill="background1"/>
            <w:tcMar>
              <w:top w:w="43" w:type="dxa"/>
              <w:left w:w="115" w:type="dxa"/>
              <w:bottom w:w="43" w:type="dxa"/>
              <w:right w:w="115" w:type="dxa"/>
            </w:tcMar>
          </w:tcPr>
          <w:p w14:paraId="7AC731D5" w14:textId="5085B265" w:rsidR="005C53DD" w:rsidRPr="00140090" w:rsidRDefault="005C53DD" w:rsidP="000D6BD5">
            <w:pPr>
              <w:rPr>
                <w:rFonts w:ascii="Times New Roman" w:eastAsia="Times New Roman" w:hAnsi="Times New Roman" w:cs="Times New Roman"/>
                <w:sz w:val="24"/>
                <w:szCs w:val="24"/>
              </w:rPr>
            </w:pPr>
            <w:r w:rsidRPr="00F42C37">
              <w:rPr>
                <w:rFonts w:ascii="Times New Roman" w:eastAsia="Times New Roman" w:hAnsi="Times New Roman" w:cs="Times New Roman"/>
                <w:sz w:val="24"/>
                <w:szCs w:val="24"/>
              </w:rPr>
              <w:t xml:space="preserve">Select </w:t>
            </w:r>
            <w:r>
              <w:rPr>
                <w:rFonts w:ascii="Times New Roman" w:eastAsia="Times New Roman" w:hAnsi="Times New Roman" w:cs="Times New Roman"/>
                <w:sz w:val="24"/>
                <w:szCs w:val="24"/>
              </w:rPr>
              <w:t xml:space="preserve">the </w:t>
            </w:r>
            <w:r w:rsidRPr="00F42C37">
              <w:rPr>
                <w:rFonts w:ascii="Times New Roman" w:eastAsia="Times New Roman" w:hAnsi="Times New Roman" w:cs="Times New Roman"/>
                <w:sz w:val="24"/>
                <w:szCs w:val="24"/>
              </w:rPr>
              <w:t xml:space="preserve">rod type for </w:t>
            </w:r>
            <w:r>
              <w:rPr>
                <w:rFonts w:ascii="Times New Roman" w:eastAsia="Times New Roman" w:hAnsi="Times New Roman" w:cs="Times New Roman"/>
                <w:sz w:val="24"/>
                <w:szCs w:val="24"/>
              </w:rPr>
              <w:t xml:space="preserve">the </w:t>
            </w:r>
            <w:r w:rsidRPr="00F42C37">
              <w:rPr>
                <w:rFonts w:ascii="Times New Roman" w:eastAsia="Times New Roman" w:hAnsi="Times New Roman" w:cs="Times New Roman"/>
                <w:sz w:val="24"/>
                <w:szCs w:val="24"/>
              </w:rPr>
              <w:t xml:space="preserve">desired result. </w:t>
            </w:r>
          </w:p>
        </w:tc>
        <w:tc>
          <w:tcPr>
            <w:tcW w:w="1115" w:type="pct"/>
            <w:gridSpan w:val="2"/>
          </w:tcPr>
          <w:p w14:paraId="48C06FFF" w14:textId="77777777" w:rsidR="005C53DD" w:rsidRPr="0026094D" w:rsidRDefault="005C53DD" w:rsidP="000D6BD5">
            <w:p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Selection should include selecting the rod size for a soft curl permanent.</w:t>
            </w:r>
          </w:p>
          <w:p w14:paraId="46CFAB18" w14:textId="77777777" w:rsidR="005C53DD" w:rsidRPr="00731677" w:rsidRDefault="005C53DD" w:rsidP="000D6BD5">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19956FC4" w14:textId="77777777" w:rsidR="005C53DD" w:rsidRPr="0084059C" w:rsidRDefault="005C53DD" w:rsidP="000D6BD5">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14ED7BC9" w14:textId="77777777" w:rsidR="005C53DD" w:rsidRPr="0026094D" w:rsidRDefault="005C53DD" w:rsidP="000D6BD5">
            <w:pPr>
              <w:numPr>
                <w:ilvl w:val="0"/>
                <w:numId w:val="29"/>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What determines the size of the rod used?</w:t>
            </w:r>
          </w:p>
          <w:p w14:paraId="75B28FBB" w14:textId="77777777" w:rsidR="005C53DD" w:rsidRPr="0026094D" w:rsidRDefault="005C53DD" w:rsidP="000D6BD5">
            <w:pPr>
              <w:numPr>
                <w:ilvl w:val="0"/>
                <w:numId w:val="29"/>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How many times should the hair encircle the rod?</w:t>
            </w:r>
          </w:p>
          <w:p w14:paraId="5E40DE3C" w14:textId="77777777" w:rsidR="005C53DD" w:rsidRPr="0026094D" w:rsidRDefault="005C53DD" w:rsidP="000D6BD5">
            <w:pPr>
              <w:numPr>
                <w:ilvl w:val="0"/>
                <w:numId w:val="29"/>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Why is it necessary to use a rod at least two times larger than the natural curl?</w:t>
            </w:r>
          </w:p>
          <w:p w14:paraId="27E39528" w14:textId="77777777" w:rsidR="005C53DD" w:rsidRPr="0084059C" w:rsidRDefault="005C53DD" w:rsidP="000D6BD5">
            <w:pPr>
              <w:spacing w:before="100" w:beforeAutospacing="1" w:after="100" w:afterAutospacing="1"/>
              <w:rPr>
                <w:rFonts w:ascii="Times New Roman" w:eastAsia="Times New Roman" w:hAnsi="Times New Roman" w:cs="Times New Roman"/>
                <w:b/>
                <w:bCs/>
                <w:sz w:val="24"/>
                <w:szCs w:val="24"/>
              </w:rPr>
            </w:pPr>
          </w:p>
        </w:tc>
        <w:tc>
          <w:tcPr>
            <w:tcW w:w="626" w:type="pct"/>
          </w:tcPr>
          <w:p w14:paraId="60DDE669" w14:textId="77777777" w:rsidR="005C53DD" w:rsidRPr="00450079" w:rsidRDefault="005C53DD" w:rsidP="000D6BD5">
            <w:pPr>
              <w:rPr>
                <w:rFonts w:ascii="Times New Roman" w:eastAsia="Times New Roman" w:hAnsi="Times New Roman" w:cs="Times New Roman"/>
                <w:sz w:val="24"/>
                <w:szCs w:val="24"/>
              </w:rPr>
            </w:pPr>
          </w:p>
        </w:tc>
        <w:tc>
          <w:tcPr>
            <w:tcW w:w="697" w:type="pct"/>
            <w:gridSpan w:val="3"/>
          </w:tcPr>
          <w:p w14:paraId="799A93D0" w14:textId="77777777" w:rsidR="005C53DD" w:rsidRDefault="005C53DD">
            <w:pPr>
              <w:pStyle w:val="ListParagraph"/>
              <w:numPr>
                <w:ilvl w:val="1"/>
                <w:numId w:val="191"/>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3A25819B" w14:textId="77777777" w:rsidR="005C53DD" w:rsidRDefault="005C53DD">
            <w:pPr>
              <w:pStyle w:val="ListParagraph"/>
              <w:numPr>
                <w:ilvl w:val="1"/>
                <w:numId w:val="191"/>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4BE9F8A4" w14:textId="77777777" w:rsidR="005C53DD" w:rsidRDefault="005C53DD">
            <w:pPr>
              <w:pStyle w:val="ListParagraph"/>
              <w:numPr>
                <w:ilvl w:val="1"/>
                <w:numId w:val="15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Permanent waving and chemical relaxing for all hair types, including textured hair</w:t>
            </w:r>
          </w:p>
          <w:p w14:paraId="69F4838B" w14:textId="77777777" w:rsidR="005C53DD" w:rsidRDefault="005C53DD">
            <w:pPr>
              <w:pStyle w:val="ListParagraph"/>
              <w:numPr>
                <w:ilvl w:val="2"/>
                <w:numId w:val="15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Chemistry</w:t>
            </w:r>
          </w:p>
          <w:p w14:paraId="64674EC6" w14:textId="77777777" w:rsidR="005C53DD" w:rsidRDefault="005C53DD">
            <w:pPr>
              <w:pStyle w:val="ListParagraph"/>
              <w:numPr>
                <w:ilvl w:val="2"/>
                <w:numId w:val="15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6A45F59E" w14:textId="77777777" w:rsidR="005C53DD" w:rsidRDefault="005C53DD">
            <w:pPr>
              <w:pStyle w:val="ListParagraph"/>
              <w:numPr>
                <w:ilvl w:val="2"/>
                <w:numId w:val="15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18EC99A0" w14:textId="77777777" w:rsidR="005C53DD" w:rsidRDefault="005C53DD" w:rsidP="000D6BD5">
            <w:pPr>
              <w:pStyle w:val="ListParagraph"/>
              <w:spacing w:before="100" w:beforeAutospacing="1" w:after="100" w:afterAutospacing="1"/>
              <w:ind w:left="740"/>
              <w:rPr>
                <w:rFonts w:ascii="Times New Roman" w:eastAsia="Times New Roman" w:hAnsi="Times New Roman" w:cs="Times New Roman"/>
                <w:sz w:val="24"/>
                <w:szCs w:val="24"/>
              </w:rPr>
            </w:pPr>
          </w:p>
          <w:p w14:paraId="47CE3FD4" w14:textId="77777777" w:rsidR="005C53DD" w:rsidRPr="000B2C5B" w:rsidRDefault="005C53DD">
            <w:pPr>
              <w:pStyle w:val="ListParagraph"/>
              <w:numPr>
                <w:ilvl w:val="0"/>
                <w:numId w:val="15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3BDD43E7" w14:textId="77777777" w:rsidR="005C53DD" w:rsidRPr="006A42C6" w:rsidRDefault="005C53DD" w:rsidP="000D6BD5">
            <w:pPr>
              <w:rPr>
                <w:rFonts w:ascii="Times New Roman" w:eastAsia="Times New Roman" w:hAnsi="Times New Roman" w:cs="Times New Roman"/>
                <w:sz w:val="24"/>
                <w:szCs w:val="24"/>
              </w:rPr>
            </w:pPr>
          </w:p>
        </w:tc>
        <w:tc>
          <w:tcPr>
            <w:tcW w:w="575" w:type="pct"/>
          </w:tcPr>
          <w:p w14:paraId="1C7E47F6" w14:textId="6149AD9A" w:rsidR="005C53DD" w:rsidRPr="005C53DD" w:rsidRDefault="00066661" w:rsidP="005C53DD">
            <w:pPr>
              <w:spacing w:before="100" w:beforeAutospacing="1" w:after="100" w:afterAutospacing="1"/>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Job Demo A</w:t>
            </w:r>
          </w:p>
        </w:tc>
      </w:tr>
      <w:tr w:rsidR="005C53DD" w:rsidRPr="009C4A1C" w14:paraId="06397994" w14:textId="339B6117" w:rsidTr="005C53DD">
        <w:trPr>
          <w:gridAfter w:val="1"/>
          <w:wAfter w:w="49" w:type="pct"/>
        </w:trPr>
        <w:tc>
          <w:tcPr>
            <w:tcW w:w="168" w:type="pct"/>
            <w:shd w:val="clear" w:color="auto" w:fill="FFFFFF" w:themeFill="background1"/>
          </w:tcPr>
          <w:p w14:paraId="60E4078D" w14:textId="43C4F0BC" w:rsidR="005C53DD" w:rsidRDefault="005C53DD" w:rsidP="000D6BD5">
            <w:pPr>
              <w:rPr>
                <w:rFonts w:ascii="Times New Roman" w:eastAsia="Times New Roman" w:hAnsi="Times New Roman" w:cs="Times New Roman"/>
                <w:sz w:val="24"/>
                <w:szCs w:val="24"/>
              </w:rPr>
            </w:pPr>
            <w:r>
              <w:rPr>
                <w:rFonts w:ascii="Times New Roman" w:eastAsia="Times New Roman" w:hAnsi="Times New Roman" w:cs="Times New Roman"/>
                <w:sz w:val="24"/>
                <w:szCs w:val="24"/>
              </w:rPr>
              <w:t>69</w:t>
            </w:r>
          </w:p>
        </w:tc>
        <w:tc>
          <w:tcPr>
            <w:tcW w:w="620" w:type="pct"/>
            <w:shd w:val="clear" w:color="auto" w:fill="FFFFFF" w:themeFill="background1"/>
            <w:tcMar>
              <w:top w:w="43" w:type="dxa"/>
              <w:left w:w="115" w:type="dxa"/>
              <w:bottom w:w="43" w:type="dxa"/>
              <w:right w:w="115" w:type="dxa"/>
            </w:tcMar>
          </w:tcPr>
          <w:p w14:paraId="2702A17D" w14:textId="3DAB5471" w:rsidR="005C53DD" w:rsidRPr="00140090" w:rsidRDefault="005C53DD" w:rsidP="000D6BD5">
            <w:pPr>
              <w:rPr>
                <w:rFonts w:ascii="Times New Roman" w:eastAsia="Times New Roman" w:hAnsi="Times New Roman" w:cs="Times New Roman"/>
                <w:sz w:val="24"/>
                <w:szCs w:val="24"/>
              </w:rPr>
            </w:pPr>
            <w:r w:rsidRPr="00F42C37">
              <w:rPr>
                <w:rFonts w:ascii="Times New Roman" w:eastAsia="Times New Roman" w:hAnsi="Times New Roman" w:cs="Times New Roman"/>
                <w:sz w:val="24"/>
                <w:szCs w:val="24"/>
              </w:rPr>
              <w:t xml:space="preserve">Select </w:t>
            </w:r>
            <w:r>
              <w:rPr>
                <w:rFonts w:ascii="Times New Roman" w:eastAsia="Times New Roman" w:hAnsi="Times New Roman" w:cs="Times New Roman"/>
                <w:sz w:val="24"/>
                <w:szCs w:val="24"/>
              </w:rPr>
              <w:t xml:space="preserve">a </w:t>
            </w:r>
            <w:r w:rsidRPr="00F42C37">
              <w:rPr>
                <w:rFonts w:ascii="Times New Roman" w:eastAsia="Times New Roman" w:hAnsi="Times New Roman" w:cs="Times New Roman"/>
                <w:sz w:val="24"/>
                <w:szCs w:val="24"/>
              </w:rPr>
              <w:t>wrap method</w:t>
            </w:r>
            <w:r>
              <w:rPr>
                <w:rFonts w:ascii="Times New Roman" w:eastAsia="Times New Roman" w:hAnsi="Times New Roman" w:cs="Times New Roman"/>
                <w:sz w:val="24"/>
                <w:szCs w:val="24"/>
              </w:rPr>
              <w:t xml:space="preserve"> and</w:t>
            </w:r>
            <w:r w:rsidRPr="00F42C37">
              <w:rPr>
                <w:rFonts w:ascii="Times New Roman" w:eastAsia="Times New Roman" w:hAnsi="Times New Roman" w:cs="Times New Roman"/>
                <w:sz w:val="24"/>
                <w:szCs w:val="24"/>
              </w:rPr>
              <w:t xml:space="preserve"> sectioning pattern using appropriate tension</w:t>
            </w:r>
            <w:r>
              <w:rPr>
                <w:rFonts w:ascii="Times New Roman" w:eastAsia="Times New Roman" w:hAnsi="Times New Roman" w:cs="Times New Roman"/>
                <w:sz w:val="24"/>
                <w:szCs w:val="24"/>
              </w:rPr>
              <w:t>,</w:t>
            </w:r>
            <w:r w:rsidRPr="00F42C37">
              <w:rPr>
                <w:rFonts w:ascii="Times New Roman" w:eastAsia="Times New Roman" w:hAnsi="Times New Roman" w:cs="Times New Roman"/>
                <w:sz w:val="24"/>
                <w:szCs w:val="24"/>
              </w:rPr>
              <w:t xml:space="preserve"> based on </w:t>
            </w:r>
            <w:r>
              <w:rPr>
                <w:rFonts w:ascii="Times New Roman" w:eastAsia="Times New Roman" w:hAnsi="Times New Roman" w:cs="Times New Roman"/>
                <w:sz w:val="24"/>
                <w:szCs w:val="24"/>
              </w:rPr>
              <w:t xml:space="preserve">the </w:t>
            </w:r>
            <w:r w:rsidRPr="00F42C37">
              <w:rPr>
                <w:rFonts w:ascii="Times New Roman" w:eastAsia="Times New Roman" w:hAnsi="Times New Roman" w:cs="Times New Roman"/>
                <w:sz w:val="24"/>
                <w:szCs w:val="24"/>
              </w:rPr>
              <w:t xml:space="preserve">desired results. </w:t>
            </w:r>
          </w:p>
        </w:tc>
        <w:tc>
          <w:tcPr>
            <w:tcW w:w="1115" w:type="pct"/>
            <w:gridSpan w:val="2"/>
          </w:tcPr>
          <w:p w14:paraId="38B3C526" w14:textId="77777777" w:rsidR="005C53DD" w:rsidRPr="0026094D" w:rsidRDefault="005C53DD" w:rsidP="000D6BD5">
            <w:p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S</w:t>
            </w:r>
            <w:r>
              <w:rPr>
                <w:rFonts w:ascii="Times New Roman" w:eastAsia="Times New Roman" w:hAnsi="Times New Roman" w:cs="Times New Roman"/>
                <w:sz w:val="24"/>
                <w:szCs w:val="24"/>
              </w:rPr>
              <w:t>election</w:t>
            </w:r>
            <w:r w:rsidRPr="0026094D">
              <w:rPr>
                <w:rFonts w:ascii="Times New Roman" w:eastAsia="Times New Roman" w:hAnsi="Times New Roman" w:cs="Times New Roman"/>
                <w:sz w:val="24"/>
                <w:szCs w:val="24"/>
              </w:rPr>
              <w:t xml:space="preserve"> should demonstrate knowledge of</w:t>
            </w:r>
          </w:p>
          <w:p w14:paraId="639F18BF" w14:textId="77777777" w:rsidR="005C53DD" w:rsidRPr="0026094D" w:rsidRDefault="005C53DD" w:rsidP="000D6BD5">
            <w:pPr>
              <w:numPr>
                <w:ilvl w:val="0"/>
                <w:numId w:val="30"/>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 wrap method</w:t>
            </w:r>
            <w:r>
              <w:rPr>
                <w:rFonts w:ascii="Times New Roman" w:eastAsia="Times New Roman" w:hAnsi="Times New Roman" w:cs="Times New Roman"/>
                <w:sz w:val="24"/>
                <w:szCs w:val="24"/>
              </w:rPr>
              <w:t>s</w:t>
            </w:r>
          </w:p>
          <w:p w14:paraId="69853E56" w14:textId="77777777" w:rsidR="005C53DD" w:rsidRPr="0026094D" w:rsidRDefault="005C53DD" w:rsidP="000D6BD5">
            <w:pPr>
              <w:numPr>
                <w:ilvl w:val="1"/>
                <w:numId w:val="30"/>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croquignole</w:t>
            </w:r>
          </w:p>
          <w:p w14:paraId="37B5591C" w14:textId="77777777" w:rsidR="005C53DD" w:rsidRPr="0026094D" w:rsidRDefault="005C53DD" w:rsidP="000D6BD5">
            <w:pPr>
              <w:numPr>
                <w:ilvl w:val="1"/>
                <w:numId w:val="30"/>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spiral</w:t>
            </w:r>
          </w:p>
          <w:p w14:paraId="43286847" w14:textId="77777777" w:rsidR="005C53DD" w:rsidRPr="0026094D" w:rsidRDefault="005C53DD" w:rsidP="000D6BD5">
            <w:pPr>
              <w:numPr>
                <w:ilvl w:val="1"/>
                <w:numId w:val="30"/>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single halo</w:t>
            </w:r>
          </w:p>
          <w:p w14:paraId="1C8C6C2A" w14:textId="77777777" w:rsidR="005C53DD" w:rsidRDefault="005C53DD" w:rsidP="000D6BD5">
            <w:pPr>
              <w:numPr>
                <w:ilvl w:val="1"/>
                <w:numId w:val="30"/>
              </w:numPr>
              <w:spacing w:before="100" w:beforeAutospacing="1" w:after="100" w:afterAutospacing="1"/>
              <w:rPr>
                <w:rFonts w:ascii="Times New Roman" w:eastAsia="Times New Roman" w:hAnsi="Times New Roman" w:cs="Times New Roman"/>
                <w:sz w:val="24"/>
                <w:szCs w:val="24"/>
              </w:rPr>
            </w:pPr>
            <w:r w:rsidRPr="00BF4AC1">
              <w:rPr>
                <w:rFonts w:ascii="Times New Roman" w:eastAsia="Times New Roman" w:hAnsi="Times New Roman" w:cs="Times New Roman"/>
                <w:sz w:val="24"/>
                <w:szCs w:val="24"/>
              </w:rPr>
              <w:t>double halo</w:t>
            </w:r>
          </w:p>
          <w:p w14:paraId="00355539" w14:textId="72BB7535" w:rsidR="005C53DD" w:rsidRPr="00BF4AC1" w:rsidRDefault="005C53DD" w:rsidP="000D6BD5">
            <w:pPr>
              <w:numPr>
                <w:ilvl w:val="1"/>
                <w:numId w:val="30"/>
              </w:numPr>
              <w:spacing w:before="100" w:beforeAutospacing="1" w:after="100" w:afterAutospacing="1"/>
              <w:rPr>
                <w:rFonts w:ascii="Times New Roman" w:eastAsia="Times New Roman" w:hAnsi="Times New Roman" w:cs="Times New Roman"/>
                <w:sz w:val="24"/>
                <w:szCs w:val="24"/>
              </w:rPr>
            </w:pPr>
            <w:r w:rsidRPr="00BF4AC1">
              <w:rPr>
                <w:rFonts w:ascii="Times New Roman" w:eastAsia="Times New Roman" w:hAnsi="Times New Roman" w:cs="Times New Roman"/>
                <w:sz w:val="24"/>
                <w:szCs w:val="24"/>
              </w:rPr>
              <w:t>straight back</w:t>
            </w:r>
          </w:p>
          <w:p w14:paraId="19130EA0" w14:textId="77777777" w:rsidR="005C53DD" w:rsidRPr="0026094D" w:rsidRDefault="005C53DD" w:rsidP="000D6BD5">
            <w:pPr>
              <w:numPr>
                <w:ilvl w:val="1"/>
                <w:numId w:val="30"/>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piggyback</w:t>
            </w:r>
          </w:p>
          <w:p w14:paraId="0B24DC55" w14:textId="77777777" w:rsidR="005C53DD" w:rsidRPr="0026094D" w:rsidRDefault="005C53DD" w:rsidP="000D6BD5">
            <w:pPr>
              <w:numPr>
                <w:ilvl w:val="1"/>
                <w:numId w:val="30"/>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style wrap</w:t>
            </w:r>
          </w:p>
          <w:p w14:paraId="2025604F" w14:textId="77777777" w:rsidR="005C53DD" w:rsidRDefault="005C53DD" w:rsidP="000D6BD5">
            <w:pPr>
              <w:numPr>
                <w:ilvl w:val="0"/>
                <w:numId w:val="30"/>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sectioning pattern</w:t>
            </w:r>
            <w:r>
              <w:rPr>
                <w:rFonts w:ascii="Times New Roman" w:eastAsia="Times New Roman" w:hAnsi="Times New Roman" w:cs="Times New Roman"/>
                <w:sz w:val="24"/>
                <w:szCs w:val="24"/>
              </w:rPr>
              <w:t>s</w:t>
            </w:r>
          </w:p>
          <w:p w14:paraId="54EC81E8" w14:textId="77777777" w:rsidR="005C53DD" w:rsidRDefault="005C53DD" w:rsidP="000D6BD5">
            <w:pPr>
              <w:numPr>
                <w:ilvl w:val="1"/>
                <w:numId w:val="30"/>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basic</w:t>
            </w:r>
          </w:p>
          <w:p w14:paraId="10409114" w14:textId="77777777" w:rsidR="005C53DD" w:rsidRDefault="005C53DD" w:rsidP="000D6BD5">
            <w:pPr>
              <w:numPr>
                <w:ilvl w:val="1"/>
                <w:numId w:val="30"/>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bricklay</w:t>
            </w:r>
          </w:p>
          <w:p w14:paraId="180A600B" w14:textId="77777777" w:rsidR="005C53DD" w:rsidRDefault="005C53DD" w:rsidP="000D6BD5">
            <w:pPr>
              <w:numPr>
                <w:ilvl w:val="1"/>
                <w:numId w:val="30"/>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curvature</w:t>
            </w:r>
          </w:p>
          <w:p w14:paraId="61134D2D" w14:textId="77777777" w:rsidR="005C53DD" w:rsidRPr="0026094D" w:rsidRDefault="005C53DD" w:rsidP="000D6BD5">
            <w:pPr>
              <w:numPr>
                <w:ilvl w:val="1"/>
                <w:numId w:val="30"/>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weave</w:t>
            </w:r>
          </w:p>
          <w:p w14:paraId="3C84A69E" w14:textId="77777777" w:rsidR="005C53DD" w:rsidRPr="0026094D" w:rsidRDefault="005C53DD" w:rsidP="000D6BD5">
            <w:pPr>
              <w:numPr>
                <w:ilvl w:val="0"/>
                <w:numId w:val="30"/>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the amount of tension used for wrapping a soft-curl perm.</w:t>
            </w:r>
          </w:p>
          <w:p w14:paraId="2AF9F627" w14:textId="77777777" w:rsidR="005C53DD" w:rsidRPr="00731677" w:rsidRDefault="005C53DD" w:rsidP="000D6BD5">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47F8CB1F" w14:textId="77777777" w:rsidR="005C53DD" w:rsidRPr="0084059C" w:rsidRDefault="005C53DD" w:rsidP="000D6BD5">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2E95484B" w14:textId="77777777" w:rsidR="005C53DD" w:rsidRPr="0026094D" w:rsidRDefault="005C53DD" w:rsidP="000D6BD5">
            <w:pPr>
              <w:numPr>
                <w:ilvl w:val="0"/>
                <w:numId w:val="31"/>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What are the different wrap methods?</w:t>
            </w:r>
          </w:p>
          <w:p w14:paraId="30032B88" w14:textId="77777777" w:rsidR="005C53DD" w:rsidRPr="0026094D" w:rsidRDefault="005C53DD" w:rsidP="000D6BD5">
            <w:pPr>
              <w:numPr>
                <w:ilvl w:val="0"/>
                <w:numId w:val="31"/>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What are the different types of sectioning patterns?</w:t>
            </w:r>
          </w:p>
          <w:p w14:paraId="04A9C26C" w14:textId="77777777" w:rsidR="005C53DD" w:rsidRPr="0026094D" w:rsidRDefault="005C53DD" w:rsidP="000D6BD5">
            <w:pPr>
              <w:numPr>
                <w:ilvl w:val="0"/>
                <w:numId w:val="31"/>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What effect does the amount of tension have on the hair?</w:t>
            </w:r>
          </w:p>
          <w:p w14:paraId="5265036B" w14:textId="77777777" w:rsidR="005C53DD" w:rsidRPr="0084059C" w:rsidRDefault="005C53DD" w:rsidP="000D6BD5">
            <w:pPr>
              <w:spacing w:before="100" w:beforeAutospacing="1" w:after="100" w:afterAutospacing="1"/>
              <w:rPr>
                <w:rFonts w:ascii="Times New Roman" w:eastAsia="Times New Roman" w:hAnsi="Times New Roman" w:cs="Times New Roman"/>
                <w:b/>
                <w:bCs/>
                <w:sz w:val="24"/>
                <w:szCs w:val="24"/>
              </w:rPr>
            </w:pPr>
          </w:p>
        </w:tc>
        <w:tc>
          <w:tcPr>
            <w:tcW w:w="626" w:type="pct"/>
          </w:tcPr>
          <w:p w14:paraId="08410421" w14:textId="7F945DAE" w:rsidR="005C53DD" w:rsidRPr="00450079" w:rsidRDefault="005C53DD" w:rsidP="000D6BD5">
            <w:pPr>
              <w:rPr>
                <w:rFonts w:ascii="Times New Roman" w:eastAsia="Times New Roman" w:hAnsi="Times New Roman" w:cs="Times New Roman"/>
                <w:sz w:val="24"/>
                <w:szCs w:val="24"/>
              </w:rPr>
            </w:pPr>
            <w:r w:rsidRPr="00450079">
              <w:rPr>
                <w:rFonts w:ascii="Times New Roman" w:eastAsia="Times New Roman" w:hAnsi="Times New Roman" w:cs="Times New Roman"/>
                <w:sz w:val="24"/>
                <w:szCs w:val="24"/>
              </w:rPr>
              <w:t>English: 11.RV,</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12.RV</w:t>
            </w:r>
          </w:p>
        </w:tc>
        <w:tc>
          <w:tcPr>
            <w:tcW w:w="697" w:type="pct"/>
            <w:gridSpan w:val="3"/>
          </w:tcPr>
          <w:p w14:paraId="79DAE21B" w14:textId="77777777" w:rsidR="005C53DD" w:rsidRDefault="005C53DD">
            <w:pPr>
              <w:pStyle w:val="ListParagraph"/>
              <w:numPr>
                <w:ilvl w:val="1"/>
                <w:numId w:val="192"/>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5D21166D" w14:textId="77777777" w:rsidR="005C53DD" w:rsidRDefault="005C53DD">
            <w:pPr>
              <w:pStyle w:val="ListParagraph"/>
              <w:numPr>
                <w:ilvl w:val="1"/>
                <w:numId w:val="192"/>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59662DBC" w14:textId="77777777" w:rsidR="005C53DD" w:rsidRDefault="005C53DD">
            <w:pPr>
              <w:pStyle w:val="ListParagraph"/>
              <w:numPr>
                <w:ilvl w:val="1"/>
                <w:numId w:val="15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Permanent waving and chemical relaxing for all hair types, including textured hair</w:t>
            </w:r>
          </w:p>
          <w:p w14:paraId="3FF572D8" w14:textId="77777777" w:rsidR="005C53DD" w:rsidRDefault="005C53DD">
            <w:pPr>
              <w:pStyle w:val="ListParagraph"/>
              <w:numPr>
                <w:ilvl w:val="2"/>
                <w:numId w:val="15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Chemistry</w:t>
            </w:r>
          </w:p>
          <w:p w14:paraId="46439160" w14:textId="77777777" w:rsidR="005C53DD" w:rsidRDefault="005C53DD">
            <w:pPr>
              <w:pStyle w:val="ListParagraph"/>
              <w:numPr>
                <w:ilvl w:val="2"/>
                <w:numId w:val="15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292CDF9A" w14:textId="77777777" w:rsidR="005C53DD" w:rsidRDefault="005C53DD">
            <w:pPr>
              <w:pStyle w:val="ListParagraph"/>
              <w:numPr>
                <w:ilvl w:val="2"/>
                <w:numId w:val="15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398AD49D" w14:textId="77777777" w:rsidR="005C53DD" w:rsidRDefault="005C53DD" w:rsidP="000D6BD5">
            <w:pPr>
              <w:pStyle w:val="ListParagraph"/>
              <w:spacing w:before="100" w:beforeAutospacing="1" w:after="100" w:afterAutospacing="1"/>
              <w:ind w:left="740"/>
              <w:rPr>
                <w:rFonts w:ascii="Times New Roman" w:eastAsia="Times New Roman" w:hAnsi="Times New Roman" w:cs="Times New Roman"/>
                <w:sz w:val="24"/>
                <w:szCs w:val="24"/>
              </w:rPr>
            </w:pPr>
          </w:p>
          <w:p w14:paraId="1E0B5152" w14:textId="77777777" w:rsidR="005C53DD" w:rsidRPr="000B2C5B" w:rsidRDefault="005C53DD">
            <w:pPr>
              <w:pStyle w:val="ListParagraph"/>
              <w:numPr>
                <w:ilvl w:val="0"/>
                <w:numId w:val="15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41481AD0" w14:textId="77777777" w:rsidR="005C53DD" w:rsidRPr="006A42C6" w:rsidRDefault="005C53DD" w:rsidP="000D6BD5">
            <w:pPr>
              <w:rPr>
                <w:rFonts w:ascii="Times New Roman" w:eastAsia="Times New Roman" w:hAnsi="Times New Roman" w:cs="Times New Roman"/>
                <w:sz w:val="24"/>
                <w:szCs w:val="24"/>
              </w:rPr>
            </w:pPr>
          </w:p>
        </w:tc>
        <w:tc>
          <w:tcPr>
            <w:tcW w:w="575" w:type="pct"/>
          </w:tcPr>
          <w:p w14:paraId="6AE87616" w14:textId="00355015" w:rsidR="005C53DD" w:rsidRPr="00066661" w:rsidRDefault="00066661" w:rsidP="00066661">
            <w:pPr>
              <w:spacing w:before="100" w:beforeAutospacing="1" w:after="100" w:afterAutospacing="1"/>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Job Demo A</w:t>
            </w:r>
          </w:p>
        </w:tc>
      </w:tr>
      <w:tr w:rsidR="005C53DD" w:rsidRPr="009C4A1C" w14:paraId="3E7CDD9D" w14:textId="730715D0" w:rsidTr="005C53DD">
        <w:trPr>
          <w:gridAfter w:val="1"/>
          <w:wAfter w:w="49" w:type="pct"/>
        </w:trPr>
        <w:tc>
          <w:tcPr>
            <w:tcW w:w="168" w:type="pct"/>
            <w:shd w:val="clear" w:color="auto" w:fill="FFFFFF" w:themeFill="background1"/>
          </w:tcPr>
          <w:p w14:paraId="5D161666" w14:textId="70A0DE53" w:rsidR="005C53DD" w:rsidRDefault="005C53DD" w:rsidP="00F847E7">
            <w:pPr>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tc>
        <w:tc>
          <w:tcPr>
            <w:tcW w:w="620" w:type="pct"/>
            <w:shd w:val="clear" w:color="auto" w:fill="FFFFFF" w:themeFill="background1"/>
            <w:tcMar>
              <w:top w:w="43" w:type="dxa"/>
              <w:left w:w="115" w:type="dxa"/>
              <w:bottom w:w="43" w:type="dxa"/>
              <w:right w:w="115" w:type="dxa"/>
            </w:tcMar>
          </w:tcPr>
          <w:p w14:paraId="3366246B" w14:textId="667E0C89" w:rsidR="005C53DD" w:rsidRPr="00140090" w:rsidRDefault="005C53DD" w:rsidP="00F847E7">
            <w:pPr>
              <w:rPr>
                <w:rFonts w:ascii="Times New Roman" w:eastAsia="Times New Roman" w:hAnsi="Times New Roman" w:cs="Times New Roman"/>
                <w:sz w:val="24"/>
                <w:szCs w:val="24"/>
              </w:rPr>
            </w:pPr>
            <w:r w:rsidRPr="00F42C37">
              <w:rPr>
                <w:rFonts w:ascii="Times New Roman" w:eastAsia="Times New Roman" w:hAnsi="Times New Roman" w:cs="Times New Roman"/>
                <w:sz w:val="24"/>
                <w:szCs w:val="24"/>
              </w:rPr>
              <w:t xml:space="preserve">Give </w:t>
            </w:r>
            <w:r>
              <w:rPr>
                <w:rFonts w:ascii="Times New Roman" w:eastAsia="Times New Roman" w:hAnsi="Times New Roman" w:cs="Times New Roman"/>
                <w:sz w:val="24"/>
                <w:szCs w:val="24"/>
              </w:rPr>
              <w:t xml:space="preserve">a </w:t>
            </w:r>
            <w:r w:rsidRPr="00F42C37">
              <w:rPr>
                <w:rFonts w:ascii="Times New Roman" w:eastAsia="Times New Roman" w:hAnsi="Times New Roman" w:cs="Times New Roman"/>
                <w:sz w:val="24"/>
                <w:szCs w:val="24"/>
              </w:rPr>
              <w:t xml:space="preserve">soft-curl permanent. </w:t>
            </w:r>
          </w:p>
        </w:tc>
        <w:tc>
          <w:tcPr>
            <w:tcW w:w="1115" w:type="pct"/>
            <w:gridSpan w:val="2"/>
          </w:tcPr>
          <w:p w14:paraId="7DA6BDD0" w14:textId="77777777" w:rsidR="005C53DD" w:rsidRDefault="005C53DD" w:rsidP="00F847E7">
            <w:p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Giving a soft-curl permanent should include</w:t>
            </w:r>
          </w:p>
          <w:p w14:paraId="00CCCA21" w14:textId="77777777" w:rsidR="005C53DD" w:rsidRPr="0026094D" w:rsidRDefault="005C53DD" w:rsidP="00F847E7">
            <w:pPr>
              <w:ind w:left="149"/>
              <w:rPr>
                <w:rFonts w:ascii="Times New Roman" w:eastAsia="Times New Roman" w:hAnsi="Times New Roman" w:cs="Times New Roman"/>
                <w:sz w:val="24"/>
                <w:szCs w:val="24"/>
              </w:rPr>
            </w:pPr>
            <w:r>
              <w:rPr>
                <w:rFonts w:ascii="Times New Roman" w:eastAsia="Times New Roman" w:hAnsi="Times New Roman" w:cs="Times New Roman"/>
                <w:sz w:val="24"/>
                <w:szCs w:val="24"/>
              </w:rPr>
              <w:t>pre-service</w:t>
            </w:r>
          </w:p>
          <w:p w14:paraId="4B730750" w14:textId="77777777" w:rsidR="005C53DD" w:rsidRDefault="005C53DD" w:rsidP="00F847E7">
            <w:pPr>
              <w:numPr>
                <w:ilvl w:val="0"/>
                <w:numId w:val="32"/>
              </w:numPr>
              <w:rPr>
                <w:rFonts w:ascii="Times New Roman" w:eastAsia="Times New Roman" w:hAnsi="Times New Roman" w:cs="Times New Roman"/>
                <w:sz w:val="24"/>
                <w:szCs w:val="24"/>
              </w:rPr>
            </w:pPr>
            <w:r w:rsidRPr="002761B3">
              <w:rPr>
                <w:rFonts w:ascii="Times New Roman" w:eastAsia="Times New Roman" w:hAnsi="Times New Roman" w:cs="Times New Roman"/>
                <w:sz w:val="24"/>
                <w:szCs w:val="24"/>
              </w:rPr>
              <w:t>following manufacturer instructions</w:t>
            </w:r>
          </w:p>
          <w:p w14:paraId="16EC722A" w14:textId="77777777" w:rsidR="005C53DD" w:rsidRDefault="005C53DD" w:rsidP="00F847E7">
            <w:pPr>
              <w:numPr>
                <w:ilvl w:val="0"/>
                <w:numId w:val="32"/>
              </w:numPr>
              <w:spacing w:before="100" w:beforeAutospacing="1" w:after="100" w:afterAutospacing="1"/>
              <w:rPr>
                <w:rFonts w:ascii="Times New Roman" w:eastAsia="Times New Roman" w:hAnsi="Times New Roman" w:cs="Times New Roman"/>
                <w:sz w:val="24"/>
                <w:szCs w:val="24"/>
              </w:rPr>
            </w:pPr>
            <w:r w:rsidRPr="002761B3">
              <w:rPr>
                <w:rFonts w:ascii="Times New Roman" w:eastAsia="Times New Roman" w:hAnsi="Times New Roman" w:cs="Times New Roman"/>
                <w:sz w:val="24"/>
                <w:szCs w:val="24"/>
              </w:rPr>
              <w:t>examining the scalp</w:t>
            </w:r>
            <w:r>
              <w:rPr>
                <w:rFonts w:ascii="Times New Roman" w:eastAsia="Times New Roman" w:hAnsi="Times New Roman" w:cs="Times New Roman"/>
                <w:sz w:val="24"/>
                <w:szCs w:val="24"/>
              </w:rPr>
              <w:t>-</w:t>
            </w:r>
            <w:r w:rsidRPr="002761B3">
              <w:rPr>
                <w:rFonts w:ascii="Times New Roman" w:eastAsia="Times New Roman" w:hAnsi="Times New Roman" w:cs="Times New Roman"/>
                <w:sz w:val="24"/>
                <w:szCs w:val="24"/>
              </w:rPr>
              <w:t>in service</w:t>
            </w:r>
          </w:p>
          <w:p w14:paraId="07E47BFE" w14:textId="77777777" w:rsidR="005C53DD" w:rsidRPr="002761B3" w:rsidRDefault="005C53DD" w:rsidP="00F847E7">
            <w:pPr>
              <w:ind w:left="149"/>
              <w:rPr>
                <w:rFonts w:ascii="Times New Roman" w:eastAsia="Times New Roman" w:hAnsi="Times New Roman" w:cs="Times New Roman"/>
                <w:sz w:val="24"/>
                <w:szCs w:val="24"/>
              </w:rPr>
            </w:pPr>
            <w:r>
              <w:rPr>
                <w:rFonts w:ascii="Times New Roman" w:eastAsia="Times New Roman" w:hAnsi="Times New Roman" w:cs="Times New Roman"/>
                <w:sz w:val="24"/>
                <w:szCs w:val="24"/>
              </w:rPr>
              <w:t>in-service</w:t>
            </w:r>
          </w:p>
          <w:p w14:paraId="637584BB" w14:textId="77777777" w:rsidR="005C53DD" w:rsidRPr="0026094D" w:rsidRDefault="005C53DD" w:rsidP="00F847E7">
            <w:pPr>
              <w:numPr>
                <w:ilvl w:val="0"/>
                <w:numId w:val="32"/>
              </w:numPr>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shampooing and rinsing thoroughly</w:t>
            </w:r>
          </w:p>
          <w:p w14:paraId="2E71E263" w14:textId="77777777" w:rsidR="005C53DD" w:rsidRPr="0026094D" w:rsidRDefault="005C53DD" w:rsidP="00F847E7">
            <w:pPr>
              <w:numPr>
                <w:ilvl w:val="0"/>
                <w:numId w:val="32"/>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removing tangles</w:t>
            </w:r>
          </w:p>
          <w:p w14:paraId="6206AB62" w14:textId="77777777" w:rsidR="005C53DD" w:rsidRDefault="005C53DD" w:rsidP="00F847E7">
            <w:pPr>
              <w:numPr>
                <w:ilvl w:val="0"/>
                <w:numId w:val="32"/>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parting hair into sections of four or five</w:t>
            </w:r>
          </w:p>
          <w:p w14:paraId="34E9AA04" w14:textId="77777777" w:rsidR="005C53DD" w:rsidRPr="0026094D" w:rsidRDefault="005C53DD" w:rsidP="00F847E7">
            <w:pPr>
              <w:numPr>
                <w:ilvl w:val="0"/>
                <w:numId w:val="32"/>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wearing gloves</w:t>
            </w:r>
          </w:p>
          <w:p w14:paraId="032C2603" w14:textId="77777777" w:rsidR="005C53DD" w:rsidRPr="002B7CA7" w:rsidRDefault="005C53DD" w:rsidP="00F847E7">
            <w:pPr>
              <w:numPr>
                <w:ilvl w:val="0"/>
                <w:numId w:val="32"/>
              </w:numPr>
              <w:spacing w:before="100" w:beforeAutospacing="1" w:after="100" w:afterAutospacing="1"/>
              <w:rPr>
                <w:rFonts w:ascii="Times New Roman" w:eastAsia="Times New Roman" w:hAnsi="Times New Roman" w:cs="Times New Roman"/>
                <w:sz w:val="24"/>
                <w:szCs w:val="24"/>
              </w:rPr>
            </w:pPr>
            <w:r w:rsidRPr="002B7CA7">
              <w:rPr>
                <w:rFonts w:ascii="Times New Roman" w:eastAsia="Times New Roman" w:hAnsi="Times New Roman" w:cs="Times New Roman"/>
                <w:sz w:val="24"/>
                <w:szCs w:val="24"/>
              </w:rPr>
              <w:t>applying ammonium thioglycolate relaxer (i.e., thio)</w:t>
            </w:r>
            <w:r>
              <w:rPr>
                <w:rFonts w:ascii="Times New Roman" w:eastAsia="Times New Roman" w:hAnsi="Times New Roman" w:cs="Times New Roman"/>
                <w:sz w:val="24"/>
                <w:szCs w:val="24"/>
              </w:rPr>
              <w:t xml:space="preserve"> </w:t>
            </w:r>
            <w:r w:rsidRPr="002B7CA7">
              <w:rPr>
                <w:rFonts w:ascii="Times New Roman" w:eastAsia="Times New Roman" w:hAnsi="Times New Roman" w:cs="Times New Roman"/>
                <w:sz w:val="24"/>
                <w:szCs w:val="24"/>
              </w:rPr>
              <w:t>gel or cream</w:t>
            </w:r>
          </w:p>
          <w:p w14:paraId="4FBAEA4D" w14:textId="77777777" w:rsidR="005C53DD" w:rsidRPr="0026094D" w:rsidRDefault="005C53DD" w:rsidP="00F847E7">
            <w:pPr>
              <w:numPr>
                <w:ilvl w:val="0"/>
                <w:numId w:val="32"/>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combing thio gel or cream through the entire head, first with a wide-tooth comb, then a small-tooth comb</w:t>
            </w:r>
          </w:p>
          <w:p w14:paraId="50BB6211" w14:textId="77777777" w:rsidR="005C53DD" w:rsidRPr="0026094D" w:rsidRDefault="005C53DD" w:rsidP="00F847E7">
            <w:pPr>
              <w:numPr>
                <w:ilvl w:val="0"/>
                <w:numId w:val="32"/>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rinsing </w:t>
            </w:r>
            <w:r>
              <w:rPr>
                <w:rFonts w:ascii="Times New Roman" w:eastAsia="Times New Roman" w:hAnsi="Times New Roman" w:cs="Times New Roman"/>
                <w:sz w:val="24"/>
                <w:szCs w:val="24"/>
              </w:rPr>
              <w:t xml:space="preserve">hair </w:t>
            </w:r>
            <w:r w:rsidRPr="0026094D">
              <w:rPr>
                <w:rFonts w:ascii="Times New Roman" w:eastAsia="Times New Roman" w:hAnsi="Times New Roman" w:cs="Times New Roman"/>
                <w:sz w:val="24"/>
                <w:szCs w:val="24"/>
              </w:rPr>
              <w:t xml:space="preserve">with </w:t>
            </w:r>
            <w:r>
              <w:rPr>
                <w:rFonts w:ascii="Times New Roman" w:eastAsia="Times New Roman" w:hAnsi="Times New Roman" w:cs="Times New Roman"/>
                <w:sz w:val="24"/>
                <w:szCs w:val="24"/>
              </w:rPr>
              <w:t>the appropriate water temperature</w:t>
            </w:r>
          </w:p>
          <w:p w14:paraId="3FAE0BB4" w14:textId="77777777" w:rsidR="005C53DD" w:rsidRPr="0026094D" w:rsidRDefault="005C53DD" w:rsidP="00F847E7">
            <w:pPr>
              <w:numPr>
                <w:ilvl w:val="0"/>
                <w:numId w:val="32"/>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sectioning hair into eight or nine sections, sub</w:t>
            </w:r>
            <w:r>
              <w:rPr>
                <w:rFonts w:ascii="Times New Roman" w:eastAsia="Times New Roman" w:hAnsi="Times New Roman" w:cs="Times New Roman"/>
                <w:sz w:val="24"/>
                <w:szCs w:val="24"/>
              </w:rPr>
              <w:t>-</w:t>
            </w:r>
            <w:r w:rsidRPr="0026094D">
              <w:rPr>
                <w:rFonts w:ascii="Times New Roman" w:eastAsia="Times New Roman" w:hAnsi="Times New Roman" w:cs="Times New Roman"/>
                <w:sz w:val="24"/>
                <w:szCs w:val="24"/>
              </w:rPr>
              <w:t>sectioning as you wrap</w:t>
            </w:r>
          </w:p>
          <w:p w14:paraId="1303D6F4" w14:textId="77777777" w:rsidR="005C53DD" w:rsidRPr="0026094D" w:rsidRDefault="005C53DD" w:rsidP="00F847E7">
            <w:pPr>
              <w:numPr>
                <w:ilvl w:val="0"/>
                <w:numId w:val="32"/>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wrapping on </w:t>
            </w:r>
            <w:r>
              <w:rPr>
                <w:rFonts w:ascii="Times New Roman" w:eastAsia="Times New Roman" w:hAnsi="Times New Roman" w:cs="Times New Roman"/>
                <w:sz w:val="24"/>
                <w:szCs w:val="24"/>
              </w:rPr>
              <w:t xml:space="preserve">the </w:t>
            </w:r>
            <w:r w:rsidRPr="0026094D">
              <w:rPr>
                <w:rFonts w:ascii="Times New Roman" w:eastAsia="Times New Roman" w:hAnsi="Times New Roman" w:cs="Times New Roman"/>
                <w:sz w:val="24"/>
                <w:szCs w:val="24"/>
              </w:rPr>
              <w:t>desired rods</w:t>
            </w:r>
          </w:p>
          <w:p w14:paraId="155A0AF6" w14:textId="77777777" w:rsidR="005C53DD" w:rsidRPr="0026094D" w:rsidRDefault="005C53DD" w:rsidP="00F847E7">
            <w:pPr>
              <w:numPr>
                <w:ilvl w:val="0"/>
                <w:numId w:val="32"/>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placing cotton around </w:t>
            </w:r>
            <w:r>
              <w:rPr>
                <w:rFonts w:ascii="Times New Roman" w:eastAsia="Times New Roman" w:hAnsi="Times New Roman" w:cs="Times New Roman"/>
                <w:sz w:val="24"/>
                <w:szCs w:val="24"/>
              </w:rPr>
              <w:t xml:space="preserve">the </w:t>
            </w:r>
            <w:r w:rsidRPr="0026094D">
              <w:rPr>
                <w:rFonts w:ascii="Times New Roman" w:eastAsia="Times New Roman" w:hAnsi="Times New Roman" w:cs="Times New Roman"/>
                <w:sz w:val="24"/>
                <w:szCs w:val="24"/>
              </w:rPr>
              <w:t>hairline</w:t>
            </w:r>
          </w:p>
          <w:p w14:paraId="3A633B4F" w14:textId="77777777" w:rsidR="005C53DD" w:rsidRPr="0026094D" w:rsidRDefault="005C53DD" w:rsidP="00F847E7">
            <w:pPr>
              <w:numPr>
                <w:ilvl w:val="0"/>
                <w:numId w:val="32"/>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applying thio gel or cream</w:t>
            </w:r>
          </w:p>
          <w:p w14:paraId="0BE72B88" w14:textId="77777777" w:rsidR="005C53DD" w:rsidRPr="0026094D" w:rsidRDefault="005C53DD" w:rsidP="00F847E7">
            <w:pPr>
              <w:numPr>
                <w:ilvl w:val="0"/>
                <w:numId w:val="32"/>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covering with </w:t>
            </w:r>
            <w:r>
              <w:rPr>
                <w:rFonts w:ascii="Times New Roman" w:eastAsia="Times New Roman" w:hAnsi="Times New Roman" w:cs="Times New Roman"/>
                <w:sz w:val="24"/>
                <w:szCs w:val="24"/>
              </w:rPr>
              <w:t xml:space="preserve">a </w:t>
            </w:r>
            <w:r w:rsidRPr="0026094D">
              <w:rPr>
                <w:rFonts w:ascii="Times New Roman" w:eastAsia="Times New Roman" w:hAnsi="Times New Roman" w:cs="Times New Roman"/>
                <w:sz w:val="24"/>
                <w:szCs w:val="24"/>
              </w:rPr>
              <w:t>plastic cap</w:t>
            </w:r>
          </w:p>
          <w:p w14:paraId="3E7DAE1D" w14:textId="77777777" w:rsidR="005C53DD" w:rsidRPr="0026094D" w:rsidRDefault="005C53DD" w:rsidP="00F847E7">
            <w:pPr>
              <w:numPr>
                <w:ilvl w:val="0"/>
                <w:numId w:val="32"/>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putting </w:t>
            </w:r>
            <w:r>
              <w:rPr>
                <w:rFonts w:ascii="Times New Roman" w:eastAsia="Times New Roman" w:hAnsi="Times New Roman" w:cs="Times New Roman"/>
                <w:sz w:val="24"/>
                <w:szCs w:val="24"/>
              </w:rPr>
              <w:t xml:space="preserve">the </w:t>
            </w:r>
            <w:r w:rsidRPr="0026094D">
              <w:rPr>
                <w:rFonts w:ascii="Times New Roman" w:eastAsia="Times New Roman" w:hAnsi="Times New Roman" w:cs="Times New Roman"/>
                <w:sz w:val="24"/>
                <w:szCs w:val="24"/>
              </w:rPr>
              <w:t xml:space="preserve">client under </w:t>
            </w:r>
            <w:r>
              <w:rPr>
                <w:rFonts w:ascii="Times New Roman" w:eastAsia="Times New Roman" w:hAnsi="Times New Roman" w:cs="Times New Roman"/>
                <w:sz w:val="24"/>
                <w:szCs w:val="24"/>
              </w:rPr>
              <w:t xml:space="preserve">the </w:t>
            </w:r>
            <w:r w:rsidRPr="0026094D">
              <w:rPr>
                <w:rFonts w:ascii="Times New Roman" w:eastAsia="Times New Roman" w:hAnsi="Times New Roman" w:cs="Times New Roman"/>
                <w:sz w:val="24"/>
                <w:szCs w:val="24"/>
              </w:rPr>
              <w:t>dryer or as</w:t>
            </w:r>
            <w:r>
              <w:rPr>
                <w:rFonts w:ascii="Times New Roman" w:eastAsia="Times New Roman" w:hAnsi="Times New Roman" w:cs="Times New Roman"/>
                <w:sz w:val="24"/>
                <w:szCs w:val="24"/>
              </w:rPr>
              <w:t xml:space="preserve"> </w:t>
            </w:r>
            <w:r w:rsidRPr="0026094D">
              <w:rPr>
                <w:rFonts w:ascii="Times New Roman" w:eastAsia="Times New Roman" w:hAnsi="Times New Roman" w:cs="Times New Roman"/>
                <w:sz w:val="24"/>
                <w:szCs w:val="24"/>
              </w:rPr>
              <w:t>directed by manufacturer</w:t>
            </w:r>
          </w:p>
          <w:p w14:paraId="768D60BA" w14:textId="77777777" w:rsidR="005C53DD" w:rsidRDefault="005C53DD" w:rsidP="00F847E7">
            <w:pPr>
              <w:numPr>
                <w:ilvl w:val="0"/>
                <w:numId w:val="32"/>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taking </w:t>
            </w:r>
            <w:r>
              <w:rPr>
                <w:rFonts w:ascii="Times New Roman" w:eastAsia="Times New Roman" w:hAnsi="Times New Roman" w:cs="Times New Roman"/>
                <w:sz w:val="24"/>
                <w:szCs w:val="24"/>
              </w:rPr>
              <w:t xml:space="preserve">a </w:t>
            </w:r>
            <w:r w:rsidRPr="0026094D">
              <w:rPr>
                <w:rFonts w:ascii="Times New Roman" w:eastAsia="Times New Roman" w:hAnsi="Times New Roman" w:cs="Times New Roman"/>
                <w:sz w:val="24"/>
                <w:szCs w:val="24"/>
              </w:rPr>
              <w:t>test curl</w:t>
            </w:r>
          </w:p>
          <w:p w14:paraId="28C4C9BD" w14:textId="77777777" w:rsidR="005C53DD" w:rsidRPr="0026094D" w:rsidRDefault="005C53DD" w:rsidP="00F847E7">
            <w:pPr>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post-service</w:t>
            </w:r>
          </w:p>
          <w:p w14:paraId="207C2F67" w14:textId="77777777" w:rsidR="005C53DD" w:rsidRPr="00113353" w:rsidRDefault="005C53DD" w:rsidP="00F847E7">
            <w:pPr>
              <w:numPr>
                <w:ilvl w:val="0"/>
                <w:numId w:val="32"/>
              </w:numPr>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rinsing hair again</w:t>
            </w:r>
          </w:p>
          <w:p w14:paraId="573350CB" w14:textId="77777777" w:rsidR="005C53DD" w:rsidRPr="0026094D" w:rsidRDefault="005C53DD" w:rsidP="00F847E7">
            <w:pPr>
              <w:numPr>
                <w:ilvl w:val="0"/>
                <w:numId w:val="32"/>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using prepared neutralizer as directed by the manufacturer</w:t>
            </w:r>
          </w:p>
          <w:p w14:paraId="66AF556F" w14:textId="77777777" w:rsidR="005C53DD" w:rsidRPr="0026094D" w:rsidRDefault="005C53DD" w:rsidP="00F847E7">
            <w:pPr>
              <w:numPr>
                <w:ilvl w:val="0"/>
                <w:numId w:val="32"/>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removing </w:t>
            </w:r>
            <w:r>
              <w:rPr>
                <w:rFonts w:ascii="Times New Roman" w:eastAsia="Times New Roman" w:hAnsi="Times New Roman" w:cs="Times New Roman"/>
                <w:sz w:val="24"/>
                <w:szCs w:val="24"/>
              </w:rPr>
              <w:t xml:space="preserve">the </w:t>
            </w:r>
            <w:r w:rsidRPr="0026094D">
              <w:rPr>
                <w:rFonts w:ascii="Times New Roman" w:eastAsia="Times New Roman" w:hAnsi="Times New Roman" w:cs="Times New Roman"/>
                <w:sz w:val="24"/>
                <w:szCs w:val="24"/>
              </w:rPr>
              <w:t>rods</w:t>
            </w:r>
          </w:p>
          <w:p w14:paraId="6F6D6D6C" w14:textId="77777777" w:rsidR="005C53DD" w:rsidRPr="0026094D" w:rsidRDefault="005C53DD" w:rsidP="00F847E7">
            <w:pPr>
              <w:numPr>
                <w:ilvl w:val="0"/>
                <w:numId w:val="3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rinsing hair </w:t>
            </w:r>
            <w:r w:rsidRPr="0026094D">
              <w:rPr>
                <w:rFonts w:ascii="Times New Roman" w:eastAsia="Times New Roman" w:hAnsi="Times New Roman" w:cs="Times New Roman"/>
                <w:sz w:val="24"/>
                <w:szCs w:val="24"/>
              </w:rPr>
              <w:t xml:space="preserve">with </w:t>
            </w:r>
            <w:r>
              <w:rPr>
                <w:rFonts w:ascii="Times New Roman" w:eastAsia="Times New Roman" w:hAnsi="Times New Roman" w:cs="Times New Roman"/>
                <w:sz w:val="24"/>
                <w:szCs w:val="24"/>
              </w:rPr>
              <w:t>the appropriate water temperature</w:t>
            </w:r>
            <w:r w:rsidRPr="0026094D">
              <w:rPr>
                <w:rFonts w:ascii="Times New Roman" w:eastAsia="Times New Roman" w:hAnsi="Times New Roman" w:cs="Times New Roman"/>
                <w:sz w:val="24"/>
                <w:szCs w:val="24"/>
              </w:rPr>
              <w:t>.</w:t>
            </w:r>
          </w:p>
          <w:p w14:paraId="708FDCC8" w14:textId="77777777" w:rsidR="005C53DD" w:rsidRPr="00731677" w:rsidRDefault="005C53DD" w:rsidP="00F847E7">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72D59230" w14:textId="77777777" w:rsidR="005C53DD" w:rsidRPr="0084059C" w:rsidRDefault="005C53DD" w:rsidP="00F847E7">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06562371" w14:textId="77777777" w:rsidR="005C53DD" w:rsidRPr="0026094D" w:rsidRDefault="005C53DD" w:rsidP="00F847E7">
            <w:pPr>
              <w:numPr>
                <w:ilvl w:val="0"/>
                <w:numId w:val="33"/>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Why is each step of the soft-curl perm process necessary?</w:t>
            </w:r>
          </w:p>
          <w:p w14:paraId="319A5E06" w14:textId="77777777" w:rsidR="005C53DD" w:rsidRPr="0026094D" w:rsidRDefault="005C53DD" w:rsidP="00F847E7">
            <w:pPr>
              <w:numPr>
                <w:ilvl w:val="0"/>
                <w:numId w:val="33"/>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What are the different types of chemical reactions in a salon?</w:t>
            </w:r>
          </w:p>
          <w:p w14:paraId="0A15D9F5" w14:textId="77777777" w:rsidR="005C53DD" w:rsidRPr="0026094D" w:rsidRDefault="005C53DD" w:rsidP="00F847E7">
            <w:pPr>
              <w:numPr>
                <w:ilvl w:val="0"/>
                <w:numId w:val="33"/>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How does </w:t>
            </w:r>
            <w:r>
              <w:rPr>
                <w:rFonts w:ascii="Times New Roman" w:eastAsia="Times New Roman" w:hAnsi="Times New Roman" w:cs="Times New Roman"/>
                <w:sz w:val="24"/>
                <w:szCs w:val="24"/>
              </w:rPr>
              <w:t xml:space="preserve">the </w:t>
            </w:r>
            <w:r w:rsidRPr="0026094D">
              <w:rPr>
                <w:rFonts w:ascii="Times New Roman" w:eastAsia="Times New Roman" w:hAnsi="Times New Roman" w:cs="Times New Roman"/>
                <w:sz w:val="24"/>
                <w:szCs w:val="24"/>
              </w:rPr>
              <w:t xml:space="preserve">pH </w:t>
            </w:r>
            <w:r>
              <w:rPr>
                <w:rFonts w:ascii="Times New Roman" w:eastAsia="Times New Roman" w:hAnsi="Times New Roman" w:cs="Times New Roman"/>
                <w:sz w:val="24"/>
                <w:szCs w:val="24"/>
              </w:rPr>
              <w:t xml:space="preserve">of a chemical </w:t>
            </w:r>
            <w:r w:rsidRPr="0026094D">
              <w:rPr>
                <w:rFonts w:ascii="Times New Roman" w:eastAsia="Times New Roman" w:hAnsi="Times New Roman" w:cs="Times New Roman"/>
                <w:sz w:val="24"/>
                <w:szCs w:val="24"/>
              </w:rPr>
              <w:t>affect</w:t>
            </w:r>
            <w:r>
              <w:rPr>
                <w:rFonts w:ascii="Times New Roman" w:eastAsia="Times New Roman" w:hAnsi="Times New Roman" w:cs="Times New Roman"/>
                <w:sz w:val="24"/>
                <w:szCs w:val="24"/>
              </w:rPr>
              <w:t xml:space="preserve"> the</w:t>
            </w:r>
            <w:r w:rsidRPr="0026094D">
              <w:rPr>
                <w:rFonts w:ascii="Times New Roman" w:eastAsia="Times New Roman" w:hAnsi="Times New Roman" w:cs="Times New Roman"/>
                <w:sz w:val="24"/>
                <w:szCs w:val="24"/>
              </w:rPr>
              <w:t xml:space="preserve"> hair, skin, and nails?</w:t>
            </w:r>
          </w:p>
          <w:p w14:paraId="03575450" w14:textId="77777777" w:rsidR="005C53DD" w:rsidRDefault="005C53DD" w:rsidP="00F847E7">
            <w:pPr>
              <w:numPr>
                <w:ilvl w:val="0"/>
                <w:numId w:val="33"/>
              </w:numPr>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How does the pH of water affect the hair, skin, and nails?</w:t>
            </w:r>
          </w:p>
          <w:p w14:paraId="484A3F67" w14:textId="77777777" w:rsidR="005C53DD" w:rsidRPr="00BF4AC1" w:rsidRDefault="005C53DD" w:rsidP="00F847E7">
            <w:pPr>
              <w:numPr>
                <w:ilvl w:val="0"/>
                <w:numId w:val="33"/>
              </w:numPr>
              <w:rPr>
                <w:rFonts w:ascii="Times New Roman" w:hAnsi="Times New Roman" w:cs="Times New Roman"/>
                <w:sz w:val="24"/>
                <w:szCs w:val="24"/>
              </w:rPr>
            </w:pPr>
            <w:r w:rsidRPr="00BF4AC1">
              <w:rPr>
                <w:rFonts w:ascii="Times New Roman" w:eastAsia="Times New Roman" w:hAnsi="Times New Roman" w:cs="Times New Roman"/>
                <w:sz w:val="24"/>
                <w:szCs w:val="24"/>
              </w:rPr>
              <w:t>How does pH impact disulfide bond restructuring</w:t>
            </w:r>
            <w:r w:rsidRPr="00BF4AC1">
              <w:rPr>
                <w:rFonts w:ascii="Times New Roman" w:hAnsi="Times New Roman" w:cs="Times New Roman"/>
                <w:sz w:val="24"/>
                <w:szCs w:val="24"/>
              </w:rPr>
              <w:t>?</w:t>
            </w:r>
          </w:p>
          <w:p w14:paraId="5A15E289" w14:textId="77777777" w:rsidR="005C53DD" w:rsidRPr="0084059C" w:rsidRDefault="005C53DD" w:rsidP="00F847E7">
            <w:pPr>
              <w:spacing w:before="100" w:beforeAutospacing="1" w:after="100" w:afterAutospacing="1"/>
              <w:rPr>
                <w:rFonts w:ascii="Times New Roman" w:eastAsia="Times New Roman" w:hAnsi="Times New Roman" w:cs="Times New Roman"/>
                <w:b/>
                <w:bCs/>
                <w:sz w:val="24"/>
                <w:szCs w:val="24"/>
              </w:rPr>
            </w:pPr>
          </w:p>
        </w:tc>
        <w:tc>
          <w:tcPr>
            <w:tcW w:w="626" w:type="pct"/>
          </w:tcPr>
          <w:p w14:paraId="14A0819B" w14:textId="636F310D" w:rsidR="005C53DD" w:rsidRPr="00450079" w:rsidRDefault="005C53DD" w:rsidP="00F847E7">
            <w:pPr>
              <w:rPr>
                <w:rFonts w:ascii="Times New Roman" w:eastAsia="Times New Roman" w:hAnsi="Times New Roman" w:cs="Times New Roman"/>
                <w:sz w:val="24"/>
                <w:szCs w:val="24"/>
              </w:rPr>
            </w:pPr>
            <w:r w:rsidRPr="00450079">
              <w:rPr>
                <w:rFonts w:ascii="Times New Roman" w:eastAsia="Times New Roman" w:hAnsi="Times New Roman" w:cs="Times New Roman"/>
                <w:sz w:val="24"/>
                <w:szCs w:val="24"/>
              </w:rPr>
              <w:t>English: 11.RI,</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12.RI</w:t>
            </w:r>
          </w:p>
        </w:tc>
        <w:tc>
          <w:tcPr>
            <w:tcW w:w="697" w:type="pct"/>
            <w:gridSpan w:val="3"/>
          </w:tcPr>
          <w:p w14:paraId="3BB9A95F" w14:textId="77777777" w:rsidR="005C53DD" w:rsidRDefault="005C53DD">
            <w:pPr>
              <w:pStyle w:val="ListParagraph"/>
              <w:numPr>
                <w:ilvl w:val="1"/>
                <w:numId w:val="193"/>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5CA37FB2" w14:textId="77777777" w:rsidR="005C53DD" w:rsidRDefault="005C53DD">
            <w:pPr>
              <w:pStyle w:val="ListParagraph"/>
              <w:numPr>
                <w:ilvl w:val="1"/>
                <w:numId w:val="193"/>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0766B5DF" w14:textId="77777777" w:rsidR="005C53DD" w:rsidRDefault="005C53DD">
            <w:pPr>
              <w:pStyle w:val="ListParagraph"/>
              <w:numPr>
                <w:ilvl w:val="1"/>
                <w:numId w:val="15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Permanent waving and chemical relaxing for all hair types, including textured hair</w:t>
            </w:r>
          </w:p>
          <w:p w14:paraId="0A5BD633" w14:textId="77777777" w:rsidR="005C53DD" w:rsidRDefault="005C53DD">
            <w:pPr>
              <w:pStyle w:val="ListParagraph"/>
              <w:numPr>
                <w:ilvl w:val="2"/>
                <w:numId w:val="15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Chemistry</w:t>
            </w:r>
          </w:p>
          <w:p w14:paraId="0035201F" w14:textId="77777777" w:rsidR="005C53DD" w:rsidRDefault="005C53DD">
            <w:pPr>
              <w:pStyle w:val="ListParagraph"/>
              <w:numPr>
                <w:ilvl w:val="2"/>
                <w:numId w:val="15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111E0494" w14:textId="77777777" w:rsidR="005C53DD" w:rsidRDefault="005C53DD">
            <w:pPr>
              <w:pStyle w:val="ListParagraph"/>
              <w:numPr>
                <w:ilvl w:val="2"/>
                <w:numId w:val="15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47A267E6" w14:textId="77777777" w:rsidR="005C53DD" w:rsidRDefault="005C53DD" w:rsidP="00F847E7">
            <w:pPr>
              <w:pStyle w:val="ListParagraph"/>
              <w:spacing w:before="100" w:beforeAutospacing="1" w:after="100" w:afterAutospacing="1"/>
              <w:ind w:left="740"/>
              <w:rPr>
                <w:rFonts w:ascii="Times New Roman" w:eastAsia="Times New Roman" w:hAnsi="Times New Roman" w:cs="Times New Roman"/>
                <w:sz w:val="24"/>
                <w:szCs w:val="24"/>
              </w:rPr>
            </w:pPr>
          </w:p>
          <w:p w14:paraId="3C78CB5C" w14:textId="77777777" w:rsidR="005C53DD" w:rsidRPr="000B2C5B" w:rsidRDefault="005C53DD">
            <w:pPr>
              <w:pStyle w:val="ListParagraph"/>
              <w:numPr>
                <w:ilvl w:val="0"/>
                <w:numId w:val="15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6C98D6FF" w14:textId="77777777" w:rsidR="005C53DD" w:rsidRPr="006A42C6" w:rsidRDefault="005C53DD" w:rsidP="00F847E7">
            <w:pPr>
              <w:rPr>
                <w:rFonts w:ascii="Times New Roman" w:eastAsia="Times New Roman" w:hAnsi="Times New Roman" w:cs="Times New Roman"/>
                <w:sz w:val="24"/>
                <w:szCs w:val="24"/>
              </w:rPr>
            </w:pPr>
          </w:p>
        </w:tc>
        <w:tc>
          <w:tcPr>
            <w:tcW w:w="575" w:type="pct"/>
          </w:tcPr>
          <w:p w14:paraId="71DCB516" w14:textId="6D39590C" w:rsidR="005C53DD" w:rsidRPr="00066661" w:rsidRDefault="00066661" w:rsidP="00066661">
            <w:pPr>
              <w:spacing w:before="100" w:beforeAutospacing="1" w:after="100" w:afterAutospacing="1"/>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Job Demo A</w:t>
            </w:r>
          </w:p>
        </w:tc>
      </w:tr>
      <w:tr w:rsidR="005C53DD" w:rsidRPr="009C4A1C" w14:paraId="406864EC" w14:textId="3B1BF5D1" w:rsidTr="005C53DD">
        <w:trPr>
          <w:gridAfter w:val="1"/>
          <w:wAfter w:w="49" w:type="pct"/>
        </w:trPr>
        <w:tc>
          <w:tcPr>
            <w:tcW w:w="168" w:type="pct"/>
            <w:shd w:val="clear" w:color="auto" w:fill="FFFFFF" w:themeFill="background1"/>
          </w:tcPr>
          <w:p w14:paraId="3BAD6BC9" w14:textId="1C93563B" w:rsidR="005C53DD" w:rsidRDefault="005C53DD" w:rsidP="000D6BD5">
            <w:pPr>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620" w:type="pct"/>
            <w:shd w:val="clear" w:color="auto" w:fill="FFFFFF" w:themeFill="background1"/>
            <w:tcMar>
              <w:top w:w="43" w:type="dxa"/>
              <w:left w:w="115" w:type="dxa"/>
              <w:bottom w:w="43" w:type="dxa"/>
              <w:right w:w="115" w:type="dxa"/>
            </w:tcMar>
          </w:tcPr>
          <w:p w14:paraId="070CC940" w14:textId="47BBF326" w:rsidR="005C53DD" w:rsidRPr="00140090" w:rsidRDefault="005C53DD" w:rsidP="000D6BD5">
            <w:pPr>
              <w:rPr>
                <w:rFonts w:ascii="Times New Roman" w:eastAsia="Times New Roman" w:hAnsi="Times New Roman" w:cs="Times New Roman"/>
                <w:sz w:val="24"/>
                <w:szCs w:val="24"/>
              </w:rPr>
            </w:pPr>
            <w:r w:rsidRPr="00F42C37">
              <w:rPr>
                <w:rFonts w:ascii="Times New Roman" w:eastAsia="Times New Roman" w:hAnsi="Times New Roman" w:cs="Times New Roman"/>
                <w:sz w:val="24"/>
                <w:szCs w:val="24"/>
              </w:rPr>
              <w:t xml:space="preserve">Complete </w:t>
            </w:r>
            <w:r>
              <w:rPr>
                <w:rFonts w:ascii="Times New Roman" w:eastAsia="Times New Roman" w:hAnsi="Times New Roman" w:cs="Times New Roman"/>
                <w:sz w:val="24"/>
                <w:szCs w:val="24"/>
              </w:rPr>
              <w:t xml:space="preserve">the </w:t>
            </w:r>
            <w:r w:rsidRPr="00F42C37">
              <w:rPr>
                <w:rFonts w:ascii="Times New Roman" w:eastAsia="Times New Roman" w:hAnsi="Times New Roman" w:cs="Times New Roman"/>
                <w:sz w:val="24"/>
                <w:szCs w:val="24"/>
              </w:rPr>
              <w:t xml:space="preserve">client record card for chemical services. </w:t>
            </w:r>
          </w:p>
        </w:tc>
        <w:tc>
          <w:tcPr>
            <w:tcW w:w="1115" w:type="pct"/>
            <w:gridSpan w:val="2"/>
          </w:tcPr>
          <w:p w14:paraId="04D68261" w14:textId="77777777" w:rsidR="005C53DD" w:rsidRPr="0026094D" w:rsidRDefault="005C53DD" w:rsidP="000D6BD5">
            <w:p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Completion should include</w:t>
            </w:r>
          </w:p>
          <w:p w14:paraId="3454852D" w14:textId="77777777" w:rsidR="005C53DD" w:rsidRPr="0026094D" w:rsidRDefault="005C53DD" w:rsidP="000D6BD5">
            <w:pPr>
              <w:numPr>
                <w:ilvl w:val="0"/>
                <w:numId w:val="34"/>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consultation information</w:t>
            </w:r>
          </w:p>
          <w:p w14:paraId="2985E332" w14:textId="77777777" w:rsidR="005C53DD" w:rsidRPr="0026094D" w:rsidRDefault="005C53DD" w:rsidP="000D6BD5">
            <w:pPr>
              <w:numPr>
                <w:ilvl w:val="0"/>
                <w:numId w:val="34"/>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difficulties encountered</w:t>
            </w:r>
          </w:p>
          <w:p w14:paraId="1069B275" w14:textId="77777777" w:rsidR="005C53DD" w:rsidRPr="0026094D" w:rsidRDefault="005C53DD" w:rsidP="000D6BD5">
            <w:pPr>
              <w:numPr>
                <w:ilvl w:val="0"/>
                <w:numId w:val="34"/>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analysis notes</w:t>
            </w:r>
          </w:p>
          <w:p w14:paraId="41EFFC4F" w14:textId="77777777" w:rsidR="005C53DD" w:rsidRPr="0026094D" w:rsidRDefault="005C53DD" w:rsidP="000D6BD5">
            <w:pPr>
              <w:numPr>
                <w:ilvl w:val="0"/>
                <w:numId w:val="34"/>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strand test information</w:t>
            </w:r>
          </w:p>
          <w:p w14:paraId="2EAF3951" w14:textId="77777777" w:rsidR="005C53DD" w:rsidRPr="0026094D" w:rsidRDefault="005C53DD" w:rsidP="000D6BD5">
            <w:pPr>
              <w:numPr>
                <w:ilvl w:val="0"/>
                <w:numId w:val="34"/>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results</w:t>
            </w:r>
          </w:p>
          <w:p w14:paraId="1336B15E" w14:textId="77777777" w:rsidR="005C53DD" w:rsidRPr="0026094D" w:rsidRDefault="005C53DD" w:rsidP="000D6BD5">
            <w:pPr>
              <w:numPr>
                <w:ilvl w:val="0"/>
                <w:numId w:val="34"/>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timing</w:t>
            </w:r>
          </w:p>
          <w:p w14:paraId="343F2DEE" w14:textId="77777777" w:rsidR="005C53DD" w:rsidRPr="0026094D" w:rsidRDefault="005C53DD" w:rsidP="000D6BD5">
            <w:pPr>
              <w:numPr>
                <w:ilvl w:val="0"/>
                <w:numId w:val="34"/>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suggestions for future services. </w:t>
            </w:r>
          </w:p>
          <w:p w14:paraId="10915DD1" w14:textId="77777777" w:rsidR="005C53DD" w:rsidRPr="00731677" w:rsidRDefault="005C53DD" w:rsidP="000D6BD5">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76D1C193" w14:textId="77777777" w:rsidR="005C53DD" w:rsidRPr="0084059C" w:rsidRDefault="005C53DD" w:rsidP="000D6BD5">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67FC147E" w14:textId="77777777" w:rsidR="005C53DD" w:rsidRDefault="005C53DD" w:rsidP="000D6BD5">
            <w:pPr>
              <w:numPr>
                <w:ilvl w:val="0"/>
                <w:numId w:val="3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is a </w:t>
            </w:r>
            <w:r w:rsidRPr="002761B3">
              <w:rPr>
                <w:rFonts w:ascii="Times New Roman" w:eastAsia="Times New Roman" w:hAnsi="Times New Roman" w:cs="Times New Roman"/>
                <w:i/>
                <w:iCs/>
                <w:sz w:val="24"/>
                <w:szCs w:val="24"/>
              </w:rPr>
              <w:t>client release form</w:t>
            </w:r>
            <w:r>
              <w:rPr>
                <w:rFonts w:ascii="Times New Roman" w:eastAsia="Times New Roman" w:hAnsi="Times New Roman" w:cs="Times New Roman"/>
                <w:sz w:val="24"/>
                <w:szCs w:val="24"/>
              </w:rPr>
              <w:t>? Why is it important?</w:t>
            </w:r>
          </w:p>
          <w:p w14:paraId="4CAB1BC9" w14:textId="77777777" w:rsidR="005C53DD" w:rsidRDefault="005C53DD" w:rsidP="000D6BD5">
            <w:pPr>
              <w:numPr>
                <w:ilvl w:val="0"/>
                <w:numId w:val="3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What are the different types of strand tests? What does each test analyze?</w:t>
            </w:r>
          </w:p>
          <w:p w14:paraId="5B55CB14" w14:textId="77777777" w:rsidR="005C53DD" w:rsidRPr="0026094D" w:rsidRDefault="005C53DD" w:rsidP="000D6BD5">
            <w:pPr>
              <w:numPr>
                <w:ilvl w:val="0"/>
                <w:numId w:val="35"/>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Why should the record card include complete information about the client?</w:t>
            </w:r>
          </w:p>
          <w:p w14:paraId="055CAF09" w14:textId="77777777" w:rsidR="005C53DD" w:rsidRPr="0026094D" w:rsidRDefault="005C53DD" w:rsidP="000D6BD5">
            <w:pPr>
              <w:numPr>
                <w:ilvl w:val="0"/>
                <w:numId w:val="35"/>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Why is it important to record all analysis notes, strand test information, results, and timing?</w:t>
            </w:r>
          </w:p>
          <w:p w14:paraId="4FB3ADE8" w14:textId="77777777" w:rsidR="005C53DD" w:rsidRPr="0026094D" w:rsidRDefault="005C53DD" w:rsidP="000D6BD5">
            <w:pPr>
              <w:numPr>
                <w:ilvl w:val="0"/>
                <w:numId w:val="35"/>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Why should suggestions for future services be recorded?</w:t>
            </w:r>
          </w:p>
          <w:p w14:paraId="33C8CBEE" w14:textId="77777777" w:rsidR="005C53DD" w:rsidRPr="0084059C" w:rsidRDefault="005C53DD" w:rsidP="000D6BD5">
            <w:pPr>
              <w:spacing w:before="100" w:beforeAutospacing="1" w:after="100" w:afterAutospacing="1"/>
              <w:rPr>
                <w:rFonts w:ascii="Times New Roman" w:eastAsia="Times New Roman" w:hAnsi="Times New Roman" w:cs="Times New Roman"/>
                <w:b/>
                <w:bCs/>
                <w:sz w:val="24"/>
                <w:szCs w:val="24"/>
              </w:rPr>
            </w:pPr>
          </w:p>
        </w:tc>
        <w:tc>
          <w:tcPr>
            <w:tcW w:w="626" w:type="pct"/>
          </w:tcPr>
          <w:p w14:paraId="39443B5C" w14:textId="3B237B9E" w:rsidR="005C53DD" w:rsidRPr="00450079" w:rsidRDefault="005C53DD" w:rsidP="000D6BD5">
            <w:pPr>
              <w:rPr>
                <w:rFonts w:ascii="Times New Roman" w:eastAsia="Times New Roman" w:hAnsi="Times New Roman" w:cs="Times New Roman"/>
                <w:sz w:val="24"/>
                <w:szCs w:val="24"/>
              </w:rPr>
            </w:pPr>
            <w:r w:rsidRPr="00450079">
              <w:rPr>
                <w:rFonts w:ascii="Times New Roman" w:eastAsia="Times New Roman" w:hAnsi="Times New Roman" w:cs="Times New Roman"/>
                <w:sz w:val="24"/>
                <w:szCs w:val="24"/>
              </w:rPr>
              <w:t>English: 11.C,</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11.LU, 11.W,</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12.C, 12.LU,</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12.W</w:t>
            </w:r>
          </w:p>
        </w:tc>
        <w:tc>
          <w:tcPr>
            <w:tcW w:w="697" w:type="pct"/>
            <w:gridSpan w:val="3"/>
          </w:tcPr>
          <w:p w14:paraId="5B4A2A2C" w14:textId="77777777" w:rsidR="005C53DD" w:rsidRDefault="005C53DD">
            <w:pPr>
              <w:pStyle w:val="ListParagraph"/>
              <w:numPr>
                <w:ilvl w:val="1"/>
                <w:numId w:val="19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Orientation and business topics</w:t>
            </w:r>
          </w:p>
          <w:p w14:paraId="4740C8A7" w14:textId="77777777" w:rsidR="005C53DD" w:rsidRDefault="005C53DD">
            <w:pPr>
              <w:pStyle w:val="ListParagraph"/>
              <w:numPr>
                <w:ilvl w:val="2"/>
                <w:numId w:val="195"/>
              </w:numPr>
              <w:spacing w:before="100" w:beforeAutospacing="1" w:after="100" w:afterAutospacing="1"/>
              <w:ind w:left="761"/>
              <w:rPr>
                <w:rFonts w:ascii="Times New Roman" w:eastAsia="Times New Roman" w:hAnsi="Times New Roman" w:cs="Times New Roman"/>
                <w:sz w:val="24"/>
                <w:szCs w:val="24"/>
              </w:rPr>
            </w:pPr>
            <w:r>
              <w:rPr>
                <w:rFonts w:ascii="Times New Roman" w:eastAsia="Times New Roman" w:hAnsi="Times New Roman" w:cs="Times New Roman"/>
                <w:sz w:val="24"/>
                <w:szCs w:val="24"/>
              </w:rPr>
              <w:t>Client records and confidentiality</w:t>
            </w:r>
          </w:p>
          <w:p w14:paraId="1B5E9360" w14:textId="77777777" w:rsidR="005C53DD" w:rsidRDefault="005C53DD">
            <w:pPr>
              <w:pStyle w:val="ListParagraph"/>
              <w:numPr>
                <w:ilvl w:val="1"/>
                <w:numId w:val="19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Permanent waving and chemical relaxing for all hair types, including textured hair</w:t>
            </w:r>
          </w:p>
          <w:p w14:paraId="16488226" w14:textId="77777777" w:rsidR="005C53DD" w:rsidRDefault="005C53DD">
            <w:pPr>
              <w:pStyle w:val="ListParagraph"/>
              <w:numPr>
                <w:ilvl w:val="2"/>
                <w:numId w:val="170"/>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Chemistry</w:t>
            </w:r>
          </w:p>
          <w:p w14:paraId="76B5AF16" w14:textId="77777777" w:rsidR="005C53DD" w:rsidRDefault="005C53DD">
            <w:pPr>
              <w:pStyle w:val="ListParagraph"/>
              <w:numPr>
                <w:ilvl w:val="2"/>
                <w:numId w:val="170"/>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330AE38B" w14:textId="77777777" w:rsidR="005C53DD" w:rsidRDefault="005C53DD">
            <w:pPr>
              <w:pStyle w:val="ListParagraph"/>
              <w:numPr>
                <w:ilvl w:val="2"/>
                <w:numId w:val="170"/>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43C80B69" w14:textId="77777777" w:rsidR="005C53DD" w:rsidRDefault="005C53DD" w:rsidP="000D6BD5">
            <w:pPr>
              <w:pStyle w:val="ListParagraph"/>
              <w:spacing w:before="100" w:beforeAutospacing="1" w:after="100" w:afterAutospacing="1"/>
              <w:ind w:left="740"/>
              <w:rPr>
                <w:rFonts w:ascii="Times New Roman" w:eastAsia="Times New Roman" w:hAnsi="Times New Roman" w:cs="Times New Roman"/>
                <w:sz w:val="24"/>
                <w:szCs w:val="24"/>
              </w:rPr>
            </w:pPr>
          </w:p>
          <w:p w14:paraId="6C6A92A9" w14:textId="77777777" w:rsidR="005C53DD" w:rsidRPr="000B2C5B" w:rsidRDefault="005C53DD">
            <w:pPr>
              <w:pStyle w:val="ListParagraph"/>
              <w:numPr>
                <w:ilvl w:val="0"/>
                <w:numId w:val="17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I.C, II.A, II.B, II.C, and II.E</w:t>
            </w:r>
          </w:p>
          <w:p w14:paraId="09A6005B" w14:textId="77777777" w:rsidR="005C53DD" w:rsidRPr="006A42C6" w:rsidRDefault="005C53DD" w:rsidP="000D6BD5">
            <w:pPr>
              <w:rPr>
                <w:rFonts w:ascii="Times New Roman" w:eastAsia="Times New Roman" w:hAnsi="Times New Roman" w:cs="Times New Roman"/>
                <w:sz w:val="24"/>
                <w:szCs w:val="24"/>
              </w:rPr>
            </w:pPr>
          </w:p>
        </w:tc>
        <w:tc>
          <w:tcPr>
            <w:tcW w:w="575" w:type="pct"/>
          </w:tcPr>
          <w:p w14:paraId="2E5E2602" w14:textId="77777777" w:rsidR="005C53DD" w:rsidRDefault="00066661" w:rsidP="00066661">
            <w:pPr>
              <w:spacing w:before="100" w:beforeAutospacing="1" w:after="100" w:afterAutospacing="1"/>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Job Demo A</w:t>
            </w:r>
          </w:p>
          <w:p w14:paraId="6CE4E02F" w14:textId="77777777" w:rsidR="00066661" w:rsidRPr="00066661" w:rsidRDefault="00066661" w:rsidP="00066661">
            <w:pPr>
              <w:spacing w:before="100" w:beforeAutospacing="1" w:after="100" w:afterAutospacing="1"/>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Cosmetology Competition</w:t>
            </w:r>
          </w:p>
          <w:p w14:paraId="3AB23143" w14:textId="23795387" w:rsidR="00066661" w:rsidRPr="00066661" w:rsidRDefault="00066661" w:rsidP="00066661">
            <w:pPr>
              <w:spacing w:before="100" w:beforeAutospacing="1" w:after="100" w:afterAutospacing="1"/>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Barbering Competition</w:t>
            </w:r>
          </w:p>
        </w:tc>
      </w:tr>
      <w:tr w:rsidR="005C53DD" w:rsidRPr="009C4A1C" w14:paraId="754187FC" w14:textId="6118A51D" w:rsidTr="005C53DD">
        <w:trPr>
          <w:gridAfter w:val="1"/>
          <w:wAfter w:w="49" w:type="pct"/>
        </w:trPr>
        <w:tc>
          <w:tcPr>
            <w:tcW w:w="168" w:type="pct"/>
            <w:shd w:val="clear" w:color="auto" w:fill="A2A2A2"/>
          </w:tcPr>
          <w:p w14:paraId="7C21A614" w14:textId="77777777" w:rsidR="005C53DD" w:rsidRDefault="005C53DD" w:rsidP="000D6BD5">
            <w:pPr>
              <w:rPr>
                <w:rFonts w:ascii="Times New Roman" w:eastAsia="Times New Roman" w:hAnsi="Times New Roman" w:cs="Times New Roman"/>
                <w:sz w:val="24"/>
                <w:szCs w:val="24"/>
              </w:rPr>
            </w:pPr>
          </w:p>
        </w:tc>
        <w:tc>
          <w:tcPr>
            <w:tcW w:w="620" w:type="pct"/>
            <w:shd w:val="clear" w:color="auto" w:fill="A2A2A2"/>
            <w:tcMar>
              <w:top w:w="43" w:type="dxa"/>
              <w:left w:w="115" w:type="dxa"/>
              <w:bottom w:w="43" w:type="dxa"/>
              <w:right w:w="115" w:type="dxa"/>
            </w:tcMar>
            <w:vAlign w:val="center"/>
          </w:tcPr>
          <w:p w14:paraId="31ED3C3C" w14:textId="5EC10DD2" w:rsidR="005C53DD" w:rsidRPr="00F42C37" w:rsidRDefault="005C53DD" w:rsidP="000D6BD5">
            <w:pPr>
              <w:rPr>
                <w:rFonts w:ascii="Times New Roman" w:eastAsia="Times New Roman" w:hAnsi="Times New Roman" w:cs="Times New Roman"/>
                <w:sz w:val="24"/>
                <w:szCs w:val="24"/>
              </w:rPr>
            </w:pPr>
            <w:r w:rsidRPr="002B0F3D">
              <w:rPr>
                <w:rFonts w:ascii="Times New Roman" w:eastAsia="Times New Roman" w:hAnsi="Times New Roman" w:cs="Times New Roman"/>
                <w:b/>
                <w:bCs/>
                <w:sz w:val="24"/>
                <w:szCs w:val="24"/>
              </w:rPr>
              <w:t>Performing Chemical Relaxing</w:t>
            </w:r>
            <w:r>
              <w:rPr>
                <w:rFonts w:ascii="Times New Roman" w:eastAsia="Times New Roman" w:hAnsi="Times New Roman" w:cs="Times New Roman"/>
                <w:b/>
                <w:bCs/>
                <w:sz w:val="24"/>
                <w:szCs w:val="24"/>
              </w:rPr>
              <w:t xml:space="preserve"> and Straightening</w:t>
            </w:r>
          </w:p>
        </w:tc>
        <w:tc>
          <w:tcPr>
            <w:tcW w:w="1115" w:type="pct"/>
            <w:gridSpan w:val="2"/>
            <w:shd w:val="clear" w:color="auto" w:fill="A2A2A2"/>
          </w:tcPr>
          <w:p w14:paraId="752CA415" w14:textId="77777777" w:rsidR="005C53DD" w:rsidRPr="0026094D" w:rsidRDefault="005C53DD" w:rsidP="000D6BD5">
            <w:pPr>
              <w:spacing w:before="100" w:beforeAutospacing="1" w:after="100" w:afterAutospacing="1"/>
              <w:rPr>
                <w:rFonts w:ascii="Times New Roman" w:eastAsia="Times New Roman" w:hAnsi="Times New Roman" w:cs="Times New Roman"/>
                <w:sz w:val="24"/>
                <w:szCs w:val="24"/>
              </w:rPr>
            </w:pPr>
          </w:p>
        </w:tc>
        <w:tc>
          <w:tcPr>
            <w:tcW w:w="1150" w:type="pct"/>
            <w:gridSpan w:val="3"/>
            <w:shd w:val="clear" w:color="auto" w:fill="A2A2A2"/>
            <w:vAlign w:val="center"/>
          </w:tcPr>
          <w:p w14:paraId="4C9FB51C" w14:textId="77777777" w:rsidR="005C53DD" w:rsidRPr="0084059C" w:rsidRDefault="005C53DD" w:rsidP="000D6BD5">
            <w:pPr>
              <w:spacing w:before="100" w:beforeAutospacing="1" w:after="100" w:afterAutospacing="1"/>
              <w:rPr>
                <w:rFonts w:ascii="Times New Roman" w:eastAsia="Times New Roman" w:hAnsi="Times New Roman" w:cs="Times New Roman"/>
                <w:b/>
                <w:bCs/>
                <w:sz w:val="24"/>
                <w:szCs w:val="24"/>
              </w:rPr>
            </w:pPr>
          </w:p>
        </w:tc>
        <w:tc>
          <w:tcPr>
            <w:tcW w:w="626" w:type="pct"/>
            <w:shd w:val="clear" w:color="auto" w:fill="A2A2A2"/>
          </w:tcPr>
          <w:p w14:paraId="25F3DA33" w14:textId="77777777" w:rsidR="005C53DD" w:rsidRPr="00450079" w:rsidRDefault="005C53DD" w:rsidP="000D6BD5">
            <w:pPr>
              <w:rPr>
                <w:rFonts w:ascii="Times New Roman" w:eastAsia="Times New Roman" w:hAnsi="Times New Roman" w:cs="Times New Roman"/>
                <w:sz w:val="24"/>
                <w:szCs w:val="24"/>
              </w:rPr>
            </w:pPr>
          </w:p>
        </w:tc>
        <w:tc>
          <w:tcPr>
            <w:tcW w:w="697" w:type="pct"/>
            <w:gridSpan w:val="3"/>
            <w:shd w:val="clear" w:color="auto" w:fill="A2A2A2"/>
          </w:tcPr>
          <w:p w14:paraId="1706A701" w14:textId="77777777" w:rsidR="005C53DD" w:rsidRPr="000D6BD5" w:rsidRDefault="005C53DD" w:rsidP="000D6BD5">
            <w:pPr>
              <w:spacing w:before="100" w:beforeAutospacing="1" w:after="100" w:afterAutospacing="1"/>
              <w:rPr>
                <w:rFonts w:ascii="Times New Roman" w:eastAsia="Times New Roman" w:hAnsi="Times New Roman" w:cs="Times New Roman"/>
                <w:sz w:val="24"/>
                <w:szCs w:val="24"/>
              </w:rPr>
            </w:pPr>
          </w:p>
        </w:tc>
        <w:tc>
          <w:tcPr>
            <w:tcW w:w="575" w:type="pct"/>
            <w:shd w:val="clear" w:color="auto" w:fill="A2A2A2"/>
          </w:tcPr>
          <w:p w14:paraId="09833835" w14:textId="77777777" w:rsidR="005C53DD" w:rsidRPr="000D6BD5" w:rsidRDefault="005C53DD" w:rsidP="000D6BD5">
            <w:pPr>
              <w:spacing w:before="100" w:beforeAutospacing="1" w:after="100" w:afterAutospacing="1"/>
              <w:rPr>
                <w:rFonts w:ascii="Times New Roman" w:eastAsia="Times New Roman" w:hAnsi="Times New Roman" w:cs="Times New Roman"/>
                <w:sz w:val="24"/>
                <w:szCs w:val="24"/>
              </w:rPr>
            </w:pPr>
          </w:p>
        </w:tc>
      </w:tr>
      <w:bookmarkEnd w:id="1"/>
      <w:tr w:rsidR="00066661" w:rsidRPr="009C4A1C" w14:paraId="53C74AA6" w14:textId="0A100799" w:rsidTr="005C53DD">
        <w:trPr>
          <w:gridAfter w:val="1"/>
          <w:wAfter w:w="49" w:type="pct"/>
        </w:trPr>
        <w:tc>
          <w:tcPr>
            <w:tcW w:w="168" w:type="pct"/>
            <w:shd w:val="clear" w:color="auto" w:fill="FFFFFF" w:themeFill="background1"/>
          </w:tcPr>
          <w:p w14:paraId="32B80BA0" w14:textId="5FC47570"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620" w:type="pct"/>
            <w:shd w:val="clear" w:color="auto" w:fill="FFFFFF" w:themeFill="background1"/>
            <w:tcMar>
              <w:top w:w="43" w:type="dxa"/>
              <w:left w:w="115" w:type="dxa"/>
              <w:bottom w:w="43" w:type="dxa"/>
              <w:right w:w="115" w:type="dxa"/>
            </w:tcMar>
          </w:tcPr>
          <w:p w14:paraId="59A2C95F" w14:textId="0EDA2301" w:rsidR="00066661" w:rsidRPr="00F42C37" w:rsidRDefault="00066661" w:rsidP="00066661">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Identify straightening and chemical </w:t>
            </w:r>
            <w:r>
              <w:rPr>
                <w:rFonts w:ascii="Times New Roman" w:eastAsia="Times New Roman" w:hAnsi="Times New Roman" w:cs="Times New Roman"/>
                <w:sz w:val="24"/>
                <w:szCs w:val="24"/>
              </w:rPr>
              <w:t>relaxing</w:t>
            </w:r>
            <w:r w:rsidRPr="00585017">
              <w:rPr>
                <w:rFonts w:ascii="Times New Roman" w:eastAsia="Times New Roman" w:hAnsi="Times New Roman" w:cs="Times New Roman"/>
                <w:sz w:val="24"/>
                <w:szCs w:val="24"/>
              </w:rPr>
              <w:t xml:space="preserve"> products. </w:t>
            </w:r>
          </w:p>
        </w:tc>
        <w:tc>
          <w:tcPr>
            <w:tcW w:w="1115" w:type="pct"/>
            <w:gridSpan w:val="2"/>
          </w:tcPr>
          <w:p w14:paraId="617DA49E" w14:textId="77777777"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Identification could include differentiating among the various types of straightening services, such as</w:t>
            </w:r>
          </w:p>
          <w:p w14:paraId="2C2137A3" w14:textId="77777777" w:rsidR="00066661" w:rsidRPr="006F2764" w:rsidRDefault="00066661" w:rsidP="00066661">
            <w:pPr>
              <w:numPr>
                <w:ilvl w:val="0"/>
                <w:numId w:val="85"/>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keratin straightening/smoothing treatments</w:t>
            </w:r>
          </w:p>
          <w:p w14:paraId="116033D2" w14:textId="77777777" w:rsidR="00066661" w:rsidRPr="006F2764" w:rsidRDefault="00066661" w:rsidP="00066661">
            <w:pPr>
              <w:numPr>
                <w:ilvl w:val="0"/>
                <w:numId w:val="85"/>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Japanese thermal straightening</w:t>
            </w:r>
          </w:p>
          <w:p w14:paraId="32B0BD55" w14:textId="77777777" w:rsidR="00066661" w:rsidRPr="006F2764" w:rsidRDefault="00066661" w:rsidP="00066661">
            <w:pPr>
              <w:numPr>
                <w:ilvl w:val="0"/>
                <w:numId w:val="85"/>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ammonium thioglycolate relaxer (i.e., thio)</w:t>
            </w:r>
          </w:p>
          <w:p w14:paraId="415C28A4" w14:textId="77777777" w:rsidR="00066661" w:rsidRPr="006F2764" w:rsidRDefault="00066661" w:rsidP="00066661">
            <w:pPr>
              <w:numPr>
                <w:ilvl w:val="0"/>
                <w:numId w:val="85"/>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hydroxide relaxers.</w:t>
            </w:r>
          </w:p>
          <w:p w14:paraId="55142FF4" w14:textId="77777777" w:rsidR="00066661" w:rsidRPr="0026094D" w:rsidRDefault="00066661" w:rsidP="00066661">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078FEF5A"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7E5A7D96" w14:textId="77777777" w:rsidR="00066661" w:rsidRPr="000D6BD5" w:rsidRDefault="00066661" w:rsidP="00066661">
            <w:pPr>
              <w:numPr>
                <w:ilvl w:val="0"/>
                <w:numId w:val="86"/>
              </w:numPr>
              <w:spacing w:before="100" w:beforeAutospacing="1" w:after="100" w:afterAutospacing="1"/>
              <w:rPr>
                <w:rFonts w:ascii="Times New Roman" w:eastAsia="Times New Roman" w:hAnsi="Times New Roman" w:cs="Times New Roman"/>
                <w:b/>
                <w:bCs/>
                <w:sz w:val="24"/>
                <w:szCs w:val="24"/>
              </w:rPr>
            </w:pPr>
            <w:r w:rsidRPr="006F2764">
              <w:rPr>
                <w:rFonts w:ascii="Times New Roman" w:eastAsia="Times New Roman" w:hAnsi="Times New Roman" w:cs="Times New Roman"/>
                <w:sz w:val="24"/>
                <w:szCs w:val="24"/>
              </w:rPr>
              <w:t>What are the advantages and disadvantages of using current straighteners?</w:t>
            </w:r>
          </w:p>
          <w:p w14:paraId="028099CE" w14:textId="76A04A97" w:rsidR="00066661" w:rsidRPr="0084059C" w:rsidRDefault="00066661" w:rsidP="00066661">
            <w:pPr>
              <w:numPr>
                <w:ilvl w:val="0"/>
                <w:numId w:val="86"/>
              </w:numPr>
              <w:spacing w:before="100" w:beforeAutospacing="1" w:after="100" w:afterAutospacing="1"/>
              <w:rPr>
                <w:rFonts w:ascii="Times New Roman" w:eastAsia="Times New Roman" w:hAnsi="Times New Roman" w:cs="Times New Roman"/>
                <w:b/>
                <w:bCs/>
                <w:sz w:val="24"/>
                <w:szCs w:val="24"/>
              </w:rPr>
            </w:pPr>
            <w:r w:rsidRPr="006F2764">
              <w:rPr>
                <w:rFonts w:ascii="Times New Roman" w:eastAsia="Times New Roman" w:hAnsi="Times New Roman" w:cs="Times New Roman"/>
                <w:sz w:val="24"/>
                <w:szCs w:val="24"/>
              </w:rPr>
              <w:t>Can these products be used with other straightening services? Why, or why not?</w:t>
            </w:r>
          </w:p>
        </w:tc>
        <w:tc>
          <w:tcPr>
            <w:tcW w:w="626" w:type="pct"/>
          </w:tcPr>
          <w:p w14:paraId="1A993879" w14:textId="33C43E44" w:rsidR="00066661" w:rsidRPr="00450079" w:rsidRDefault="00066661" w:rsidP="00066661">
            <w:pPr>
              <w:rPr>
                <w:rFonts w:ascii="Times New Roman" w:eastAsia="Times New Roman" w:hAnsi="Times New Roman" w:cs="Times New Roman"/>
                <w:sz w:val="24"/>
                <w:szCs w:val="24"/>
              </w:rPr>
            </w:pPr>
            <w:r w:rsidRPr="00450079">
              <w:rPr>
                <w:rFonts w:ascii="Times New Roman" w:eastAsia="Times New Roman" w:hAnsi="Times New Roman" w:cs="Times New Roman"/>
                <w:sz w:val="24"/>
                <w:szCs w:val="24"/>
              </w:rPr>
              <w:t>English: 11.RI,</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12.RI</w:t>
            </w:r>
          </w:p>
        </w:tc>
        <w:tc>
          <w:tcPr>
            <w:tcW w:w="697" w:type="pct"/>
            <w:gridSpan w:val="3"/>
          </w:tcPr>
          <w:p w14:paraId="0A95932B" w14:textId="77777777" w:rsidR="00066661" w:rsidRDefault="00066661" w:rsidP="00066661">
            <w:pPr>
              <w:pStyle w:val="ListParagraph"/>
              <w:numPr>
                <w:ilvl w:val="1"/>
                <w:numId w:val="160"/>
              </w:numPr>
              <w:ind w:left="47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273B91A5" w14:textId="77777777" w:rsidR="00066661" w:rsidRDefault="00066661" w:rsidP="00066661">
            <w:pPr>
              <w:pStyle w:val="ListParagraph"/>
              <w:numPr>
                <w:ilvl w:val="1"/>
                <w:numId w:val="160"/>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334F232F" w14:textId="77777777" w:rsidR="00066661" w:rsidRDefault="00066661" w:rsidP="00066661">
            <w:pPr>
              <w:pStyle w:val="ListParagraph"/>
              <w:numPr>
                <w:ilvl w:val="1"/>
                <w:numId w:val="159"/>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Permanent waving and chemical relaxing for all hair types, including textured hair</w:t>
            </w:r>
          </w:p>
          <w:p w14:paraId="7E059D69" w14:textId="77777777" w:rsidR="00066661" w:rsidRDefault="00066661" w:rsidP="00066661">
            <w:pPr>
              <w:pStyle w:val="ListParagraph"/>
              <w:numPr>
                <w:ilvl w:val="2"/>
                <w:numId w:val="159"/>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Chemistry</w:t>
            </w:r>
          </w:p>
          <w:p w14:paraId="3874AF18" w14:textId="77777777" w:rsidR="00066661" w:rsidRDefault="00066661" w:rsidP="00066661">
            <w:pPr>
              <w:pStyle w:val="ListParagraph"/>
              <w:numPr>
                <w:ilvl w:val="2"/>
                <w:numId w:val="159"/>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6F6DFF90" w14:textId="77777777" w:rsidR="00066661" w:rsidRDefault="00066661" w:rsidP="00066661">
            <w:pPr>
              <w:pStyle w:val="ListParagraph"/>
              <w:numPr>
                <w:ilvl w:val="2"/>
                <w:numId w:val="159"/>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69F21AF7" w14:textId="77777777" w:rsidR="00066661" w:rsidRDefault="00066661" w:rsidP="00066661">
            <w:pPr>
              <w:pStyle w:val="ListParagraph"/>
              <w:ind w:left="470"/>
              <w:rPr>
                <w:rFonts w:ascii="Times New Roman" w:eastAsia="Times New Roman" w:hAnsi="Times New Roman" w:cs="Times New Roman"/>
                <w:sz w:val="24"/>
                <w:szCs w:val="24"/>
              </w:rPr>
            </w:pPr>
          </w:p>
          <w:p w14:paraId="0801660D" w14:textId="77777777" w:rsidR="00066661" w:rsidRPr="000B2C5B" w:rsidRDefault="00066661" w:rsidP="00066661">
            <w:pPr>
              <w:pStyle w:val="ListParagraph"/>
              <w:numPr>
                <w:ilvl w:val="0"/>
                <w:numId w:val="159"/>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03183C20" w14:textId="77777777" w:rsidR="00066661" w:rsidRPr="000D6BD5" w:rsidRDefault="00066661" w:rsidP="00066661">
            <w:pPr>
              <w:spacing w:before="100" w:beforeAutospacing="1" w:after="100" w:afterAutospacing="1"/>
              <w:rPr>
                <w:rFonts w:ascii="Times New Roman" w:eastAsia="Times New Roman" w:hAnsi="Times New Roman" w:cs="Times New Roman"/>
                <w:sz w:val="24"/>
                <w:szCs w:val="24"/>
              </w:rPr>
            </w:pPr>
          </w:p>
        </w:tc>
        <w:tc>
          <w:tcPr>
            <w:tcW w:w="575" w:type="pct"/>
          </w:tcPr>
          <w:p w14:paraId="240030DB" w14:textId="5B890303" w:rsidR="00066661" w:rsidRPr="00066661" w:rsidRDefault="00066661" w:rsidP="00066661">
            <w:pPr>
              <w:rPr>
                <w:rFonts w:ascii="Times New Roman" w:eastAsia="Times New Roman" w:hAnsi="Times New Roman" w:cs="Times New Roman"/>
                <w:sz w:val="24"/>
                <w:szCs w:val="24"/>
              </w:rPr>
            </w:pPr>
            <w:r w:rsidRPr="006F36CC">
              <w:rPr>
                <w:rFonts w:ascii="Times New Roman" w:eastAsia="Times New Roman" w:hAnsi="Times New Roman" w:cs="Times New Roman"/>
                <w:sz w:val="24"/>
                <w:szCs w:val="24"/>
              </w:rPr>
              <w:t>Job Demo A</w:t>
            </w:r>
          </w:p>
        </w:tc>
      </w:tr>
      <w:tr w:rsidR="00066661" w:rsidRPr="009C4A1C" w14:paraId="678BE4BD" w14:textId="365F04D8" w:rsidTr="005C53DD">
        <w:trPr>
          <w:gridAfter w:val="1"/>
          <w:wAfter w:w="49" w:type="pct"/>
        </w:trPr>
        <w:tc>
          <w:tcPr>
            <w:tcW w:w="168" w:type="pct"/>
            <w:shd w:val="clear" w:color="auto" w:fill="FFFFFF" w:themeFill="background1"/>
          </w:tcPr>
          <w:p w14:paraId="2F9B30BA" w14:textId="36BD5162"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73</w:t>
            </w:r>
          </w:p>
        </w:tc>
        <w:tc>
          <w:tcPr>
            <w:tcW w:w="620" w:type="pct"/>
            <w:shd w:val="clear" w:color="auto" w:fill="FFFFFF" w:themeFill="background1"/>
            <w:tcMar>
              <w:top w:w="43" w:type="dxa"/>
              <w:left w:w="115" w:type="dxa"/>
              <w:bottom w:w="43" w:type="dxa"/>
              <w:right w:w="115" w:type="dxa"/>
            </w:tcMar>
          </w:tcPr>
          <w:p w14:paraId="6FA92882" w14:textId="1357F648" w:rsidR="00066661" w:rsidRPr="00F42C37" w:rsidRDefault="00066661" w:rsidP="00066661">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Analyze </w:t>
            </w:r>
            <w:r>
              <w:rPr>
                <w:rFonts w:ascii="Times New Roman" w:eastAsia="Times New Roman" w:hAnsi="Times New Roman" w:cs="Times New Roman"/>
                <w:sz w:val="24"/>
                <w:szCs w:val="24"/>
              </w:rPr>
              <w:t xml:space="preserve">the </w:t>
            </w:r>
            <w:r w:rsidRPr="00585017">
              <w:rPr>
                <w:rFonts w:ascii="Times New Roman" w:eastAsia="Times New Roman" w:hAnsi="Times New Roman" w:cs="Times New Roman"/>
                <w:sz w:val="24"/>
                <w:szCs w:val="24"/>
              </w:rPr>
              <w:t xml:space="preserve">hair </w:t>
            </w:r>
            <w:r>
              <w:rPr>
                <w:rFonts w:ascii="Times New Roman" w:eastAsia="Times New Roman" w:hAnsi="Times New Roman" w:cs="Times New Roman"/>
                <w:sz w:val="24"/>
                <w:szCs w:val="24"/>
              </w:rPr>
              <w:t>before</w:t>
            </w:r>
            <w:r w:rsidRPr="00585017">
              <w:rPr>
                <w:rFonts w:ascii="Times New Roman" w:eastAsia="Times New Roman" w:hAnsi="Times New Roman" w:cs="Times New Roman"/>
                <w:sz w:val="24"/>
                <w:szCs w:val="24"/>
              </w:rPr>
              <w:t xml:space="preserve"> straightening it. </w:t>
            </w:r>
          </w:p>
        </w:tc>
        <w:tc>
          <w:tcPr>
            <w:tcW w:w="1115" w:type="pct"/>
            <w:gridSpan w:val="2"/>
          </w:tcPr>
          <w:p w14:paraId="37CF4B45" w14:textId="77777777"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Analysis should include</w:t>
            </w:r>
          </w:p>
          <w:p w14:paraId="26875934" w14:textId="77777777" w:rsidR="00066661" w:rsidRPr="006F2764" w:rsidRDefault="00066661" w:rsidP="00066661">
            <w:pPr>
              <w:numPr>
                <w:ilvl w:val="0"/>
                <w:numId w:val="87"/>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testing for porosity</w:t>
            </w:r>
          </w:p>
          <w:p w14:paraId="3175F024" w14:textId="77777777" w:rsidR="00066661" w:rsidRPr="006F2764" w:rsidRDefault="00066661" w:rsidP="00066661">
            <w:pPr>
              <w:numPr>
                <w:ilvl w:val="0"/>
                <w:numId w:val="87"/>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testing for texture</w:t>
            </w:r>
          </w:p>
          <w:p w14:paraId="148A5D2A" w14:textId="77777777" w:rsidR="00066661" w:rsidRPr="006F2764" w:rsidRDefault="00066661" w:rsidP="00066661">
            <w:pPr>
              <w:numPr>
                <w:ilvl w:val="0"/>
                <w:numId w:val="87"/>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determining density</w:t>
            </w:r>
          </w:p>
          <w:p w14:paraId="1B24BDB2" w14:textId="77777777" w:rsidR="00066661" w:rsidRPr="006F2764" w:rsidRDefault="00066661" w:rsidP="00066661">
            <w:pPr>
              <w:numPr>
                <w:ilvl w:val="0"/>
                <w:numId w:val="87"/>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testing for elasticity</w:t>
            </w:r>
          </w:p>
          <w:p w14:paraId="6B8E1A4C" w14:textId="77777777" w:rsidR="00066661" w:rsidRPr="006F2764" w:rsidRDefault="00066661" w:rsidP="00066661">
            <w:pPr>
              <w:numPr>
                <w:ilvl w:val="0"/>
                <w:numId w:val="87"/>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identifying growth pattern.</w:t>
            </w:r>
          </w:p>
          <w:p w14:paraId="4783F45E" w14:textId="77777777" w:rsidR="00066661" w:rsidRPr="0026094D" w:rsidRDefault="00066661" w:rsidP="00066661">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4593BE22"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4FF2072D" w14:textId="77777777" w:rsidR="00066661" w:rsidRPr="006F2764" w:rsidRDefault="00066661" w:rsidP="00066661">
            <w:pPr>
              <w:numPr>
                <w:ilvl w:val="0"/>
                <w:numId w:val="88"/>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What procedure is used to test for porosity?</w:t>
            </w:r>
          </w:p>
          <w:p w14:paraId="2CAB8061" w14:textId="77777777" w:rsidR="00066661" w:rsidRPr="000D6BD5" w:rsidRDefault="00066661" w:rsidP="00066661">
            <w:pPr>
              <w:numPr>
                <w:ilvl w:val="0"/>
                <w:numId w:val="88"/>
              </w:numPr>
              <w:spacing w:before="100" w:beforeAutospacing="1" w:after="100" w:afterAutospacing="1"/>
              <w:rPr>
                <w:rFonts w:ascii="Times New Roman" w:eastAsia="Times New Roman" w:hAnsi="Times New Roman" w:cs="Times New Roman"/>
                <w:b/>
                <w:bCs/>
                <w:sz w:val="24"/>
                <w:szCs w:val="24"/>
              </w:rPr>
            </w:pPr>
            <w:r w:rsidRPr="006F2764">
              <w:rPr>
                <w:rFonts w:ascii="Times New Roman" w:eastAsia="Times New Roman" w:hAnsi="Times New Roman" w:cs="Times New Roman"/>
                <w:sz w:val="24"/>
                <w:szCs w:val="24"/>
              </w:rPr>
              <w:t>What procedure is used to find the growth pattern of a client's hair?</w:t>
            </w:r>
          </w:p>
          <w:p w14:paraId="2C429EC7" w14:textId="27380F31" w:rsidR="00066661" w:rsidRPr="0084059C" w:rsidRDefault="00066661" w:rsidP="00066661">
            <w:pPr>
              <w:numPr>
                <w:ilvl w:val="0"/>
                <w:numId w:val="88"/>
              </w:numPr>
              <w:spacing w:before="100" w:beforeAutospacing="1" w:after="100" w:afterAutospacing="1"/>
              <w:rPr>
                <w:rFonts w:ascii="Times New Roman" w:eastAsia="Times New Roman" w:hAnsi="Times New Roman" w:cs="Times New Roman"/>
                <w:b/>
                <w:bCs/>
                <w:sz w:val="24"/>
                <w:szCs w:val="24"/>
              </w:rPr>
            </w:pPr>
            <w:r w:rsidRPr="006F2764">
              <w:rPr>
                <w:rFonts w:ascii="Times New Roman" w:eastAsia="Times New Roman" w:hAnsi="Times New Roman" w:cs="Times New Roman"/>
                <w:sz w:val="24"/>
                <w:szCs w:val="24"/>
              </w:rPr>
              <w:t>Why is testing for elasticity important before performing a chemical service?</w:t>
            </w:r>
          </w:p>
        </w:tc>
        <w:tc>
          <w:tcPr>
            <w:tcW w:w="626" w:type="pct"/>
          </w:tcPr>
          <w:p w14:paraId="12D20FF6" w14:textId="5FCF051C" w:rsidR="00066661" w:rsidRPr="00450079" w:rsidRDefault="00066661" w:rsidP="00066661">
            <w:pPr>
              <w:rPr>
                <w:rFonts w:ascii="Times New Roman" w:eastAsia="Times New Roman" w:hAnsi="Times New Roman" w:cs="Times New Roman"/>
                <w:sz w:val="24"/>
                <w:szCs w:val="24"/>
              </w:rPr>
            </w:pPr>
            <w:r w:rsidRPr="00450079">
              <w:rPr>
                <w:rFonts w:ascii="Times New Roman" w:eastAsia="Times New Roman" w:hAnsi="Times New Roman" w:cs="Times New Roman"/>
                <w:sz w:val="24"/>
                <w:szCs w:val="24"/>
              </w:rPr>
              <w:t>English: 11.C,</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12.C</w:t>
            </w:r>
          </w:p>
        </w:tc>
        <w:tc>
          <w:tcPr>
            <w:tcW w:w="697" w:type="pct"/>
            <w:gridSpan w:val="3"/>
          </w:tcPr>
          <w:p w14:paraId="2403E781" w14:textId="77777777" w:rsidR="00066661" w:rsidRDefault="00066661" w:rsidP="00066661">
            <w:pPr>
              <w:pStyle w:val="ListParagraph"/>
              <w:numPr>
                <w:ilvl w:val="1"/>
                <w:numId w:val="161"/>
              </w:numPr>
              <w:ind w:left="47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44D4FBA8" w14:textId="77777777" w:rsidR="00066661" w:rsidRDefault="00066661" w:rsidP="00066661">
            <w:pPr>
              <w:pStyle w:val="ListParagraph"/>
              <w:numPr>
                <w:ilvl w:val="1"/>
                <w:numId w:val="161"/>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39C733EC" w14:textId="77777777" w:rsidR="00066661" w:rsidRDefault="00066661" w:rsidP="00066661">
            <w:pPr>
              <w:pStyle w:val="ListParagraph"/>
              <w:numPr>
                <w:ilvl w:val="1"/>
                <w:numId w:val="159"/>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Permanent waving and chemical relaxing for all hair types, including textured hair</w:t>
            </w:r>
          </w:p>
          <w:p w14:paraId="2A1FC10C" w14:textId="77777777" w:rsidR="00066661" w:rsidRDefault="00066661" w:rsidP="00066661">
            <w:pPr>
              <w:pStyle w:val="ListParagraph"/>
              <w:numPr>
                <w:ilvl w:val="2"/>
                <w:numId w:val="159"/>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Chemistry</w:t>
            </w:r>
          </w:p>
          <w:p w14:paraId="1F3DBACF" w14:textId="77777777" w:rsidR="00066661" w:rsidRDefault="00066661" w:rsidP="00066661">
            <w:pPr>
              <w:pStyle w:val="ListParagraph"/>
              <w:numPr>
                <w:ilvl w:val="2"/>
                <w:numId w:val="159"/>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1E345BB0" w14:textId="77777777" w:rsidR="00066661" w:rsidRDefault="00066661" w:rsidP="00066661">
            <w:pPr>
              <w:pStyle w:val="ListParagraph"/>
              <w:numPr>
                <w:ilvl w:val="2"/>
                <w:numId w:val="159"/>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59AE2329" w14:textId="77777777" w:rsidR="00066661" w:rsidRDefault="00066661" w:rsidP="00066661">
            <w:pPr>
              <w:pStyle w:val="ListParagraph"/>
              <w:ind w:left="470"/>
              <w:rPr>
                <w:rFonts w:ascii="Times New Roman" w:eastAsia="Times New Roman" w:hAnsi="Times New Roman" w:cs="Times New Roman"/>
                <w:sz w:val="24"/>
                <w:szCs w:val="24"/>
              </w:rPr>
            </w:pPr>
          </w:p>
          <w:p w14:paraId="0887CCE4" w14:textId="77777777" w:rsidR="00066661" w:rsidRPr="000B2C5B" w:rsidRDefault="00066661" w:rsidP="00066661">
            <w:pPr>
              <w:pStyle w:val="ListParagraph"/>
              <w:numPr>
                <w:ilvl w:val="0"/>
                <w:numId w:val="159"/>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1FBB17C7" w14:textId="77777777" w:rsidR="00066661" w:rsidRPr="000D6BD5" w:rsidRDefault="00066661" w:rsidP="00066661">
            <w:pPr>
              <w:spacing w:before="100" w:beforeAutospacing="1" w:after="100" w:afterAutospacing="1"/>
              <w:rPr>
                <w:rFonts w:ascii="Times New Roman" w:eastAsia="Times New Roman" w:hAnsi="Times New Roman" w:cs="Times New Roman"/>
                <w:sz w:val="24"/>
                <w:szCs w:val="24"/>
              </w:rPr>
            </w:pPr>
          </w:p>
        </w:tc>
        <w:tc>
          <w:tcPr>
            <w:tcW w:w="575" w:type="pct"/>
          </w:tcPr>
          <w:p w14:paraId="7649B0A7" w14:textId="413948C8"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Job Demo A</w:t>
            </w:r>
          </w:p>
        </w:tc>
      </w:tr>
      <w:tr w:rsidR="00066661" w:rsidRPr="009C4A1C" w14:paraId="2BC4E7BF" w14:textId="040ADCE0" w:rsidTr="005C53DD">
        <w:trPr>
          <w:gridAfter w:val="1"/>
          <w:wAfter w:w="49" w:type="pct"/>
        </w:trPr>
        <w:tc>
          <w:tcPr>
            <w:tcW w:w="168" w:type="pct"/>
            <w:shd w:val="clear" w:color="auto" w:fill="FFFFFF" w:themeFill="background1"/>
          </w:tcPr>
          <w:p w14:paraId="0D12365B" w14:textId="25F56D6F"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74</w:t>
            </w:r>
          </w:p>
        </w:tc>
        <w:tc>
          <w:tcPr>
            <w:tcW w:w="620" w:type="pct"/>
            <w:shd w:val="clear" w:color="auto" w:fill="FFFFFF" w:themeFill="background1"/>
            <w:tcMar>
              <w:top w:w="43" w:type="dxa"/>
              <w:left w:w="115" w:type="dxa"/>
              <w:bottom w:w="43" w:type="dxa"/>
              <w:right w:w="115" w:type="dxa"/>
            </w:tcMar>
          </w:tcPr>
          <w:p w14:paraId="0EBC016D" w14:textId="5373F6E4" w:rsidR="00066661" w:rsidRPr="00F42C37" w:rsidRDefault="00066661" w:rsidP="00066661">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Examine </w:t>
            </w:r>
            <w:r>
              <w:rPr>
                <w:rFonts w:ascii="Times New Roman" w:eastAsia="Times New Roman" w:hAnsi="Times New Roman" w:cs="Times New Roman"/>
                <w:sz w:val="24"/>
                <w:szCs w:val="24"/>
              </w:rPr>
              <w:t xml:space="preserve">the </w:t>
            </w:r>
            <w:r w:rsidRPr="00585017">
              <w:rPr>
                <w:rFonts w:ascii="Times New Roman" w:eastAsia="Times New Roman" w:hAnsi="Times New Roman" w:cs="Times New Roman"/>
                <w:sz w:val="24"/>
                <w:szCs w:val="24"/>
              </w:rPr>
              <w:t xml:space="preserve">scalp. </w:t>
            </w:r>
          </w:p>
        </w:tc>
        <w:tc>
          <w:tcPr>
            <w:tcW w:w="1115" w:type="pct"/>
            <w:gridSpan w:val="2"/>
          </w:tcPr>
          <w:p w14:paraId="22D3722E" w14:textId="77777777"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Examination should include checking for</w:t>
            </w:r>
          </w:p>
          <w:p w14:paraId="24D01106" w14:textId="77777777" w:rsidR="00066661" w:rsidRPr="006F2764" w:rsidRDefault="00066661" w:rsidP="00066661">
            <w:pPr>
              <w:numPr>
                <w:ilvl w:val="0"/>
                <w:numId w:val="89"/>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abrasions</w:t>
            </w:r>
          </w:p>
          <w:p w14:paraId="5D29E380" w14:textId="77777777" w:rsidR="00066661" w:rsidRPr="006F2764" w:rsidRDefault="00066661" w:rsidP="00066661">
            <w:pPr>
              <w:numPr>
                <w:ilvl w:val="0"/>
                <w:numId w:val="89"/>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irritations/sensitivities</w:t>
            </w:r>
          </w:p>
          <w:p w14:paraId="2B099AEA" w14:textId="77777777" w:rsidR="00066661" w:rsidRPr="006F2764" w:rsidRDefault="00066661" w:rsidP="00066661">
            <w:pPr>
              <w:numPr>
                <w:ilvl w:val="0"/>
                <w:numId w:val="89"/>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disorders</w:t>
            </w:r>
          </w:p>
          <w:p w14:paraId="2A88CEB0" w14:textId="77777777" w:rsidR="00066661" w:rsidRPr="006F2764" w:rsidRDefault="00066661" w:rsidP="00066661">
            <w:pPr>
              <w:numPr>
                <w:ilvl w:val="0"/>
                <w:numId w:val="89"/>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diseases.</w:t>
            </w:r>
          </w:p>
          <w:p w14:paraId="5D8F6732" w14:textId="77777777" w:rsidR="00066661" w:rsidRPr="0026094D" w:rsidRDefault="00066661" w:rsidP="00066661">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5D6DFAF2"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6788419B" w14:textId="77777777" w:rsidR="00066661" w:rsidRPr="000D6BD5" w:rsidRDefault="00066661" w:rsidP="00066661">
            <w:pPr>
              <w:numPr>
                <w:ilvl w:val="0"/>
                <w:numId w:val="90"/>
              </w:numPr>
              <w:spacing w:before="100" w:beforeAutospacing="1" w:after="100" w:afterAutospacing="1"/>
              <w:rPr>
                <w:rFonts w:ascii="Times New Roman" w:eastAsia="Times New Roman" w:hAnsi="Times New Roman" w:cs="Times New Roman"/>
                <w:b/>
                <w:bCs/>
                <w:sz w:val="24"/>
                <w:szCs w:val="24"/>
              </w:rPr>
            </w:pPr>
            <w:r w:rsidRPr="006F2764">
              <w:rPr>
                <w:rFonts w:ascii="Times New Roman" w:eastAsia="Times New Roman" w:hAnsi="Times New Roman" w:cs="Times New Roman"/>
                <w:sz w:val="24"/>
                <w:szCs w:val="24"/>
              </w:rPr>
              <w:t>What should be done if scalp abrasions are found in the examination?</w:t>
            </w:r>
          </w:p>
          <w:p w14:paraId="6176D6A2" w14:textId="5A937F52" w:rsidR="00066661" w:rsidRPr="0084059C" w:rsidRDefault="00066661" w:rsidP="00066661">
            <w:pPr>
              <w:numPr>
                <w:ilvl w:val="0"/>
                <w:numId w:val="90"/>
              </w:numPr>
              <w:spacing w:before="100" w:beforeAutospacing="1" w:after="100" w:afterAutospacing="1"/>
              <w:rPr>
                <w:rFonts w:ascii="Times New Roman" w:eastAsia="Times New Roman" w:hAnsi="Times New Roman" w:cs="Times New Roman"/>
                <w:b/>
                <w:bCs/>
                <w:sz w:val="24"/>
                <w:szCs w:val="24"/>
              </w:rPr>
            </w:pPr>
            <w:r w:rsidRPr="006F2764">
              <w:rPr>
                <w:rFonts w:ascii="Times New Roman" w:eastAsia="Times New Roman" w:hAnsi="Times New Roman" w:cs="Times New Roman"/>
                <w:sz w:val="24"/>
                <w:szCs w:val="24"/>
              </w:rPr>
              <w:t>What is meant by a </w:t>
            </w:r>
            <w:r w:rsidRPr="006F2764">
              <w:rPr>
                <w:rFonts w:ascii="Times New Roman" w:eastAsia="Times New Roman" w:hAnsi="Times New Roman" w:cs="Times New Roman"/>
                <w:i/>
                <w:iCs/>
                <w:sz w:val="24"/>
                <w:szCs w:val="24"/>
              </w:rPr>
              <w:t>normal</w:t>
            </w:r>
            <w:r w:rsidRPr="006F2764">
              <w:rPr>
                <w:rFonts w:ascii="Times New Roman" w:eastAsia="Times New Roman" w:hAnsi="Times New Roman" w:cs="Times New Roman"/>
                <w:sz w:val="24"/>
                <w:szCs w:val="24"/>
              </w:rPr>
              <w:t>, </w:t>
            </w:r>
            <w:r w:rsidRPr="006F2764">
              <w:rPr>
                <w:rFonts w:ascii="Times New Roman" w:eastAsia="Times New Roman" w:hAnsi="Times New Roman" w:cs="Times New Roman"/>
                <w:i/>
                <w:iCs/>
                <w:sz w:val="24"/>
                <w:szCs w:val="24"/>
              </w:rPr>
              <w:t>tight</w:t>
            </w:r>
            <w:r w:rsidRPr="006F2764">
              <w:rPr>
                <w:rFonts w:ascii="Times New Roman" w:eastAsia="Times New Roman" w:hAnsi="Times New Roman" w:cs="Times New Roman"/>
                <w:sz w:val="24"/>
                <w:szCs w:val="24"/>
              </w:rPr>
              <w:t>, or </w:t>
            </w:r>
            <w:r w:rsidRPr="006F2764">
              <w:rPr>
                <w:rFonts w:ascii="Times New Roman" w:eastAsia="Times New Roman" w:hAnsi="Times New Roman" w:cs="Times New Roman"/>
                <w:i/>
                <w:iCs/>
                <w:sz w:val="24"/>
                <w:szCs w:val="24"/>
              </w:rPr>
              <w:t>flexible</w:t>
            </w:r>
            <w:r w:rsidRPr="006F2764">
              <w:rPr>
                <w:rFonts w:ascii="Times New Roman" w:eastAsia="Times New Roman" w:hAnsi="Times New Roman" w:cs="Times New Roman"/>
                <w:sz w:val="24"/>
                <w:szCs w:val="24"/>
              </w:rPr>
              <w:t> scalp condition? How will the scalp analysis change for each condition?</w:t>
            </w:r>
          </w:p>
        </w:tc>
        <w:tc>
          <w:tcPr>
            <w:tcW w:w="626" w:type="pct"/>
          </w:tcPr>
          <w:p w14:paraId="2714ED27" w14:textId="77777777" w:rsidR="00066661" w:rsidRPr="00450079" w:rsidRDefault="00066661" w:rsidP="00066661">
            <w:pPr>
              <w:rPr>
                <w:rFonts w:ascii="Times New Roman" w:eastAsia="Times New Roman" w:hAnsi="Times New Roman" w:cs="Times New Roman"/>
                <w:sz w:val="24"/>
                <w:szCs w:val="24"/>
              </w:rPr>
            </w:pPr>
          </w:p>
        </w:tc>
        <w:tc>
          <w:tcPr>
            <w:tcW w:w="697" w:type="pct"/>
            <w:gridSpan w:val="3"/>
          </w:tcPr>
          <w:p w14:paraId="65CCEA1E" w14:textId="77777777" w:rsidR="00066661" w:rsidRDefault="00066661" w:rsidP="00066661">
            <w:pPr>
              <w:pStyle w:val="ListParagraph"/>
              <w:numPr>
                <w:ilvl w:val="1"/>
                <w:numId w:val="162"/>
              </w:numPr>
              <w:ind w:left="47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General Sciences</w:t>
            </w:r>
          </w:p>
          <w:p w14:paraId="013E6096" w14:textId="77777777" w:rsidR="00066661" w:rsidRDefault="00066661" w:rsidP="00066661">
            <w:pPr>
              <w:pStyle w:val="ListParagraph"/>
              <w:numPr>
                <w:ilvl w:val="1"/>
                <w:numId w:val="162"/>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510C0C3E" w14:textId="77777777" w:rsidR="00066661" w:rsidRDefault="00066661" w:rsidP="00066661">
            <w:pPr>
              <w:pStyle w:val="ListParagraph"/>
              <w:numPr>
                <w:ilvl w:val="1"/>
                <w:numId w:val="159"/>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Permanent waving and chemical relaxing for all hair types, including textured hair</w:t>
            </w:r>
          </w:p>
          <w:p w14:paraId="563E97BD" w14:textId="77777777" w:rsidR="00066661" w:rsidRDefault="00066661" w:rsidP="00066661">
            <w:pPr>
              <w:pStyle w:val="ListParagraph"/>
              <w:numPr>
                <w:ilvl w:val="2"/>
                <w:numId w:val="159"/>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Chemistry</w:t>
            </w:r>
          </w:p>
          <w:p w14:paraId="3A502492" w14:textId="77777777" w:rsidR="00066661" w:rsidRDefault="00066661" w:rsidP="00066661">
            <w:pPr>
              <w:pStyle w:val="ListParagraph"/>
              <w:numPr>
                <w:ilvl w:val="2"/>
                <w:numId w:val="159"/>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2F97D8FF" w14:textId="77777777" w:rsidR="00066661" w:rsidRDefault="00066661" w:rsidP="00066661">
            <w:pPr>
              <w:pStyle w:val="ListParagraph"/>
              <w:numPr>
                <w:ilvl w:val="2"/>
                <w:numId w:val="159"/>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6F6C6DF3" w14:textId="77777777" w:rsidR="00066661" w:rsidRDefault="00066661" w:rsidP="00066661">
            <w:pPr>
              <w:pStyle w:val="ListParagraph"/>
              <w:ind w:left="470"/>
              <w:rPr>
                <w:rFonts w:ascii="Times New Roman" w:eastAsia="Times New Roman" w:hAnsi="Times New Roman" w:cs="Times New Roman"/>
                <w:sz w:val="24"/>
                <w:szCs w:val="24"/>
              </w:rPr>
            </w:pPr>
          </w:p>
          <w:p w14:paraId="2DC2EFC6" w14:textId="77777777" w:rsidR="00066661" w:rsidRPr="000B2C5B" w:rsidRDefault="00066661" w:rsidP="00066661">
            <w:pPr>
              <w:pStyle w:val="ListParagraph"/>
              <w:numPr>
                <w:ilvl w:val="0"/>
                <w:numId w:val="159"/>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68DAC503" w14:textId="77777777" w:rsidR="00066661" w:rsidRPr="000D6BD5" w:rsidRDefault="00066661" w:rsidP="00066661">
            <w:pPr>
              <w:spacing w:before="100" w:beforeAutospacing="1" w:after="100" w:afterAutospacing="1"/>
              <w:rPr>
                <w:rFonts w:ascii="Times New Roman" w:eastAsia="Times New Roman" w:hAnsi="Times New Roman" w:cs="Times New Roman"/>
                <w:sz w:val="24"/>
                <w:szCs w:val="24"/>
              </w:rPr>
            </w:pPr>
          </w:p>
        </w:tc>
        <w:tc>
          <w:tcPr>
            <w:tcW w:w="575" w:type="pct"/>
          </w:tcPr>
          <w:p w14:paraId="2FC82790" w14:textId="2B8BD9A4"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Job Demo A</w:t>
            </w:r>
          </w:p>
        </w:tc>
      </w:tr>
      <w:tr w:rsidR="00066661" w:rsidRPr="009C4A1C" w14:paraId="2AD45255" w14:textId="2CA27CE8" w:rsidTr="005C53DD">
        <w:trPr>
          <w:gridAfter w:val="1"/>
          <w:wAfter w:w="49" w:type="pct"/>
        </w:trPr>
        <w:tc>
          <w:tcPr>
            <w:tcW w:w="168" w:type="pct"/>
            <w:shd w:val="clear" w:color="auto" w:fill="FFFFFF" w:themeFill="background1"/>
          </w:tcPr>
          <w:p w14:paraId="00BA8B48" w14:textId="6FB103DA"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75</w:t>
            </w:r>
          </w:p>
        </w:tc>
        <w:tc>
          <w:tcPr>
            <w:tcW w:w="620" w:type="pct"/>
            <w:shd w:val="clear" w:color="auto" w:fill="FFFFFF" w:themeFill="background1"/>
            <w:tcMar>
              <w:top w:w="43" w:type="dxa"/>
              <w:left w:w="115" w:type="dxa"/>
              <w:bottom w:w="43" w:type="dxa"/>
              <w:right w:w="115" w:type="dxa"/>
            </w:tcMar>
          </w:tcPr>
          <w:p w14:paraId="0F7DFC69" w14:textId="74EDBA9A" w:rsidR="00066661" w:rsidRPr="00F42C37" w:rsidRDefault="00066661" w:rsidP="00066661">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Consult with</w:t>
            </w:r>
            <w:r>
              <w:rPr>
                <w:rFonts w:ascii="Times New Roman" w:eastAsia="Times New Roman" w:hAnsi="Times New Roman" w:cs="Times New Roman"/>
                <w:sz w:val="24"/>
                <w:szCs w:val="24"/>
              </w:rPr>
              <w:t xml:space="preserve"> the</w:t>
            </w:r>
            <w:r w:rsidRPr="00585017">
              <w:rPr>
                <w:rFonts w:ascii="Times New Roman" w:eastAsia="Times New Roman" w:hAnsi="Times New Roman" w:cs="Times New Roman"/>
                <w:sz w:val="24"/>
                <w:szCs w:val="24"/>
              </w:rPr>
              <w:t xml:space="preserve"> client about prior chemical relaxers used. </w:t>
            </w:r>
          </w:p>
        </w:tc>
        <w:tc>
          <w:tcPr>
            <w:tcW w:w="1115" w:type="pct"/>
            <w:gridSpan w:val="2"/>
          </w:tcPr>
          <w:p w14:paraId="6F4904E9" w14:textId="5F1CA240" w:rsidR="00066661" w:rsidRPr="0026094D" w:rsidRDefault="00066661" w:rsidP="00066661">
            <w:p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 xml:space="preserve">Consultation should gather information about the client's history </w:t>
            </w:r>
            <w:r>
              <w:rPr>
                <w:rFonts w:ascii="Times New Roman" w:eastAsia="Times New Roman" w:hAnsi="Times New Roman" w:cs="Times New Roman"/>
                <w:sz w:val="24"/>
                <w:szCs w:val="24"/>
              </w:rPr>
              <w:t xml:space="preserve">of chemical use </w:t>
            </w:r>
            <w:r w:rsidRPr="006F2764">
              <w:rPr>
                <w:rFonts w:ascii="Times New Roman" w:eastAsia="Times New Roman" w:hAnsi="Times New Roman" w:cs="Times New Roman"/>
                <w:sz w:val="24"/>
                <w:szCs w:val="24"/>
              </w:rPr>
              <w:t>and desired results.</w:t>
            </w:r>
          </w:p>
        </w:tc>
        <w:tc>
          <w:tcPr>
            <w:tcW w:w="1150" w:type="pct"/>
            <w:gridSpan w:val="3"/>
          </w:tcPr>
          <w:p w14:paraId="68895846"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4FEC22DE" w14:textId="77777777" w:rsidR="00066661" w:rsidRPr="000D6BD5" w:rsidRDefault="00066661" w:rsidP="00066661">
            <w:pPr>
              <w:numPr>
                <w:ilvl w:val="0"/>
                <w:numId w:val="91"/>
              </w:numPr>
              <w:spacing w:before="100" w:beforeAutospacing="1" w:after="100" w:afterAutospacing="1"/>
              <w:rPr>
                <w:rFonts w:ascii="Times New Roman" w:eastAsia="Times New Roman" w:hAnsi="Times New Roman" w:cs="Times New Roman"/>
                <w:b/>
                <w:bCs/>
                <w:sz w:val="24"/>
                <w:szCs w:val="24"/>
              </w:rPr>
            </w:pPr>
            <w:r w:rsidRPr="006F2764">
              <w:rPr>
                <w:rFonts w:ascii="Times New Roman" w:eastAsia="Times New Roman" w:hAnsi="Times New Roman" w:cs="Times New Roman"/>
                <w:sz w:val="24"/>
                <w:szCs w:val="24"/>
              </w:rPr>
              <w:t>Why is it necessary to know past chemical relaxers the client may have used?</w:t>
            </w:r>
          </w:p>
          <w:p w14:paraId="5F4E4FE6" w14:textId="5566482F" w:rsidR="00066661" w:rsidRPr="0084059C" w:rsidRDefault="00066661" w:rsidP="00066661">
            <w:pPr>
              <w:numPr>
                <w:ilvl w:val="0"/>
                <w:numId w:val="91"/>
              </w:numPr>
              <w:spacing w:before="100" w:beforeAutospacing="1" w:after="100" w:afterAutospacing="1"/>
              <w:rPr>
                <w:rFonts w:ascii="Times New Roman" w:eastAsia="Times New Roman" w:hAnsi="Times New Roman" w:cs="Times New Roman"/>
                <w:b/>
                <w:bCs/>
                <w:sz w:val="24"/>
                <w:szCs w:val="24"/>
              </w:rPr>
            </w:pPr>
            <w:r w:rsidRPr="006F2764">
              <w:rPr>
                <w:rFonts w:ascii="Times New Roman" w:eastAsia="Times New Roman" w:hAnsi="Times New Roman" w:cs="Times New Roman"/>
                <w:sz w:val="24"/>
                <w:szCs w:val="24"/>
              </w:rPr>
              <w:t>What communication skills are needed for a successful client consultation?</w:t>
            </w:r>
          </w:p>
        </w:tc>
        <w:tc>
          <w:tcPr>
            <w:tcW w:w="626" w:type="pct"/>
          </w:tcPr>
          <w:p w14:paraId="5A5C0657" w14:textId="5FF1CECF" w:rsidR="00066661" w:rsidRPr="00450079" w:rsidRDefault="00066661" w:rsidP="00066661">
            <w:pPr>
              <w:rPr>
                <w:rFonts w:ascii="Times New Roman" w:eastAsia="Times New Roman" w:hAnsi="Times New Roman" w:cs="Times New Roman"/>
                <w:sz w:val="24"/>
                <w:szCs w:val="24"/>
              </w:rPr>
            </w:pPr>
            <w:r w:rsidRPr="00450079">
              <w:rPr>
                <w:rFonts w:ascii="Times New Roman" w:eastAsia="Times New Roman" w:hAnsi="Times New Roman" w:cs="Times New Roman"/>
                <w:sz w:val="24"/>
                <w:szCs w:val="24"/>
              </w:rPr>
              <w:t>English: 11.C,</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11.LU, 12.C,</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12.LU</w:t>
            </w:r>
          </w:p>
        </w:tc>
        <w:tc>
          <w:tcPr>
            <w:tcW w:w="697" w:type="pct"/>
            <w:gridSpan w:val="3"/>
          </w:tcPr>
          <w:p w14:paraId="5A97CE4A" w14:textId="77777777" w:rsidR="00066661" w:rsidRDefault="00066661" w:rsidP="00066661">
            <w:pPr>
              <w:pStyle w:val="ListParagraph"/>
              <w:numPr>
                <w:ilvl w:val="1"/>
                <w:numId w:val="163"/>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Orientation and business topics</w:t>
            </w:r>
          </w:p>
          <w:p w14:paraId="0CD1C6BA" w14:textId="77777777" w:rsidR="00066661" w:rsidRPr="00AE2193" w:rsidRDefault="00066661" w:rsidP="00066661">
            <w:pPr>
              <w:pStyle w:val="ListParagraph"/>
              <w:numPr>
                <w:ilvl w:val="1"/>
                <w:numId w:val="91"/>
              </w:numPr>
              <w:tabs>
                <w:tab w:val="clear" w:pos="1440"/>
              </w:tabs>
              <w:ind w:left="470"/>
              <w:rPr>
                <w:rFonts w:ascii="Times New Roman" w:eastAsia="Times New Roman" w:hAnsi="Times New Roman" w:cs="Times New Roman"/>
                <w:sz w:val="24"/>
                <w:szCs w:val="24"/>
              </w:rPr>
            </w:pPr>
            <w:r w:rsidRPr="00AE2193">
              <w:rPr>
                <w:rFonts w:ascii="Times New Roman" w:eastAsia="Times New Roman" w:hAnsi="Times New Roman" w:cs="Times New Roman"/>
                <w:sz w:val="24"/>
                <w:szCs w:val="24"/>
              </w:rPr>
              <w:t>Client records and confidentiality</w:t>
            </w:r>
          </w:p>
          <w:p w14:paraId="66C178E0" w14:textId="77777777" w:rsidR="00066661" w:rsidRDefault="00066661" w:rsidP="00066661">
            <w:pPr>
              <w:pStyle w:val="ListParagraph"/>
              <w:numPr>
                <w:ilvl w:val="1"/>
                <w:numId w:val="164"/>
              </w:numPr>
              <w:ind w:left="47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General Sciences</w:t>
            </w:r>
          </w:p>
          <w:p w14:paraId="27472921" w14:textId="77777777" w:rsidR="00066661" w:rsidRDefault="00066661" w:rsidP="00066661">
            <w:pPr>
              <w:pStyle w:val="ListParagraph"/>
              <w:numPr>
                <w:ilvl w:val="1"/>
                <w:numId w:val="164"/>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7001A536" w14:textId="77777777" w:rsidR="00066661" w:rsidRDefault="00066661" w:rsidP="00066661">
            <w:pPr>
              <w:pStyle w:val="ListParagraph"/>
              <w:numPr>
                <w:ilvl w:val="1"/>
                <w:numId w:val="159"/>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Permanent waving and chemical relaxing for all hair types, including textured hair</w:t>
            </w:r>
          </w:p>
          <w:p w14:paraId="0A2BFABD" w14:textId="77777777" w:rsidR="00066661" w:rsidRDefault="00066661" w:rsidP="00066661">
            <w:pPr>
              <w:pStyle w:val="ListParagraph"/>
              <w:numPr>
                <w:ilvl w:val="2"/>
                <w:numId w:val="159"/>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Chemistry</w:t>
            </w:r>
          </w:p>
          <w:p w14:paraId="543ECA59" w14:textId="77777777" w:rsidR="00066661" w:rsidRDefault="00066661" w:rsidP="00066661">
            <w:pPr>
              <w:pStyle w:val="ListParagraph"/>
              <w:numPr>
                <w:ilvl w:val="2"/>
                <w:numId w:val="159"/>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07E5A030" w14:textId="77777777" w:rsidR="00066661" w:rsidRDefault="00066661" w:rsidP="00066661">
            <w:pPr>
              <w:pStyle w:val="ListParagraph"/>
              <w:numPr>
                <w:ilvl w:val="2"/>
                <w:numId w:val="159"/>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0F3EFB7A" w14:textId="77777777" w:rsidR="00066661" w:rsidRDefault="00066661" w:rsidP="00066661">
            <w:pPr>
              <w:pStyle w:val="ListParagraph"/>
              <w:ind w:left="470"/>
              <w:rPr>
                <w:rFonts w:ascii="Times New Roman" w:eastAsia="Times New Roman" w:hAnsi="Times New Roman" w:cs="Times New Roman"/>
                <w:sz w:val="24"/>
                <w:szCs w:val="24"/>
              </w:rPr>
            </w:pPr>
          </w:p>
          <w:p w14:paraId="7E4226F9" w14:textId="77777777" w:rsidR="00066661" w:rsidRPr="000B2C5B" w:rsidRDefault="00066661" w:rsidP="00066661">
            <w:pPr>
              <w:pStyle w:val="ListParagraph"/>
              <w:numPr>
                <w:ilvl w:val="0"/>
                <w:numId w:val="159"/>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176C2501" w14:textId="77777777" w:rsidR="00066661" w:rsidRPr="000D6BD5" w:rsidRDefault="00066661" w:rsidP="00066661">
            <w:pPr>
              <w:spacing w:before="100" w:beforeAutospacing="1" w:after="100" w:afterAutospacing="1"/>
              <w:rPr>
                <w:rFonts w:ascii="Times New Roman" w:eastAsia="Times New Roman" w:hAnsi="Times New Roman" w:cs="Times New Roman"/>
                <w:sz w:val="24"/>
                <w:szCs w:val="24"/>
              </w:rPr>
            </w:pPr>
          </w:p>
        </w:tc>
        <w:tc>
          <w:tcPr>
            <w:tcW w:w="575" w:type="pct"/>
          </w:tcPr>
          <w:p w14:paraId="709E8F98" w14:textId="1E513AF6"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Job Demo A</w:t>
            </w:r>
          </w:p>
        </w:tc>
      </w:tr>
      <w:tr w:rsidR="00066661" w:rsidRPr="009C4A1C" w14:paraId="2819B985" w14:textId="0DF7A6B8" w:rsidTr="005C53DD">
        <w:trPr>
          <w:gridAfter w:val="1"/>
          <w:wAfter w:w="49" w:type="pct"/>
        </w:trPr>
        <w:tc>
          <w:tcPr>
            <w:tcW w:w="168" w:type="pct"/>
            <w:shd w:val="clear" w:color="auto" w:fill="FFFFFF" w:themeFill="background1"/>
          </w:tcPr>
          <w:p w14:paraId="183D3CF2" w14:textId="5F5FE9AC"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p>
        </w:tc>
        <w:tc>
          <w:tcPr>
            <w:tcW w:w="620" w:type="pct"/>
            <w:shd w:val="clear" w:color="auto" w:fill="FFFFFF" w:themeFill="background1"/>
            <w:tcMar>
              <w:top w:w="43" w:type="dxa"/>
              <w:left w:w="115" w:type="dxa"/>
              <w:bottom w:w="43" w:type="dxa"/>
              <w:right w:w="115" w:type="dxa"/>
            </w:tcMar>
          </w:tcPr>
          <w:p w14:paraId="0057C03F" w14:textId="1C3F8CA0" w:rsidR="00066661" w:rsidRPr="00585017" w:rsidRDefault="00066661" w:rsidP="00066661">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Select </w:t>
            </w:r>
            <w:r>
              <w:rPr>
                <w:rFonts w:ascii="Times New Roman" w:eastAsia="Times New Roman" w:hAnsi="Times New Roman" w:cs="Times New Roman"/>
                <w:sz w:val="24"/>
                <w:szCs w:val="24"/>
              </w:rPr>
              <w:t xml:space="preserve">a straightening or </w:t>
            </w:r>
            <w:r w:rsidRPr="00585017">
              <w:rPr>
                <w:rFonts w:ascii="Times New Roman" w:eastAsia="Times New Roman" w:hAnsi="Times New Roman" w:cs="Times New Roman"/>
                <w:sz w:val="24"/>
                <w:szCs w:val="24"/>
              </w:rPr>
              <w:t>chemical</w:t>
            </w:r>
            <w:r>
              <w:rPr>
                <w:rFonts w:ascii="Times New Roman" w:eastAsia="Times New Roman" w:hAnsi="Times New Roman" w:cs="Times New Roman"/>
                <w:sz w:val="24"/>
                <w:szCs w:val="24"/>
              </w:rPr>
              <w:t xml:space="preserve"> relaxer product.</w:t>
            </w:r>
          </w:p>
        </w:tc>
        <w:tc>
          <w:tcPr>
            <w:tcW w:w="1115" w:type="pct"/>
            <w:gridSpan w:val="2"/>
          </w:tcPr>
          <w:p w14:paraId="3D28A7D5" w14:textId="77777777"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Selection should include knowledge of</w:t>
            </w:r>
          </w:p>
          <w:p w14:paraId="5BBB6AD2" w14:textId="77777777" w:rsidR="00066661" w:rsidRPr="006F2764" w:rsidRDefault="00066661" w:rsidP="00066661">
            <w:pPr>
              <w:numPr>
                <w:ilvl w:val="0"/>
                <w:numId w:val="92"/>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hydroxide relaxer</w:t>
            </w:r>
          </w:p>
          <w:p w14:paraId="3FFDEF54" w14:textId="77777777" w:rsidR="00066661" w:rsidRDefault="00066661" w:rsidP="00066661">
            <w:pPr>
              <w:numPr>
                <w:ilvl w:val="0"/>
                <w:numId w:val="92"/>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ammonium thioglycolate relaxer (i.e., thio).</w:t>
            </w:r>
          </w:p>
          <w:p w14:paraId="0BD338B8" w14:textId="77777777" w:rsidR="00066661" w:rsidRDefault="00066661" w:rsidP="00066661">
            <w:pPr>
              <w:numPr>
                <w:ilvl w:val="0"/>
                <w:numId w:val="9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keratin straightening and smoothing treatment</w:t>
            </w:r>
          </w:p>
          <w:p w14:paraId="41339E18" w14:textId="77777777" w:rsidR="00066661" w:rsidRPr="006F2764" w:rsidRDefault="00066661" w:rsidP="00066661">
            <w:pPr>
              <w:numPr>
                <w:ilvl w:val="0"/>
                <w:numId w:val="9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Japanese thermal straightening.</w:t>
            </w:r>
          </w:p>
          <w:p w14:paraId="4176EA6F" w14:textId="77777777"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7444E1D9"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11992796" w14:textId="77777777" w:rsidR="00066661" w:rsidRPr="006F2764" w:rsidRDefault="00066661" w:rsidP="00066661">
            <w:pPr>
              <w:numPr>
                <w:ilvl w:val="0"/>
                <w:numId w:val="93"/>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What is the difference between a virgin relaxer and a retouch relaxer?</w:t>
            </w:r>
          </w:p>
          <w:p w14:paraId="657970C2" w14:textId="77777777" w:rsidR="00066661" w:rsidRPr="000D6BD5" w:rsidRDefault="00066661" w:rsidP="00066661">
            <w:pPr>
              <w:numPr>
                <w:ilvl w:val="0"/>
                <w:numId w:val="93"/>
              </w:numPr>
              <w:spacing w:before="100" w:beforeAutospacing="1" w:after="100" w:afterAutospacing="1"/>
              <w:rPr>
                <w:rFonts w:ascii="Times New Roman" w:eastAsia="Times New Roman" w:hAnsi="Times New Roman" w:cs="Times New Roman"/>
                <w:b/>
                <w:bCs/>
                <w:sz w:val="24"/>
                <w:szCs w:val="24"/>
              </w:rPr>
            </w:pPr>
            <w:r w:rsidRPr="006F2764">
              <w:rPr>
                <w:rFonts w:ascii="Times New Roman" w:eastAsia="Times New Roman" w:hAnsi="Times New Roman" w:cs="Times New Roman"/>
                <w:sz w:val="24"/>
                <w:szCs w:val="24"/>
              </w:rPr>
              <w:t>What are </w:t>
            </w:r>
            <w:r w:rsidRPr="006F2764">
              <w:rPr>
                <w:rFonts w:ascii="Times New Roman" w:eastAsia="Times New Roman" w:hAnsi="Times New Roman" w:cs="Times New Roman"/>
                <w:i/>
                <w:iCs/>
                <w:sz w:val="24"/>
                <w:szCs w:val="24"/>
              </w:rPr>
              <w:t>normalizing solutions</w:t>
            </w:r>
            <w:r w:rsidRPr="006F2764">
              <w:rPr>
                <w:rFonts w:ascii="Times New Roman" w:eastAsia="Times New Roman" w:hAnsi="Times New Roman" w:cs="Times New Roman"/>
                <w:sz w:val="24"/>
                <w:szCs w:val="24"/>
              </w:rPr>
              <w:t>? Why are they used?</w:t>
            </w:r>
          </w:p>
          <w:p w14:paraId="0A0C6AFD" w14:textId="549EA6FF" w:rsidR="00066661" w:rsidRPr="0084059C" w:rsidRDefault="00066661" w:rsidP="00066661">
            <w:pPr>
              <w:numPr>
                <w:ilvl w:val="0"/>
                <w:numId w:val="93"/>
              </w:num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sz w:val="24"/>
                <w:szCs w:val="24"/>
              </w:rPr>
              <w:t>Why should sodium hydroxide not be mixed with ammonium thioglycolate?</w:t>
            </w:r>
          </w:p>
        </w:tc>
        <w:tc>
          <w:tcPr>
            <w:tcW w:w="626" w:type="pct"/>
          </w:tcPr>
          <w:p w14:paraId="1971126D" w14:textId="77777777" w:rsidR="00066661" w:rsidRPr="00450079" w:rsidRDefault="00066661" w:rsidP="00066661">
            <w:pPr>
              <w:rPr>
                <w:rFonts w:ascii="Times New Roman" w:eastAsia="Times New Roman" w:hAnsi="Times New Roman" w:cs="Times New Roman"/>
                <w:sz w:val="24"/>
                <w:szCs w:val="24"/>
              </w:rPr>
            </w:pPr>
          </w:p>
        </w:tc>
        <w:tc>
          <w:tcPr>
            <w:tcW w:w="697" w:type="pct"/>
            <w:gridSpan w:val="3"/>
          </w:tcPr>
          <w:p w14:paraId="137FC9FC" w14:textId="77777777" w:rsidR="00066661" w:rsidRDefault="00066661" w:rsidP="00066661">
            <w:pPr>
              <w:pStyle w:val="ListParagraph"/>
              <w:numPr>
                <w:ilvl w:val="1"/>
                <w:numId w:val="165"/>
              </w:numPr>
              <w:ind w:left="47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28747E33" w14:textId="77777777" w:rsidR="00066661" w:rsidRDefault="00066661" w:rsidP="00066661">
            <w:pPr>
              <w:pStyle w:val="ListParagraph"/>
              <w:numPr>
                <w:ilvl w:val="1"/>
                <w:numId w:val="165"/>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181A201B" w14:textId="77777777" w:rsidR="00066661" w:rsidRDefault="00066661" w:rsidP="00066661">
            <w:pPr>
              <w:pStyle w:val="ListParagraph"/>
              <w:numPr>
                <w:ilvl w:val="1"/>
                <w:numId w:val="159"/>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Permanent waving and chemical relaxing for all hair types, including textured hair</w:t>
            </w:r>
          </w:p>
          <w:p w14:paraId="3D4E5A6A" w14:textId="77777777" w:rsidR="00066661" w:rsidRDefault="00066661" w:rsidP="00066661">
            <w:pPr>
              <w:pStyle w:val="ListParagraph"/>
              <w:numPr>
                <w:ilvl w:val="2"/>
                <w:numId w:val="159"/>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Chemistry</w:t>
            </w:r>
          </w:p>
          <w:p w14:paraId="01EF6D9A" w14:textId="77777777" w:rsidR="00066661" w:rsidRDefault="00066661" w:rsidP="00066661">
            <w:pPr>
              <w:pStyle w:val="ListParagraph"/>
              <w:numPr>
                <w:ilvl w:val="2"/>
                <w:numId w:val="159"/>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594C5F4C" w14:textId="77777777" w:rsidR="00066661" w:rsidRDefault="00066661" w:rsidP="00066661">
            <w:pPr>
              <w:pStyle w:val="ListParagraph"/>
              <w:numPr>
                <w:ilvl w:val="2"/>
                <w:numId w:val="159"/>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61F0C2D9" w14:textId="77777777" w:rsidR="00066661" w:rsidRDefault="00066661" w:rsidP="00066661">
            <w:pPr>
              <w:pStyle w:val="ListParagraph"/>
              <w:ind w:left="470"/>
              <w:rPr>
                <w:rFonts w:ascii="Times New Roman" w:eastAsia="Times New Roman" w:hAnsi="Times New Roman" w:cs="Times New Roman"/>
                <w:sz w:val="24"/>
                <w:szCs w:val="24"/>
              </w:rPr>
            </w:pPr>
          </w:p>
          <w:p w14:paraId="6C6FE050" w14:textId="77777777" w:rsidR="00066661" w:rsidRPr="000B2C5B" w:rsidRDefault="00066661" w:rsidP="00066661">
            <w:pPr>
              <w:pStyle w:val="ListParagraph"/>
              <w:numPr>
                <w:ilvl w:val="0"/>
                <w:numId w:val="159"/>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21DCA103" w14:textId="77777777" w:rsidR="00066661" w:rsidRPr="000D6BD5" w:rsidRDefault="00066661" w:rsidP="00066661">
            <w:pPr>
              <w:rPr>
                <w:rFonts w:ascii="Times New Roman" w:eastAsia="Times New Roman" w:hAnsi="Times New Roman" w:cs="Times New Roman"/>
                <w:sz w:val="24"/>
                <w:szCs w:val="24"/>
              </w:rPr>
            </w:pPr>
          </w:p>
        </w:tc>
        <w:tc>
          <w:tcPr>
            <w:tcW w:w="575" w:type="pct"/>
          </w:tcPr>
          <w:p w14:paraId="70C394EB" w14:textId="27A88B68"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Job Demo A</w:t>
            </w:r>
          </w:p>
        </w:tc>
      </w:tr>
      <w:tr w:rsidR="00066661" w:rsidRPr="009C4A1C" w14:paraId="56A7B3D7" w14:textId="1A34DE6E" w:rsidTr="005C53DD">
        <w:trPr>
          <w:gridAfter w:val="1"/>
          <w:wAfter w:w="49" w:type="pct"/>
        </w:trPr>
        <w:tc>
          <w:tcPr>
            <w:tcW w:w="168" w:type="pct"/>
            <w:shd w:val="clear" w:color="auto" w:fill="FFFFFF" w:themeFill="background1"/>
          </w:tcPr>
          <w:p w14:paraId="680DE10D" w14:textId="0EA4024C"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p>
        </w:tc>
        <w:tc>
          <w:tcPr>
            <w:tcW w:w="620" w:type="pct"/>
            <w:shd w:val="clear" w:color="auto" w:fill="FFFFFF" w:themeFill="background1"/>
            <w:tcMar>
              <w:top w:w="43" w:type="dxa"/>
              <w:left w:w="115" w:type="dxa"/>
              <w:bottom w:w="43" w:type="dxa"/>
              <w:right w:w="115" w:type="dxa"/>
            </w:tcMar>
          </w:tcPr>
          <w:p w14:paraId="777FABA7" w14:textId="44F8CDCA" w:rsidR="00066661" w:rsidRPr="00585017" w:rsidRDefault="00066661" w:rsidP="00066661">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Select </w:t>
            </w:r>
            <w:r>
              <w:rPr>
                <w:rFonts w:ascii="Times New Roman" w:eastAsia="Times New Roman" w:hAnsi="Times New Roman" w:cs="Times New Roman"/>
                <w:sz w:val="24"/>
                <w:szCs w:val="24"/>
              </w:rPr>
              <w:t xml:space="preserve">the </w:t>
            </w:r>
            <w:r w:rsidRPr="00585017">
              <w:rPr>
                <w:rFonts w:ascii="Times New Roman" w:eastAsia="Times New Roman" w:hAnsi="Times New Roman" w:cs="Times New Roman"/>
                <w:sz w:val="24"/>
                <w:szCs w:val="24"/>
              </w:rPr>
              <w:t xml:space="preserve">strength of </w:t>
            </w:r>
            <w:r>
              <w:rPr>
                <w:rFonts w:ascii="Times New Roman" w:eastAsia="Times New Roman" w:hAnsi="Times New Roman" w:cs="Times New Roman"/>
                <w:sz w:val="24"/>
                <w:szCs w:val="24"/>
              </w:rPr>
              <w:t xml:space="preserve">the </w:t>
            </w:r>
            <w:r w:rsidRPr="00585017">
              <w:rPr>
                <w:rFonts w:ascii="Times New Roman" w:eastAsia="Times New Roman" w:hAnsi="Times New Roman" w:cs="Times New Roman"/>
                <w:sz w:val="24"/>
                <w:szCs w:val="24"/>
              </w:rPr>
              <w:t xml:space="preserve">relaxer. </w:t>
            </w:r>
          </w:p>
        </w:tc>
        <w:tc>
          <w:tcPr>
            <w:tcW w:w="1115" w:type="pct"/>
            <w:gridSpan w:val="2"/>
          </w:tcPr>
          <w:p w14:paraId="77E91023" w14:textId="35079E99"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 xml:space="preserve">Selection should include determining what strength (e.g., mild, regular, super) of relaxer is necessary for </w:t>
            </w:r>
            <w:r>
              <w:rPr>
                <w:rFonts w:ascii="Times New Roman" w:eastAsia="Times New Roman" w:hAnsi="Times New Roman" w:cs="Times New Roman"/>
                <w:sz w:val="24"/>
                <w:szCs w:val="24"/>
              </w:rPr>
              <w:t xml:space="preserve">the </w:t>
            </w:r>
            <w:r w:rsidRPr="006F2764">
              <w:rPr>
                <w:rFonts w:ascii="Times New Roman" w:eastAsia="Times New Roman" w:hAnsi="Times New Roman" w:cs="Times New Roman"/>
                <w:sz w:val="24"/>
                <w:szCs w:val="24"/>
              </w:rPr>
              <w:t>desired results.</w:t>
            </w:r>
          </w:p>
        </w:tc>
        <w:tc>
          <w:tcPr>
            <w:tcW w:w="1150" w:type="pct"/>
            <w:gridSpan w:val="3"/>
          </w:tcPr>
          <w:p w14:paraId="28DDC1F6"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6A3451EA" w14:textId="77777777" w:rsidR="00066661" w:rsidRPr="000D6BD5" w:rsidRDefault="00066661" w:rsidP="00066661">
            <w:pPr>
              <w:numPr>
                <w:ilvl w:val="0"/>
                <w:numId w:val="94"/>
              </w:numPr>
              <w:spacing w:before="100" w:beforeAutospacing="1" w:after="100" w:afterAutospacing="1"/>
              <w:rPr>
                <w:rFonts w:ascii="Times New Roman" w:eastAsia="Times New Roman" w:hAnsi="Times New Roman" w:cs="Times New Roman"/>
                <w:b/>
                <w:bCs/>
                <w:sz w:val="24"/>
                <w:szCs w:val="24"/>
              </w:rPr>
            </w:pPr>
            <w:r w:rsidRPr="006F2764">
              <w:rPr>
                <w:rFonts w:ascii="Times New Roman" w:eastAsia="Times New Roman" w:hAnsi="Times New Roman" w:cs="Times New Roman"/>
                <w:sz w:val="24"/>
                <w:szCs w:val="24"/>
              </w:rPr>
              <w:t>What determines the strength of relaxer needed?</w:t>
            </w:r>
          </w:p>
          <w:p w14:paraId="431D1343" w14:textId="344F887F" w:rsidR="00066661" w:rsidRPr="0084059C" w:rsidRDefault="00066661" w:rsidP="00066661">
            <w:pPr>
              <w:numPr>
                <w:ilvl w:val="0"/>
                <w:numId w:val="94"/>
              </w:numPr>
              <w:spacing w:before="100" w:beforeAutospacing="1" w:after="100" w:afterAutospacing="1"/>
              <w:rPr>
                <w:rFonts w:ascii="Times New Roman" w:eastAsia="Times New Roman" w:hAnsi="Times New Roman" w:cs="Times New Roman"/>
                <w:b/>
                <w:bCs/>
                <w:sz w:val="24"/>
                <w:szCs w:val="24"/>
              </w:rPr>
            </w:pPr>
            <w:r w:rsidRPr="006F2764">
              <w:rPr>
                <w:rFonts w:ascii="Times New Roman" w:eastAsia="Times New Roman" w:hAnsi="Times New Roman" w:cs="Times New Roman"/>
                <w:sz w:val="24"/>
                <w:szCs w:val="24"/>
              </w:rPr>
              <w:t>Why is a strand test important for choosing the correct strength of relaxer?</w:t>
            </w:r>
          </w:p>
        </w:tc>
        <w:tc>
          <w:tcPr>
            <w:tcW w:w="626" w:type="pct"/>
          </w:tcPr>
          <w:p w14:paraId="4D78D79E" w14:textId="77777777" w:rsidR="00066661" w:rsidRPr="00450079" w:rsidRDefault="00066661" w:rsidP="00066661">
            <w:pPr>
              <w:rPr>
                <w:rFonts w:ascii="Times New Roman" w:eastAsia="Times New Roman" w:hAnsi="Times New Roman" w:cs="Times New Roman"/>
                <w:sz w:val="24"/>
                <w:szCs w:val="24"/>
              </w:rPr>
            </w:pPr>
          </w:p>
        </w:tc>
        <w:tc>
          <w:tcPr>
            <w:tcW w:w="697" w:type="pct"/>
            <w:gridSpan w:val="3"/>
          </w:tcPr>
          <w:p w14:paraId="32A22E7D" w14:textId="77777777" w:rsidR="00066661" w:rsidRDefault="00066661" w:rsidP="00066661">
            <w:pPr>
              <w:pStyle w:val="ListParagraph"/>
              <w:numPr>
                <w:ilvl w:val="1"/>
                <w:numId w:val="166"/>
              </w:numPr>
              <w:ind w:left="47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12DE4C9A" w14:textId="77777777" w:rsidR="00066661" w:rsidRDefault="00066661" w:rsidP="00066661">
            <w:pPr>
              <w:pStyle w:val="ListParagraph"/>
              <w:numPr>
                <w:ilvl w:val="1"/>
                <w:numId w:val="166"/>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752D6597" w14:textId="77777777" w:rsidR="00066661" w:rsidRDefault="00066661" w:rsidP="00066661">
            <w:pPr>
              <w:pStyle w:val="ListParagraph"/>
              <w:numPr>
                <w:ilvl w:val="1"/>
                <w:numId w:val="159"/>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Permanent waving and chemical relaxing for all hair types, including textured hair</w:t>
            </w:r>
          </w:p>
          <w:p w14:paraId="699F5427" w14:textId="77777777" w:rsidR="00066661" w:rsidRDefault="00066661" w:rsidP="00066661">
            <w:pPr>
              <w:pStyle w:val="ListParagraph"/>
              <w:numPr>
                <w:ilvl w:val="2"/>
                <w:numId w:val="159"/>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Chemistry</w:t>
            </w:r>
          </w:p>
          <w:p w14:paraId="206C5794" w14:textId="77777777" w:rsidR="00066661" w:rsidRDefault="00066661" w:rsidP="00066661">
            <w:pPr>
              <w:pStyle w:val="ListParagraph"/>
              <w:numPr>
                <w:ilvl w:val="2"/>
                <w:numId w:val="159"/>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77688275" w14:textId="77777777" w:rsidR="00066661" w:rsidRDefault="00066661" w:rsidP="00066661">
            <w:pPr>
              <w:pStyle w:val="ListParagraph"/>
              <w:numPr>
                <w:ilvl w:val="2"/>
                <w:numId w:val="159"/>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7F61BD75" w14:textId="77777777" w:rsidR="00066661" w:rsidRDefault="00066661" w:rsidP="00066661">
            <w:pPr>
              <w:pStyle w:val="ListParagraph"/>
              <w:ind w:left="470"/>
              <w:rPr>
                <w:rFonts w:ascii="Times New Roman" w:eastAsia="Times New Roman" w:hAnsi="Times New Roman" w:cs="Times New Roman"/>
                <w:sz w:val="24"/>
                <w:szCs w:val="24"/>
              </w:rPr>
            </w:pPr>
          </w:p>
          <w:p w14:paraId="63AE348D" w14:textId="77777777" w:rsidR="00066661" w:rsidRPr="000B2C5B" w:rsidRDefault="00066661" w:rsidP="00066661">
            <w:pPr>
              <w:pStyle w:val="ListParagraph"/>
              <w:numPr>
                <w:ilvl w:val="0"/>
                <w:numId w:val="159"/>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2FF49FEA" w14:textId="77777777" w:rsidR="00066661" w:rsidRPr="000D6BD5" w:rsidRDefault="00066661" w:rsidP="00066661">
            <w:pPr>
              <w:rPr>
                <w:rFonts w:ascii="Times New Roman" w:eastAsia="Times New Roman" w:hAnsi="Times New Roman" w:cs="Times New Roman"/>
                <w:sz w:val="24"/>
                <w:szCs w:val="24"/>
              </w:rPr>
            </w:pPr>
          </w:p>
        </w:tc>
        <w:tc>
          <w:tcPr>
            <w:tcW w:w="575" w:type="pct"/>
          </w:tcPr>
          <w:p w14:paraId="7945DA87" w14:textId="03BE4214"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Job Demo A</w:t>
            </w:r>
          </w:p>
        </w:tc>
      </w:tr>
      <w:tr w:rsidR="00066661" w:rsidRPr="009C4A1C" w14:paraId="65AC2DA0" w14:textId="07DD7292" w:rsidTr="005C53DD">
        <w:trPr>
          <w:gridAfter w:val="1"/>
          <w:wAfter w:w="49" w:type="pct"/>
        </w:trPr>
        <w:tc>
          <w:tcPr>
            <w:tcW w:w="168" w:type="pct"/>
            <w:shd w:val="clear" w:color="auto" w:fill="FFFFFF" w:themeFill="background1"/>
          </w:tcPr>
          <w:p w14:paraId="1636E2F7" w14:textId="1D310F54"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78</w:t>
            </w:r>
          </w:p>
        </w:tc>
        <w:tc>
          <w:tcPr>
            <w:tcW w:w="620" w:type="pct"/>
            <w:shd w:val="clear" w:color="auto" w:fill="FFFFFF" w:themeFill="background1"/>
            <w:tcMar>
              <w:top w:w="43" w:type="dxa"/>
              <w:left w:w="115" w:type="dxa"/>
              <w:bottom w:w="43" w:type="dxa"/>
              <w:right w:w="115" w:type="dxa"/>
            </w:tcMar>
          </w:tcPr>
          <w:p w14:paraId="52ADC8AA" w14:textId="7E25BD36" w:rsidR="00066661" w:rsidRPr="00585017" w:rsidRDefault="00066661" w:rsidP="00066661">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Demonstrate sectioning and </w:t>
            </w:r>
            <w:r>
              <w:rPr>
                <w:rFonts w:ascii="Times New Roman" w:eastAsia="Times New Roman" w:hAnsi="Times New Roman" w:cs="Times New Roman"/>
                <w:sz w:val="24"/>
                <w:szCs w:val="24"/>
              </w:rPr>
              <w:t>sub-sectioning</w:t>
            </w:r>
            <w:r w:rsidRPr="00585017">
              <w:rPr>
                <w:rFonts w:ascii="Times New Roman" w:eastAsia="Times New Roman" w:hAnsi="Times New Roman" w:cs="Times New Roman"/>
                <w:sz w:val="24"/>
                <w:szCs w:val="24"/>
              </w:rPr>
              <w:t xml:space="preserve">. </w:t>
            </w:r>
          </w:p>
        </w:tc>
        <w:tc>
          <w:tcPr>
            <w:tcW w:w="1115" w:type="pct"/>
            <w:gridSpan w:val="2"/>
          </w:tcPr>
          <w:p w14:paraId="6FF7FEAB" w14:textId="08D8CD90"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 xml:space="preserve">Demonstration should include procedures for sectioning and </w:t>
            </w:r>
            <w:r>
              <w:rPr>
                <w:rFonts w:ascii="Times New Roman" w:eastAsia="Times New Roman" w:hAnsi="Times New Roman" w:cs="Times New Roman"/>
                <w:sz w:val="24"/>
                <w:szCs w:val="24"/>
              </w:rPr>
              <w:t>sub-sectioning</w:t>
            </w:r>
            <w:r w:rsidRPr="006F2764">
              <w:rPr>
                <w:rFonts w:ascii="Times New Roman" w:eastAsia="Times New Roman" w:hAnsi="Times New Roman" w:cs="Times New Roman"/>
                <w:sz w:val="24"/>
                <w:szCs w:val="24"/>
              </w:rPr>
              <w:t xml:space="preserve"> the hair for a chemical relaxer service.</w:t>
            </w:r>
          </w:p>
        </w:tc>
        <w:tc>
          <w:tcPr>
            <w:tcW w:w="1150" w:type="pct"/>
            <w:gridSpan w:val="3"/>
          </w:tcPr>
          <w:p w14:paraId="0052B40E"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7FD22D09" w14:textId="77777777" w:rsidR="00066661" w:rsidRPr="006F2764" w:rsidRDefault="00066661" w:rsidP="00066661">
            <w:pPr>
              <w:numPr>
                <w:ilvl w:val="0"/>
                <w:numId w:val="95"/>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What procedure is used to section for a first-time chemical relaxer?</w:t>
            </w:r>
          </w:p>
          <w:p w14:paraId="3D16BC11" w14:textId="77777777" w:rsidR="00066661" w:rsidRPr="006F2764" w:rsidRDefault="00066661" w:rsidP="00066661">
            <w:pPr>
              <w:numPr>
                <w:ilvl w:val="0"/>
                <w:numId w:val="95"/>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What procedure is used to section for a chemical relaxer retouch?</w:t>
            </w:r>
          </w:p>
          <w:p w14:paraId="2C399B8A" w14:textId="77777777" w:rsidR="00066661" w:rsidRPr="006F2764" w:rsidRDefault="00066661" w:rsidP="00066661">
            <w:pPr>
              <w:numPr>
                <w:ilvl w:val="0"/>
                <w:numId w:val="95"/>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What procedure is used to section for a soft</w:t>
            </w:r>
            <w:r>
              <w:rPr>
                <w:rFonts w:ascii="Times New Roman" w:eastAsia="Times New Roman" w:hAnsi="Times New Roman" w:cs="Times New Roman"/>
                <w:sz w:val="24"/>
                <w:szCs w:val="24"/>
              </w:rPr>
              <w:t>-</w:t>
            </w:r>
            <w:r w:rsidRPr="006F2764">
              <w:rPr>
                <w:rFonts w:ascii="Times New Roman" w:eastAsia="Times New Roman" w:hAnsi="Times New Roman" w:cs="Times New Roman"/>
                <w:sz w:val="24"/>
                <w:szCs w:val="24"/>
              </w:rPr>
              <w:t>curl perm?</w:t>
            </w:r>
          </w:p>
          <w:p w14:paraId="02D3DED0" w14:textId="77777777" w:rsidR="00066661" w:rsidRPr="000D6BD5" w:rsidRDefault="00066661" w:rsidP="00066661">
            <w:pPr>
              <w:numPr>
                <w:ilvl w:val="0"/>
                <w:numId w:val="95"/>
              </w:numPr>
              <w:spacing w:before="100" w:beforeAutospacing="1" w:after="100" w:afterAutospacing="1"/>
              <w:rPr>
                <w:rFonts w:ascii="Times New Roman" w:eastAsia="Times New Roman" w:hAnsi="Times New Roman" w:cs="Times New Roman"/>
                <w:b/>
                <w:bCs/>
                <w:sz w:val="24"/>
                <w:szCs w:val="24"/>
              </w:rPr>
            </w:pPr>
            <w:r w:rsidRPr="006F2764">
              <w:rPr>
                <w:rFonts w:ascii="Times New Roman" w:eastAsia="Times New Roman" w:hAnsi="Times New Roman" w:cs="Times New Roman"/>
                <w:sz w:val="24"/>
                <w:szCs w:val="24"/>
              </w:rPr>
              <w:t>What procedure is used to subsection for a first-time chemical relaxer?</w:t>
            </w:r>
          </w:p>
          <w:p w14:paraId="17F1C8F4" w14:textId="7A3FF62C" w:rsidR="00066661" w:rsidRPr="0084059C" w:rsidRDefault="00066661" w:rsidP="00066661">
            <w:pPr>
              <w:numPr>
                <w:ilvl w:val="0"/>
                <w:numId w:val="95"/>
              </w:numPr>
              <w:spacing w:before="100" w:beforeAutospacing="1" w:after="100" w:afterAutospacing="1"/>
              <w:rPr>
                <w:rFonts w:ascii="Times New Roman" w:eastAsia="Times New Roman" w:hAnsi="Times New Roman" w:cs="Times New Roman"/>
                <w:b/>
                <w:bCs/>
                <w:sz w:val="24"/>
                <w:szCs w:val="24"/>
              </w:rPr>
            </w:pPr>
            <w:r w:rsidRPr="006F2764">
              <w:rPr>
                <w:rFonts w:ascii="Times New Roman" w:eastAsia="Times New Roman" w:hAnsi="Times New Roman" w:cs="Times New Roman"/>
                <w:sz w:val="24"/>
                <w:szCs w:val="24"/>
              </w:rPr>
              <w:t>What procedure is used to subsection for a chemical relaxer retouch?</w:t>
            </w:r>
          </w:p>
        </w:tc>
        <w:tc>
          <w:tcPr>
            <w:tcW w:w="626" w:type="pct"/>
          </w:tcPr>
          <w:p w14:paraId="31B70299" w14:textId="523ED8D9" w:rsidR="00066661" w:rsidRPr="00450079" w:rsidRDefault="00066661" w:rsidP="00066661">
            <w:pPr>
              <w:rPr>
                <w:rFonts w:ascii="Times New Roman" w:eastAsia="Times New Roman" w:hAnsi="Times New Roman" w:cs="Times New Roman"/>
                <w:sz w:val="24"/>
                <w:szCs w:val="24"/>
              </w:rPr>
            </w:pPr>
            <w:r w:rsidRPr="00450079">
              <w:rPr>
                <w:rFonts w:ascii="Times New Roman" w:eastAsia="Times New Roman" w:hAnsi="Times New Roman" w:cs="Times New Roman"/>
                <w:sz w:val="24"/>
                <w:szCs w:val="24"/>
              </w:rPr>
              <w:t>English: 11.C,</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11.LU, 12.C,</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12.LU</w:t>
            </w:r>
          </w:p>
        </w:tc>
        <w:tc>
          <w:tcPr>
            <w:tcW w:w="697" w:type="pct"/>
            <w:gridSpan w:val="3"/>
          </w:tcPr>
          <w:p w14:paraId="5011DD44" w14:textId="77777777" w:rsidR="00066661" w:rsidRDefault="00066661" w:rsidP="00066661">
            <w:pPr>
              <w:pStyle w:val="ListParagraph"/>
              <w:numPr>
                <w:ilvl w:val="1"/>
                <w:numId w:val="167"/>
              </w:numPr>
              <w:ind w:left="47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58624AC6" w14:textId="77777777" w:rsidR="00066661" w:rsidRDefault="00066661" w:rsidP="00066661">
            <w:pPr>
              <w:pStyle w:val="ListParagraph"/>
              <w:numPr>
                <w:ilvl w:val="1"/>
                <w:numId w:val="167"/>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4DDB7C4C" w14:textId="77777777" w:rsidR="00066661" w:rsidRDefault="00066661" w:rsidP="00066661">
            <w:pPr>
              <w:pStyle w:val="ListParagraph"/>
              <w:numPr>
                <w:ilvl w:val="1"/>
                <w:numId w:val="159"/>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Permanent waving and chemical relaxing for all hair types, including textured hair</w:t>
            </w:r>
          </w:p>
          <w:p w14:paraId="783C5ECD" w14:textId="77777777" w:rsidR="00066661" w:rsidRDefault="00066661" w:rsidP="00066661">
            <w:pPr>
              <w:pStyle w:val="ListParagraph"/>
              <w:numPr>
                <w:ilvl w:val="2"/>
                <w:numId w:val="159"/>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Chemistry</w:t>
            </w:r>
          </w:p>
          <w:p w14:paraId="3F0DCD97" w14:textId="77777777" w:rsidR="00066661" w:rsidRDefault="00066661" w:rsidP="00066661">
            <w:pPr>
              <w:pStyle w:val="ListParagraph"/>
              <w:numPr>
                <w:ilvl w:val="2"/>
                <w:numId w:val="159"/>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0F950216" w14:textId="77777777" w:rsidR="00066661" w:rsidRDefault="00066661" w:rsidP="00066661">
            <w:pPr>
              <w:pStyle w:val="ListParagraph"/>
              <w:numPr>
                <w:ilvl w:val="2"/>
                <w:numId w:val="159"/>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627DAC81" w14:textId="77777777" w:rsidR="00066661" w:rsidRDefault="00066661" w:rsidP="00066661">
            <w:pPr>
              <w:pStyle w:val="ListParagraph"/>
              <w:ind w:left="470"/>
              <w:rPr>
                <w:rFonts w:ascii="Times New Roman" w:eastAsia="Times New Roman" w:hAnsi="Times New Roman" w:cs="Times New Roman"/>
                <w:sz w:val="24"/>
                <w:szCs w:val="24"/>
              </w:rPr>
            </w:pPr>
          </w:p>
          <w:p w14:paraId="0A4FB8A4" w14:textId="77777777" w:rsidR="00066661" w:rsidRPr="000B2C5B" w:rsidRDefault="00066661" w:rsidP="00066661">
            <w:pPr>
              <w:pStyle w:val="ListParagraph"/>
              <w:numPr>
                <w:ilvl w:val="0"/>
                <w:numId w:val="159"/>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54EB65C6" w14:textId="77777777" w:rsidR="00066661" w:rsidRPr="000D6BD5" w:rsidRDefault="00066661" w:rsidP="00066661">
            <w:pPr>
              <w:rPr>
                <w:rFonts w:ascii="Times New Roman" w:eastAsia="Times New Roman" w:hAnsi="Times New Roman" w:cs="Times New Roman"/>
                <w:sz w:val="24"/>
                <w:szCs w:val="24"/>
              </w:rPr>
            </w:pPr>
          </w:p>
        </w:tc>
        <w:tc>
          <w:tcPr>
            <w:tcW w:w="575" w:type="pct"/>
          </w:tcPr>
          <w:p w14:paraId="5580F286" w14:textId="5FCB1B60"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Job Demo A</w:t>
            </w:r>
          </w:p>
        </w:tc>
      </w:tr>
      <w:tr w:rsidR="00066661" w:rsidRPr="009C4A1C" w14:paraId="38CB6E1F" w14:textId="4EE4F451" w:rsidTr="005C53DD">
        <w:trPr>
          <w:gridAfter w:val="1"/>
          <w:wAfter w:w="49" w:type="pct"/>
        </w:trPr>
        <w:tc>
          <w:tcPr>
            <w:tcW w:w="168" w:type="pct"/>
            <w:shd w:val="clear" w:color="auto" w:fill="FFFFFF" w:themeFill="background1"/>
          </w:tcPr>
          <w:p w14:paraId="5D5E486C" w14:textId="694E3EF7"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79</w:t>
            </w:r>
          </w:p>
        </w:tc>
        <w:tc>
          <w:tcPr>
            <w:tcW w:w="620" w:type="pct"/>
            <w:shd w:val="clear" w:color="auto" w:fill="FFFFFF" w:themeFill="background1"/>
            <w:tcMar>
              <w:top w:w="43" w:type="dxa"/>
              <w:left w:w="115" w:type="dxa"/>
              <w:bottom w:w="43" w:type="dxa"/>
              <w:right w:w="115" w:type="dxa"/>
            </w:tcMar>
          </w:tcPr>
          <w:p w14:paraId="050D44A2" w14:textId="79D2691C" w:rsidR="00066661" w:rsidRPr="00585017" w:rsidRDefault="00066661" w:rsidP="00066661">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Apply protective cream. </w:t>
            </w:r>
          </w:p>
        </w:tc>
        <w:tc>
          <w:tcPr>
            <w:tcW w:w="1115" w:type="pct"/>
            <w:gridSpan w:val="2"/>
          </w:tcPr>
          <w:p w14:paraId="18176025" w14:textId="77777777"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Application should include</w:t>
            </w:r>
          </w:p>
          <w:p w14:paraId="53D0206A" w14:textId="77777777" w:rsidR="00066661" w:rsidRPr="006F2764" w:rsidRDefault="00066661" w:rsidP="00066661">
            <w:pPr>
              <w:numPr>
                <w:ilvl w:val="0"/>
                <w:numId w:val="96"/>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using a protective cream around the hairline and between each subsection before a chemical relaxer treatment</w:t>
            </w:r>
          </w:p>
          <w:p w14:paraId="72786C74" w14:textId="77777777" w:rsidR="00066661" w:rsidRPr="006F2764" w:rsidRDefault="00066661" w:rsidP="00066661">
            <w:pPr>
              <w:numPr>
                <w:ilvl w:val="0"/>
                <w:numId w:val="96"/>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following manufacturer instructions.</w:t>
            </w:r>
          </w:p>
          <w:p w14:paraId="690EB5D1" w14:textId="77777777"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10E59834"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530CB252" w14:textId="77777777" w:rsidR="00066661" w:rsidRPr="006F2764" w:rsidRDefault="00066661" w:rsidP="00066661">
            <w:pPr>
              <w:numPr>
                <w:ilvl w:val="0"/>
                <w:numId w:val="97"/>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How is protective cream applied?</w:t>
            </w:r>
          </w:p>
          <w:p w14:paraId="45C662A8" w14:textId="77777777" w:rsidR="00066661" w:rsidRPr="000D6BD5" w:rsidRDefault="00066661" w:rsidP="00066661">
            <w:pPr>
              <w:numPr>
                <w:ilvl w:val="0"/>
                <w:numId w:val="97"/>
              </w:numPr>
              <w:spacing w:before="100" w:beforeAutospacing="1" w:after="100" w:afterAutospacing="1"/>
              <w:rPr>
                <w:rFonts w:ascii="Times New Roman" w:eastAsia="Times New Roman" w:hAnsi="Times New Roman" w:cs="Times New Roman"/>
                <w:b/>
                <w:bCs/>
                <w:sz w:val="24"/>
                <w:szCs w:val="24"/>
              </w:rPr>
            </w:pPr>
            <w:r w:rsidRPr="006F2764">
              <w:rPr>
                <w:rFonts w:ascii="Times New Roman" w:eastAsia="Times New Roman" w:hAnsi="Times New Roman" w:cs="Times New Roman"/>
                <w:sz w:val="24"/>
                <w:szCs w:val="24"/>
              </w:rPr>
              <w:t>When is protective cream applied?</w:t>
            </w:r>
          </w:p>
          <w:p w14:paraId="74621141" w14:textId="61459733" w:rsidR="00066661" w:rsidRPr="0084059C" w:rsidRDefault="00066661" w:rsidP="00066661">
            <w:pPr>
              <w:numPr>
                <w:ilvl w:val="0"/>
                <w:numId w:val="97"/>
              </w:numPr>
              <w:spacing w:before="100" w:beforeAutospacing="1" w:after="100" w:afterAutospacing="1"/>
              <w:rPr>
                <w:rFonts w:ascii="Times New Roman" w:eastAsia="Times New Roman" w:hAnsi="Times New Roman" w:cs="Times New Roman"/>
                <w:b/>
                <w:bCs/>
                <w:sz w:val="24"/>
                <w:szCs w:val="24"/>
              </w:rPr>
            </w:pPr>
            <w:r w:rsidRPr="006F2764">
              <w:rPr>
                <w:rFonts w:ascii="Times New Roman" w:eastAsia="Times New Roman" w:hAnsi="Times New Roman" w:cs="Times New Roman"/>
                <w:sz w:val="24"/>
                <w:szCs w:val="24"/>
              </w:rPr>
              <w:t>What safety procedures should be followed when applying protective cream?</w:t>
            </w:r>
          </w:p>
        </w:tc>
        <w:tc>
          <w:tcPr>
            <w:tcW w:w="626" w:type="pct"/>
          </w:tcPr>
          <w:p w14:paraId="713CCDE4" w14:textId="6947507C" w:rsidR="00066661" w:rsidRPr="00450079" w:rsidRDefault="00066661" w:rsidP="00066661">
            <w:pPr>
              <w:rPr>
                <w:rFonts w:ascii="Times New Roman" w:eastAsia="Times New Roman" w:hAnsi="Times New Roman" w:cs="Times New Roman"/>
                <w:sz w:val="24"/>
                <w:szCs w:val="24"/>
              </w:rPr>
            </w:pPr>
            <w:r w:rsidRPr="00450079">
              <w:rPr>
                <w:rFonts w:ascii="Times New Roman" w:eastAsia="Times New Roman" w:hAnsi="Times New Roman" w:cs="Times New Roman"/>
                <w:sz w:val="24"/>
                <w:szCs w:val="24"/>
              </w:rPr>
              <w:t>English: 11.RI,</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12.RI</w:t>
            </w:r>
          </w:p>
        </w:tc>
        <w:tc>
          <w:tcPr>
            <w:tcW w:w="697" w:type="pct"/>
            <w:gridSpan w:val="3"/>
          </w:tcPr>
          <w:p w14:paraId="6FE79583" w14:textId="77777777" w:rsidR="00066661" w:rsidRDefault="00066661" w:rsidP="00066661">
            <w:pPr>
              <w:pStyle w:val="ListParagraph"/>
              <w:numPr>
                <w:ilvl w:val="1"/>
                <w:numId w:val="168"/>
              </w:numPr>
              <w:ind w:left="47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General Sciences</w:t>
            </w:r>
          </w:p>
          <w:p w14:paraId="225FB515" w14:textId="77777777" w:rsidR="00066661" w:rsidRDefault="00066661" w:rsidP="00066661">
            <w:pPr>
              <w:pStyle w:val="ListParagraph"/>
              <w:numPr>
                <w:ilvl w:val="1"/>
                <w:numId w:val="168"/>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4CB2AF16" w14:textId="77777777" w:rsidR="00066661" w:rsidRDefault="00066661" w:rsidP="00066661">
            <w:pPr>
              <w:pStyle w:val="ListParagraph"/>
              <w:numPr>
                <w:ilvl w:val="1"/>
                <w:numId w:val="159"/>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Permanent waving and chemical relaxing for all hair types, including textured hair</w:t>
            </w:r>
          </w:p>
          <w:p w14:paraId="7DF3AB44" w14:textId="77777777" w:rsidR="00066661" w:rsidRDefault="00066661" w:rsidP="00066661">
            <w:pPr>
              <w:pStyle w:val="ListParagraph"/>
              <w:numPr>
                <w:ilvl w:val="2"/>
                <w:numId w:val="159"/>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Chemistry</w:t>
            </w:r>
          </w:p>
          <w:p w14:paraId="07FE4C76" w14:textId="77777777" w:rsidR="00066661" w:rsidRDefault="00066661" w:rsidP="00066661">
            <w:pPr>
              <w:pStyle w:val="ListParagraph"/>
              <w:numPr>
                <w:ilvl w:val="2"/>
                <w:numId w:val="159"/>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41C80EFA" w14:textId="77777777" w:rsidR="00066661" w:rsidRDefault="00066661" w:rsidP="00066661">
            <w:pPr>
              <w:pStyle w:val="ListParagraph"/>
              <w:numPr>
                <w:ilvl w:val="2"/>
                <w:numId w:val="159"/>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32F36AEE" w14:textId="77777777" w:rsidR="00066661" w:rsidRDefault="00066661" w:rsidP="00066661">
            <w:pPr>
              <w:pStyle w:val="ListParagraph"/>
              <w:ind w:left="470"/>
              <w:rPr>
                <w:rFonts w:ascii="Times New Roman" w:eastAsia="Times New Roman" w:hAnsi="Times New Roman" w:cs="Times New Roman"/>
                <w:sz w:val="24"/>
                <w:szCs w:val="24"/>
              </w:rPr>
            </w:pPr>
          </w:p>
          <w:p w14:paraId="3F5A0BB2" w14:textId="77777777" w:rsidR="00066661" w:rsidRPr="000B2C5B" w:rsidRDefault="00066661" w:rsidP="00066661">
            <w:pPr>
              <w:pStyle w:val="ListParagraph"/>
              <w:numPr>
                <w:ilvl w:val="0"/>
                <w:numId w:val="159"/>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44B39798" w14:textId="77777777" w:rsidR="00066661" w:rsidRPr="000D6BD5" w:rsidRDefault="00066661" w:rsidP="00066661">
            <w:pPr>
              <w:rPr>
                <w:rFonts w:ascii="Times New Roman" w:eastAsia="Times New Roman" w:hAnsi="Times New Roman" w:cs="Times New Roman"/>
                <w:sz w:val="24"/>
                <w:szCs w:val="24"/>
              </w:rPr>
            </w:pPr>
          </w:p>
        </w:tc>
        <w:tc>
          <w:tcPr>
            <w:tcW w:w="575" w:type="pct"/>
          </w:tcPr>
          <w:p w14:paraId="407DA802" w14:textId="2EE47E8C"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Job Demo A</w:t>
            </w:r>
          </w:p>
        </w:tc>
      </w:tr>
      <w:tr w:rsidR="00066661" w:rsidRPr="009C4A1C" w14:paraId="0484FCAC" w14:textId="2FA333BD" w:rsidTr="005C53DD">
        <w:trPr>
          <w:gridAfter w:val="1"/>
          <w:wAfter w:w="49" w:type="pct"/>
        </w:trPr>
        <w:tc>
          <w:tcPr>
            <w:tcW w:w="168" w:type="pct"/>
            <w:shd w:val="clear" w:color="auto" w:fill="FFFFFF" w:themeFill="background1"/>
          </w:tcPr>
          <w:p w14:paraId="00505B2D" w14:textId="24C8CF05"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tc>
        <w:tc>
          <w:tcPr>
            <w:tcW w:w="620" w:type="pct"/>
            <w:shd w:val="clear" w:color="auto" w:fill="FFFFFF" w:themeFill="background1"/>
            <w:tcMar>
              <w:top w:w="43" w:type="dxa"/>
              <w:left w:w="115" w:type="dxa"/>
              <w:bottom w:w="43" w:type="dxa"/>
              <w:right w:w="115" w:type="dxa"/>
            </w:tcMar>
          </w:tcPr>
          <w:p w14:paraId="25C66E18" w14:textId="46BAC40A" w:rsidR="00066661" w:rsidRPr="00585017" w:rsidRDefault="00066661" w:rsidP="00066661">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Apply relaxer. </w:t>
            </w:r>
          </w:p>
        </w:tc>
        <w:tc>
          <w:tcPr>
            <w:tcW w:w="1115" w:type="pct"/>
            <w:gridSpan w:val="2"/>
          </w:tcPr>
          <w:p w14:paraId="4FE668B2" w14:textId="77777777" w:rsidR="00066661" w:rsidRDefault="00066661" w:rsidP="00066661">
            <w:p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Application should include</w:t>
            </w:r>
          </w:p>
          <w:p w14:paraId="554B5E89" w14:textId="77777777" w:rsidR="00066661" w:rsidRPr="002B1F13"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Pr="002B1F13">
              <w:rPr>
                <w:rFonts w:ascii="Times New Roman" w:eastAsia="Times New Roman" w:hAnsi="Times New Roman" w:cs="Times New Roman"/>
                <w:sz w:val="24"/>
                <w:szCs w:val="24"/>
              </w:rPr>
              <w:t>re</w:t>
            </w:r>
            <w:r>
              <w:rPr>
                <w:rFonts w:ascii="Times New Roman" w:eastAsia="Times New Roman" w:hAnsi="Times New Roman" w:cs="Times New Roman"/>
                <w:sz w:val="24"/>
                <w:szCs w:val="24"/>
              </w:rPr>
              <w:t>-</w:t>
            </w:r>
            <w:r w:rsidRPr="002B1F13">
              <w:rPr>
                <w:rFonts w:ascii="Times New Roman" w:eastAsia="Times New Roman" w:hAnsi="Times New Roman" w:cs="Times New Roman"/>
                <w:sz w:val="24"/>
                <w:szCs w:val="24"/>
              </w:rPr>
              <w:t>service</w:t>
            </w:r>
          </w:p>
          <w:p w14:paraId="4776A0DC" w14:textId="77777777" w:rsidR="00066661" w:rsidRPr="002761B3" w:rsidRDefault="00066661" w:rsidP="00066661">
            <w:pPr>
              <w:pStyle w:val="ListParagraph"/>
              <w:numPr>
                <w:ilvl w:val="0"/>
                <w:numId w:val="98"/>
              </w:numPr>
              <w:rPr>
                <w:rFonts w:ascii="Times New Roman" w:eastAsia="Times New Roman" w:hAnsi="Times New Roman" w:cs="Times New Roman"/>
                <w:sz w:val="24"/>
                <w:szCs w:val="24"/>
              </w:rPr>
            </w:pPr>
            <w:r w:rsidRPr="002761B3">
              <w:rPr>
                <w:rFonts w:ascii="Times New Roman" w:eastAsia="Times New Roman" w:hAnsi="Times New Roman" w:cs="Times New Roman"/>
                <w:sz w:val="24"/>
                <w:szCs w:val="24"/>
              </w:rPr>
              <w:t>following manufacturer instructions for the application of a chemical relaxer</w:t>
            </w:r>
          </w:p>
          <w:p w14:paraId="2D05F1C3" w14:textId="77777777" w:rsidR="00066661" w:rsidRPr="0032681E"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in-service</w:t>
            </w:r>
          </w:p>
          <w:p w14:paraId="58189783" w14:textId="77777777" w:rsidR="00066661" w:rsidRDefault="00066661" w:rsidP="00066661">
            <w:pPr>
              <w:numPr>
                <w:ilvl w:val="0"/>
                <w:numId w:val="98"/>
              </w:numPr>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 xml:space="preserve">applying relaxer to </w:t>
            </w:r>
            <w:r>
              <w:rPr>
                <w:rFonts w:ascii="Times New Roman" w:eastAsia="Times New Roman" w:hAnsi="Times New Roman" w:cs="Times New Roman"/>
                <w:sz w:val="24"/>
                <w:szCs w:val="24"/>
              </w:rPr>
              <w:t xml:space="preserve">the </w:t>
            </w:r>
            <w:r w:rsidRPr="006F2764">
              <w:rPr>
                <w:rFonts w:ascii="Times New Roman" w:eastAsia="Times New Roman" w:hAnsi="Times New Roman" w:cs="Times New Roman"/>
                <w:sz w:val="24"/>
                <w:szCs w:val="24"/>
              </w:rPr>
              <w:t>hair shaft</w:t>
            </w:r>
            <w:r>
              <w:rPr>
                <w:rFonts w:ascii="Times New Roman" w:eastAsia="Times New Roman" w:hAnsi="Times New Roman" w:cs="Times New Roman"/>
                <w:sz w:val="24"/>
                <w:szCs w:val="24"/>
              </w:rPr>
              <w:t xml:space="preserve"> using the proper application (virgin/retouch)</w:t>
            </w:r>
          </w:p>
          <w:p w14:paraId="427955FB" w14:textId="77777777" w:rsidR="00066661" w:rsidRPr="006F2764" w:rsidRDefault="00066661" w:rsidP="00066661">
            <w:pPr>
              <w:numPr>
                <w:ilvl w:val="0"/>
                <w:numId w:val="9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cross-checking for coverage/saturation</w:t>
            </w:r>
          </w:p>
          <w:p w14:paraId="43E44C69" w14:textId="77777777" w:rsidR="00066661" w:rsidRPr="006F2764" w:rsidRDefault="00066661" w:rsidP="00066661">
            <w:pPr>
              <w:numPr>
                <w:ilvl w:val="0"/>
                <w:numId w:val="98"/>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performing periodic strand test</w:t>
            </w:r>
            <w:r>
              <w:rPr>
                <w:rFonts w:ascii="Times New Roman" w:eastAsia="Times New Roman" w:hAnsi="Times New Roman" w:cs="Times New Roman"/>
                <w:sz w:val="24"/>
                <w:szCs w:val="24"/>
              </w:rPr>
              <w:t>s</w:t>
            </w:r>
          </w:p>
          <w:p w14:paraId="285423E6" w14:textId="77777777" w:rsidR="00066661" w:rsidRDefault="00066661" w:rsidP="00066661">
            <w:pPr>
              <w:numPr>
                <w:ilvl w:val="0"/>
                <w:numId w:val="98"/>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 xml:space="preserve">rinsing relaxer from </w:t>
            </w:r>
            <w:r>
              <w:rPr>
                <w:rFonts w:ascii="Times New Roman" w:eastAsia="Times New Roman" w:hAnsi="Times New Roman" w:cs="Times New Roman"/>
                <w:sz w:val="24"/>
                <w:szCs w:val="24"/>
              </w:rPr>
              <w:t xml:space="preserve">the </w:t>
            </w:r>
            <w:r w:rsidRPr="006F2764">
              <w:rPr>
                <w:rFonts w:ascii="Times New Roman" w:eastAsia="Times New Roman" w:hAnsi="Times New Roman" w:cs="Times New Roman"/>
                <w:sz w:val="24"/>
                <w:szCs w:val="24"/>
              </w:rPr>
              <w:t xml:space="preserve">hair with cool water </w:t>
            </w:r>
            <w:r>
              <w:rPr>
                <w:rFonts w:ascii="Times New Roman" w:eastAsia="Times New Roman" w:hAnsi="Times New Roman" w:cs="Times New Roman"/>
                <w:sz w:val="24"/>
                <w:szCs w:val="24"/>
              </w:rPr>
              <w:t>flowing</w:t>
            </w:r>
            <w:r w:rsidRPr="006F2764">
              <w:rPr>
                <w:rFonts w:ascii="Times New Roman" w:eastAsia="Times New Roman" w:hAnsi="Times New Roman" w:cs="Times New Roman"/>
                <w:sz w:val="24"/>
                <w:szCs w:val="24"/>
              </w:rPr>
              <w:t xml:space="preserve"> away from the scalp</w:t>
            </w:r>
          </w:p>
          <w:p w14:paraId="3EF1FA88" w14:textId="77777777" w:rsidR="00066661" w:rsidRDefault="00066661" w:rsidP="00066661">
            <w:pPr>
              <w:numPr>
                <w:ilvl w:val="0"/>
                <w:numId w:val="9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smoothing the relaxer into the subsections in the direction of hair growth and cuticle with moderate tension</w:t>
            </w:r>
          </w:p>
          <w:p w14:paraId="64251449" w14:textId="77777777" w:rsidR="00066661" w:rsidRPr="006F2764"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post-service</w:t>
            </w:r>
          </w:p>
          <w:p w14:paraId="7D882F66" w14:textId="77777777" w:rsidR="00066661" w:rsidRDefault="00066661" w:rsidP="00066661">
            <w:pPr>
              <w:numPr>
                <w:ilvl w:val="0"/>
                <w:numId w:val="224"/>
              </w:numPr>
              <w:rPr>
                <w:rFonts w:ascii="Times New Roman" w:eastAsia="Times New Roman" w:hAnsi="Times New Roman" w:cs="Times New Roman"/>
                <w:sz w:val="24"/>
                <w:szCs w:val="24"/>
              </w:rPr>
            </w:pPr>
            <w:r w:rsidRPr="0032681E">
              <w:rPr>
                <w:rFonts w:ascii="Times New Roman" w:eastAsia="Times New Roman" w:hAnsi="Times New Roman" w:cs="Times New Roman"/>
                <w:sz w:val="24"/>
                <w:szCs w:val="24"/>
              </w:rPr>
              <w:t xml:space="preserve">shampooing hair with a neutralizing shampoo as directed by the </w:t>
            </w:r>
            <w:r>
              <w:rPr>
                <w:rFonts w:ascii="Times New Roman" w:eastAsia="Times New Roman" w:hAnsi="Times New Roman" w:cs="Times New Roman"/>
                <w:sz w:val="24"/>
                <w:szCs w:val="24"/>
              </w:rPr>
              <w:t xml:space="preserve">manufacturer </w:t>
            </w:r>
          </w:p>
          <w:p w14:paraId="6C8F580F" w14:textId="77777777" w:rsidR="00066661" w:rsidRPr="0032681E" w:rsidRDefault="00066661" w:rsidP="00066661">
            <w:pPr>
              <w:numPr>
                <w:ilvl w:val="0"/>
                <w:numId w:val="224"/>
              </w:numPr>
              <w:spacing w:before="100" w:beforeAutospacing="1" w:after="100" w:afterAutospacing="1"/>
              <w:rPr>
                <w:rFonts w:ascii="Times New Roman" w:eastAsia="Times New Roman" w:hAnsi="Times New Roman" w:cs="Times New Roman"/>
                <w:sz w:val="24"/>
                <w:szCs w:val="24"/>
              </w:rPr>
            </w:pPr>
            <w:r w:rsidRPr="0032681E">
              <w:rPr>
                <w:rFonts w:ascii="Times New Roman" w:eastAsia="Times New Roman" w:hAnsi="Times New Roman" w:cs="Times New Roman"/>
                <w:sz w:val="24"/>
                <w:szCs w:val="24"/>
              </w:rPr>
              <w:t>conditioning the hair</w:t>
            </w:r>
          </w:p>
          <w:p w14:paraId="523228F7" w14:textId="77777777" w:rsidR="00066661" w:rsidRPr="006F2764" w:rsidRDefault="00066661" w:rsidP="00066661">
            <w:pPr>
              <w:numPr>
                <w:ilvl w:val="0"/>
                <w:numId w:val="224"/>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towel drying the hair</w:t>
            </w:r>
          </w:p>
          <w:p w14:paraId="695A6CC3" w14:textId="77777777" w:rsidR="00066661" w:rsidRPr="006F2764" w:rsidRDefault="00066661" w:rsidP="00066661">
            <w:pPr>
              <w:numPr>
                <w:ilvl w:val="0"/>
                <w:numId w:val="224"/>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reexamining the scalp</w:t>
            </w:r>
          </w:p>
          <w:p w14:paraId="4D0B574C" w14:textId="77777777" w:rsidR="00066661" w:rsidRPr="006F2764" w:rsidRDefault="00066661" w:rsidP="00066661">
            <w:pPr>
              <w:numPr>
                <w:ilvl w:val="0"/>
                <w:numId w:val="224"/>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 xml:space="preserve">styling as desired by </w:t>
            </w:r>
            <w:r>
              <w:rPr>
                <w:rFonts w:ascii="Times New Roman" w:eastAsia="Times New Roman" w:hAnsi="Times New Roman" w:cs="Times New Roman"/>
                <w:sz w:val="24"/>
                <w:szCs w:val="24"/>
              </w:rPr>
              <w:t xml:space="preserve">the </w:t>
            </w:r>
            <w:r w:rsidRPr="006F2764">
              <w:rPr>
                <w:rFonts w:ascii="Times New Roman" w:eastAsia="Times New Roman" w:hAnsi="Times New Roman" w:cs="Times New Roman"/>
                <w:sz w:val="24"/>
                <w:szCs w:val="24"/>
              </w:rPr>
              <w:t>client.</w:t>
            </w:r>
          </w:p>
          <w:p w14:paraId="487A50A8" w14:textId="77777777"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1F2047B9"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346C58BA" w14:textId="77777777" w:rsidR="00066661" w:rsidRPr="006F2764" w:rsidRDefault="00066661" w:rsidP="00066661">
            <w:pPr>
              <w:numPr>
                <w:ilvl w:val="0"/>
                <w:numId w:val="99"/>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Why is it important to follow manufacturer directions for the application of a chemical relaxer?</w:t>
            </w:r>
          </w:p>
          <w:p w14:paraId="3B94AD37" w14:textId="77777777" w:rsidR="00066661" w:rsidRPr="006F2764" w:rsidRDefault="00066661" w:rsidP="00066661">
            <w:pPr>
              <w:numPr>
                <w:ilvl w:val="0"/>
                <w:numId w:val="99"/>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How is relaxer applied to hair?</w:t>
            </w:r>
          </w:p>
          <w:p w14:paraId="51C5E20F" w14:textId="77777777" w:rsidR="00066661" w:rsidRDefault="00066661" w:rsidP="00066661">
            <w:pPr>
              <w:numPr>
                <w:ilvl w:val="0"/>
                <w:numId w:val="99"/>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Why should the scalp be reexamined?</w:t>
            </w:r>
          </w:p>
          <w:p w14:paraId="2F7E3370" w14:textId="77777777" w:rsidR="00066661" w:rsidRDefault="00066661" w:rsidP="00066661">
            <w:pPr>
              <w:numPr>
                <w:ilvl w:val="0"/>
                <w:numId w:val="9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What tool should be used for smoothing?</w:t>
            </w:r>
          </w:p>
          <w:p w14:paraId="380F42BE" w14:textId="77777777" w:rsidR="00066661" w:rsidRPr="000D6BD5" w:rsidRDefault="00066661" w:rsidP="00066661">
            <w:pPr>
              <w:numPr>
                <w:ilvl w:val="0"/>
                <w:numId w:val="99"/>
              </w:num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sz w:val="24"/>
                <w:szCs w:val="24"/>
              </w:rPr>
              <w:t>What is the purpose of smoothing?</w:t>
            </w:r>
          </w:p>
          <w:p w14:paraId="17751F44" w14:textId="1D17E094" w:rsidR="00066661" w:rsidRPr="0084059C" w:rsidRDefault="00066661" w:rsidP="00066661">
            <w:pPr>
              <w:numPr>
                <w:ilvl w:val="0"/>
                <w:numId w:val="99"/>
              </w:num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sz w:val="24"/>
                <w:szCs w:val="24"/>
              </w:rPr>
              <w:t>What safety procedures should be followed when smoothing relaxer?</w:t>
            </w:r>
          </w:p>
        </w:tc>
        <w:tc>
          <w:tcPr>
            <w:tcW w:w="626" w:type="pct"/>
          </w:tcPr>
          <w:p w14:paraId="033D2C34" w14:textId="204CAC74" w:rsidR="00066661" w:rsidRPr="00450079" w:rsidRDefault="00066661" w:rsidP="00066661">
            <w:pPr>
              <w:rPr>
                <w:rFonts w:ascii="Times New Roman" w:eastAsia="Times New Roman" w:hAnsi="Times New Roman" w:cs="Times New Roman"/>
                <w:sz w:val="24"/>
                <w:szCs w:val="24"/>
              </w:rPr>
            </w:pPr>
            <w:r w:rsidRPr="00450079">
              <w:rPr>
                <w:rFonts w:ascii="Times New Roman" w:eastAsia="Times New Roman" w:hAnsi="Times New Roman" w:cs="Times New Roman"/>
                <w:sz w:val="24"/>
                <w:szCs w:val="24"/>
              </w:rPr>
              <w:t>English: 11.RI,</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12.RI</w:t>
            </w:r>
          </w:p>
        </w:tc>
        <w:tc>
          <w:tcPr>
            <w:tcW w:w="697" w:type="pct"/>
            <w:gridSpan w:val="3"/>
          </w:tcPr>
          <w:p w14:paraId="3880A2DA" w14:textId="77777777" w:rsidR="00066661" w:rsidRDefault="00066661" w:rsidP="00066661">
            <w:pPr>
              <w:pStyle w:val="ListParagraph"/>
              <w:numPr>
                <w:ilvl w:val="1"/>
                <w:numId w:val="169"/>
              </w:numPr>
              <w:ind w:left="47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General Sciences</w:t>
            </w:r>
          </w:p>
          <w:p w14:paraId="39F44E53" w14:textId="77777777" w:rsidR="00066661" w:rsidRDefault="00066661" w:rsidP="00066661">
            <w:pPr>
              <w:pStyle w:val="ListParagraph"/>
              <w:numPr>
                <w:ilvl w:val="1"/>
                <w:numId w:val="169"/>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6C6DAAC7" w14:textId="77777777" w:rsidR="00066661" w:rsidRDefault="00066661" w:rsidP="00066661">
            <w:pPr>
              <w:pStyle w:val="ListParagraph"/>
              <w:numPr>
                <w:ilvl w:val="1"/>
                <w:numId w:val="159"/>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Permanent waving and chemical relaxing for all hair types, including textured hair</w:t>
            </w:r>
          </w:p>
          <w:p w14:paraId="463D9253" w14:textId="77777777" w:rsidR="00066661" w:rsidRDefault="00066661" w:rsidP="00066661">
            <w:pPr>
              <w:pStyle w:val="ListParagraph"/>
              <w:numPr>
                <w:ilvl w:val="2"/>
                <w:numId w:val="159"/>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Chemistry</w:t>
            </w:r>
          </w:p>
          <w:p w14:paraId="432341B6" w14:textId="77777777" w:rsidR="00066661" w:rsidRDefault="00066661" w:rsidP="00066661">
            <w:pPr>
              <w:pStyle w:val="ListParagraph"/>
              <w:numPr>
                <w:ilvl w:val="2"/>
                <w:numId w:val="159"/>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3A9CA880" w14:textId="77777777" w:rsidR="00066661" w:rsidRDefault="00066661" w:rsidP="00066661">
            <w:pPr>
              <w:pStyle w:val="ListParagraph"/>
              <w:numPr>
                <w:ilvl w:val="2"/>
                <w:numId w:val="159"/>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26F917FC" w14:textId="77777777" w:rsidR="00066661" w:rsidRDefault="00066661" w:rsidP="00066661">
            <w:pPr>
              <w:pStyle w:val="ListParagraph"/>
              <w:ind w:left="470"/>
              <w:rPr>
                <w:rFonts w:ascii="Times New Roman" w:eastAsia="Times New Roman" w:hAnsi="Times New Roman" w:cs="Times New Roman"/>
                <w:sz w:val="24"/>
                <w:szCs w:val="24"/>
              </w:rPr>
            </w:pPr>
          </w:p>
          <w:p w14:paraId="3D19DE16" w14:textId="77777777" w:rsidR="00066661" w:rsidRPr="000B2C5B" w:rsidRDefault="00066661" w:rsidP="00066661">
            <w:pPr>
              <w:pStyle w:val="ListParagraph"/>
              <w:numPr>
                <w:ilvl w:val="0"/>
                <w:numId w:val="159"/>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5CD578B7" w14:textId="77777777" w:rsidR="00066661" w:rsidRPr="000D6BD5" w:rsidRDefault="00066661" w:rsidP="00066661">
            <w:pPr>
              <w:rPr>
                <w:rFonts w:ascii="Times New Roman" w:eastAsia="Times New Roman" w:hAnsi="Times New Roman" w:cs="Times New Roman"/>
                <w:sz w:val="24"/>
                <w:szCs w:val="24"/>
              </w:rPr>
            </w:pPr>
          </w:p>
        </w:tc>
        <w:tc>
          <w:tcPr>
            <w:tcW w:w="575" w:type="pct"/>
          </w:tcPr>
          <w:p w14:paraId="2304996D" w14:textId="487C525C"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Job Demo A</w:t>
            </w:r>
          </w:p>
        </w:tc>
      </w:tr>
      <w:tr w:rsidR="00066661" w:rsidRPr="009C4A1C" w14:paraId="0140773C" w14:textId="027EB42E" w:rsidTr="005C53DD">
        <w:trPr>
          <w:gridAfter w:val="1"/>
          <w:wAfter w:w="49" w:type="pct"/>
        </w:trPr>
        <w:tc>
          <w:tcPr>
            <w:tcW w:w="168" w:type="pct"/>
            <w:shd w:val="clear" w:color="auto" w:fill="FFFFFF" w:themeFill="background1"/>
          </w:tcPr>
          <w:p w14:paraId="61614694" w14:textId="160D9484"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620" w:type="pct"/>
            <w:shd w:val="clear" w:color="auto" w:fill="FFFFFF" w:themeFill="background1"/>
            <w:tcMar>
              <w:top w:w="43" w:type="dxa"/>
              <w:left w:w="115" w:type="dxa"/>
              <w:bottom w:w="43" w:type="dxa"/>
              <w:right w:w="115" w:type="dxa"/>
            </w:tcMar>
          </w:tcPr>
          <w:p w14:paraId="6BDD9778" w14:textId="2207365D" w:rsidR="00066661" w:rsidRPr="00585017" w:rsidRDefault="00066661" w:rsidP="00066661">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Demonstrate smoothing. </w:t>
            </w:r>
          </w:p>
        </w:tc>
        <w:tc>
          <w:tcPr>
            <w:tcW w:w="1115" w:type="pct"/>
            <w:gridSpan w:val="2"/>
          </w:tcPr>
          <w:p w14:paraId="09BD6049" w14:textId="77777777" w:rsidR="00066661" w:rsidRDefault="00066661" w:rsidP="00066661">
            <w:p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 xml:space="preserve">Demonstration should include </w:t>
            </w:r>
          </w:p>
          <w:p w14:paraId="41238379" w14:textId="77777777" w:rsidR="00066661" w:rsidRDefault="00066661" w:rsidP="00066661">
            <w:pPr>
              <w:pStyle w:val="ListParagraph"/>
              <w:numPr>
                <w:ilvl w:val="0"/>
                <w:numId w:val="100"/>
              </w:numPr>
              <w:spacing w:before="100" w:beforeAutospacing="1" w:after="100" w:afterAutospacing="1"/>
              <w:rPr>
                <w:rFonts w:ascii="Times New Roman" w:eastAsia="Times New Roman" w:hAnsi="Times New Roman" w:cs="Times New Roman"/>
                <w:sz w:val="24"/>
                <w:szCs w:val="24"/>
              </w:rPr>
            </w:pPr>
            <w:r w:rsidRPr="0088054F">
              <w:rPr>
                <w:rFonts w:ascii="Times New Roman" w:eastAsia="Times New Roman" w:hAnsi="Times New Roman" w:cs="Times New Roman"/>
                <w:sz w:val="24"/>
                <w:szCs w:val="24"/>
              </w:rPr>
              <w:t>using tools (e.g., fingers, back of comb)</w:t>
            </w:r>
          </w:p>
          <w:p w14:paraId="0A778038" w14:textId="77777777" w:rsidR="00066661" w:rsidRPr="0088054F" w:rsidRDefault="00066661" w:rsidP="00066661">
            <w:pPr>
              <w:pStyle w:val="ListParagraph"/>
              <w:numPr>
                <w:ilvl w:val="0"/>
                <w:numId w:val="100"/>
              </w:numPr>
              <w:spacing w:before="100" w:beforeAutospacing="1" w:after="100" w:afterAutospacing="1"/>
              <w:rPr>
                <w:rFonts w:ascii="Times New Roman" w:eastAsia="Times New Roman" w:hAnsi="Times New Roman" w:cs="Times New Roman"/>
                <w:sz w:val="24"/>
                <w:szCs w:val="24"/>
              </w:rPr>
            </w:pPr>
            <w:r w:rsidRPr="0088054F">
              <w:rPr>
                <w:rFonts w:ascii="Times New Roman" w:eastAsia="Times New Roman" w:hAnsi="Times New Roman" w:cs="Times New Roman"/>
                <w:sz w:val="24"/>
                <w:szCs w:val="24"/>
              </w:rPr>
              <w:t>smoothing the relaxer into the subsections in the direction of hair growth and cuticle with moderate tension.</w:t>
            </w:r>
          </w:p>
          <w:p w14:paraId="2F08D287" w14:textId="77777777"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257E8DDB"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0314D62A" w14:textId="77777777" w:rsidR="00066661" w:rsidRPr="006F2764" w:rsidRDefault="00066661" w:rsidP="00066661">
            <w:pPr>
              <w:numPr>
                <w:ilvl w:val="0"/>
                <w:numId w:val="101"/>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What tool should be used for smoothing?</w:t>
            </w:r>
          </w:p>
          <w:p w14:paraId="2CB891F6" w14:textId="77777777" w:rsidR="00066661" w:rsidRPr="000D6BD5" w:rsidRDefault="00066661" w:rsidP="00066661">
            <w:pPr>
              <w:numPr>
                <w:ilvl w:val="0"/>
                <w:numId w:val="101"/>
              </w:numPr>
              <w:spacing w:before="100" w:beforeAutospacing="1" w:after="100" w:afterAutospacing="1"/>
              <w:rPr>
                <w:rFonts w:ascii="Times New Roman" w:eastAsia="Times New Roman" w:hAnsi="Times New Roman" w:cs="Times New Roman"/>
                <w:b/>
                <w:bCs/>
                <w:sz w:val="24"/>
                <w:szCs w:val="24"/>
              </w:rPr>
            </w:pPr>
            <w:r w:rsidRPr="006F2764">
              <w:rPr>
                <w:rFonts w:ascii="Times New Roman" w:eastAsia="Times New Roman" w:hAnsi="Times New Roman" w:cs="Times New Roman"/>
                <w:sz w:val="24"/>
                <w:szCs w:val="24"/>
              </w:rPr>
              <w:t>What is the purpose of smoothing?</w:t>
            </w:r>
          </w:p>
          <w:p w14:paraId="0081494F" w14:textId="7AC9D9E1" w:rsidR="00066661" w:rsidRPr="0084059C" w:rsidRDefault="00066661" w:rsidP="00066661">
            <w:pPr>
              <w:numPr>
                <w:ilvl w:val="0"/>
                <w:numId w:val="101"/>
              </w:numPr>
              <w:spacing w:before="100" w:beforeAutospacing="1" w:after="100" w:afterAutospacing="1"/>
              <w:rPr>
                <w:rFonts w:ascii="Times New Roman" w:eastAsia="Times New Roman" w:hAnsi="Times New Roman" w:cs="Times New Roman"/>
                <w:b/>
                <w:bCs/>
                <w:sz w:val="24"/>
                <w:szCs w:val="24"/>
              </w:rPr>
            </w:pPr>
            <w:r w:rsidRPr="006F2764">
              <w:rPr>
                <w:rFonts w:ascii="Times New Roman" w:eastAsia="Times New Roman" w:hAnsi="Times New Roman" w:cs="Times New Roman"/>
                <w:sz w:val="24"/>
                <w:szCs w:val="24"/>
              </w:rPr>
              <w:t xml:space="preserve">What safety procedures should be </w:t>
            </w:r>
            <w:r>
              <w:rPr>
                <w:rFonts w:ascii="Times New Roman" w:eastAsia="Times New Roman" w:hAnsi="Times New Roman" w:cs="Times New Roman"/>
                <w:sz w:val="24"/>
                <w:szCs w:val="24"/>
              </w:rPr>
              <w:t>followed</w:t>
            </w:r>
            <w:r w:rsidRPr="006F2764">
              <w:rPr>
                <w:rFonts w:ascii="Times New Roman" w:eastAsia="Times New Roman" w:hAnsi="Times New Roman" w:cs="Times New Roman"/>
                <w:sz w:val="24"/>
                <w:szCs w:val="24"/>
              </w:rPr>
              <w:t xml:space="preserve"> when smoothing relaxer?</w:t>
            </w:r>
          </w:p>
        </w:tc>
        <w:tc>
          <w:tcPr>
            <w:tcW w:w="626" w:type="pct"/>
          </w:tcPr>
          <w:p w14:paraId="7AE5FB04" w14:textId="77777777" w:rsidR="00066661" w:rsidRPr="00450079" w:rsidRDefault="00066661" w:rsidP="00066661">
            <w:pPr>
              <w:rPr>
                <w:rFonts w:ascii="Times New Roman" w:eastAsia="Times New Roman" w:hAnsi="Times New Roman" w:cs="Times New Roman"/>
                <w:sz w:val="24"/>
                <w:szCs w:val="24"/>
              </w:rPr>
            </w:pPr>
          </w:p>
        </w:tc>
        <w:tc>
          <w:tcPr>
            <w:tcW w:w="697" w:type="pct"/>
            <w:gridSpan w:val="3"/>
          </w:tcPr>
          <w:p w14:paraId="4D73F212" w14:textId="77777777" w:rsidR="00066661" w:rsidRDefault="00066661" w:rsidP="00066661">
            <w:pPr>
              <w:pStyle w:val="ListParagraph"/>
              <w:numPr>
                <w:ilvl w:val="1"/>
                <w:numId w:val="169"/>
              </w:numPr>
              <w:ind w:left="47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General Sciences</w:t>
            </w:r>
          </w:p>
          <w:p w14:paraId="741A7028" w14:textId="77777777" w:rsidR="00066661" w:rsidRDefault="00066661" w:rsidP="00066661">
            <w:pPr>
              <w:pStyle w:val="ListParagraph"/>
              <w:numPr>
                <w:ilvl w:val="1"/>
                <w:numId w:val="169"/>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354DA3A5" w14:textId="77777777" w:rsidR="00066661" w:rsidRDefault="00066661" w:rsidP="00066661">
            <w:pPr>
              <w:pStyle w:val="ListParagraph"/>
              <w:numPr>
                <w:ilvl w:val="1"/>
                <w:numId w:val="159"/>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Permanent waving and chemical relaxing for all hair types, including textured hair</w:t>
            </w:r>
          </w:p>
          <w:p w14:paraId="7E8BC72E" w14:textId="77777777" w:rsidR="00066661" w:rsidRDefault="00066661" w:rsidP="00066661">
            <w:pPr>
              <w:pStyle w:val="ListParagraph"/>
              <w:numPr>
                <w:ilvl w:val="2"/>
                <w:numId w:val="159"/>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Chemistry</w:t>
            </w:r>
          </w:p>
          <w:p w14:paraId="53653289" w14:textId="77777777" w:rsidR="00066661" w:rsidRDefault="00066661" w:rsidP="00066661">
            <w:pPr>
              <w:pStyle w:val="ListParagraph"/>
              <w:numPr>
                <w:ilvl w:val="2"/>
                <w:numId w:val="159"/>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6C50914D" w14:textId="77777777" w:rsidR="00066661" w:rsidRDefault="00066661" w:rsidP="00066661">
            <w:pPr>
              <w:pStyle w:val="ListParagraph"/>
              <w:numPr>
                <w:ilvl w:val="2"/>
                <w:numId w:val="159"/>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69E32783" w14:textId="77777777" w:rsidR="00066661" w:rsidRDefault="00066661" w:rsidP="00066661">
            <w:pPr>
              <w:pStyle w:val="ListParagraph"/>
              <w:ind w:left="470"/>
              <w:rPr>
                <w:rFonts w:ascii="Times New Roman" w:eastAsia="Times New Roman" w:hAnsi="Times New Roman" w:cs="Times New Roman"/>
                <w:sz w:val="24"/>
                <w:szCs w:val="24"/>
              </w:rPr>
            </w:pPr>
          </w:p>
          <w:p w14:paraId="4A6FC633" w14:textId="77777777" w:rsidR="00066661" w:rsidRPr="000B2C5B" w:rsidRDefault="00066661" w:rsidP="00066661">
            <w:pPr>
              <w:pStyle w:val="ListParagraph"/>
              <w:numPr>
                <w:ilvl w:val="0"/>
                <w:numId w:val="159"/>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63DBC5CF" w14:textId="77777777" w:rsidR="00066661" w:rsidRPr="000D6BD5" w:rsidRDefault="00066661" w:rsidP="00066661">
            <w:pPr>
              <w:rPr>
                <w:rFonts w:ascii="Times New Roman" w:eastAsia="Times New Roman" w:hAnsi="Times New Roman" w:cs="Times New Roman"/>
                <w:sz w:val="24"/>
                <w:szCs w:val="24"/>
              </w:rPr>
            </w:pPr>
          </w:p>
        </w:tc>
        <w:tc>
          <w:tcPr>
            <w:tcW w:w="575" w:type="pct"/>
          </w:tcPr>
          <w:p w14:paraId="51D30A6C" w14:textId="12D2B637"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Job Demo A</w:t>
            </w:r>
          </w:p>
        </w:tc>
      </w:tr>
      <w:tr w:rsidR="00066661" w:rsidRPr="009C4A1C" w14:paraId="65354A0A" w14:textId="2843B68B" w:rsidTr="005C53DD">
        <w:trPr>
          <w:gridAfter w:val="1"/>
          <w:wAfter w:w="49" w:type="pct"/>
        </w:trPr>
        <w:tc>
          <w:tcPr>
            <w:tcW w:w="168" w:type="pct"/>
            <w:shd w:val="clear" w:color="auto" w:fill="FFFFFF" w:themeFill="background1"/>
          </w:tcPr>
          <w:p w14:paraId="7C6A927D" w14:textId="2E3C05DD"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tc>
        <w:tc>
          <w:tcPr>
            <w:tcW w:w="620" w:type="pct"/>
            <w:shd w:val="clear" w:color="auto" w:fill="FFFFFF" w:themeFill="background1"/>
            <w:tcMar>
              <w:top w:w="43" w:type="dxa"/>
              <w:left w:w="115" w:type="dxa"/>
              <w:bottom w:w="43" w:type="dxa"/>
              <w:right w:w="115" w:type="dxa"/>
            </w:tcMar>
          </w:tcPr>
          <w:p w14:paraId="1F82C5B1" w14:textId="4FB9B4F8" w:rsidR="00066661" w:rsidRPr="00585017" w:rsidRDefault="00066661" w:rsidP="00066661">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Complete </w:t>
            </w:r>
            <w:r>
              <w:rPr>
                <w:rFonts w:ascii="Times New Roman" w:eastAsia="Times New Roman" w:hAnsi="Times New Roman" w:cs="Times New Roman"/>
                <w:sz w:val="24"/>
                <w:szCs w:val="24"/>
              </w:rPr>
              <w:t xml:space="preserve">the </w:t>
            </w:r>
            <w:r w:rsidRPr="00585017">
              <w:rPr>
                <w:rFonts w:ascii="Times New Roman" w:eastAsia="Times New Roman" w:hAnsi="Times New Roman" w:cs="Times New Roman"/>
                <w:sz w:val="24"/>
                <w:szCs w:val="24"/>
              </w:rPr>
              <w:t xml:space="preserve">client record card for chemical services. </w:t>
            </w:r>
          </w:p>
        </w:tc>
        <w:tc>
          <w:tcPr>
            <w:tcW w:w="1115" w:type="pct"/>
            <w:gridSpan w:val="2"/>
          </w:tcPr>
          <w:p w14:paraId="22606516" w14:textId="77777777"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Completion should include</w:t>
            </w:r>
          </w:p>
          <w:p w14:paraId="6712D269" w14:textId="77777777" w:rsidR="00066661" w:rsidRPr="006F2764" w:rsidRDefault="00066661" w:rsidP="00066661">
            <w:pPr>
              <w:numPr>
                <w:ilvl w:val="0"/>
                <w:numId w:val="102"/>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consultation information</w:t>
            </w:r>
          </w:p>
          <w:p w14:paraId="581EE2AE" w14:textId="77777777" w:rsidR="00066661" w:rsidRPr="006F2764" w:rsidRDefault="00066661" w:rsidP="00066661">
            <w:pPr>
              <w:numPr>
                <w:ilvl w:val="0"/>
                <w:numId w:val="102"/>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difficulties encountered</w:t>
            </w:r>
          </w:p>
          <w:p w14:paraId="33EB1390" w14:textId="77777777" w:rsidR="00066661" w:rsidRPr="006F2764" w:rsidRDefault="00066661" w:rsidP="00066661">
            <w:pPr>
              <w:numPr>
                <w:ilvl w:val="0"/>
                <w:numId w:val="102"/>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analysis notes</w:t>
            </w:r>
          </w:p>
          <w:p w14:paraId="5C5A59CC" w14:textId="77777777" w:rsidR="00066661" w:rsidRPr="006F2764" w:rsidRDefault="00066661" w:rsidP="00066661">
            <w:pPr>
              <w:numPr>
                <w:ilvl w:val="0"/>
                <w:numId w:val="102"/>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strand test information</w:t>
            </w:r>
          </w:p>
          <w:p w14:paraId="1133C2D3" w14:textId="77777777" w:rsidR="00066661" w:rsidRPr="006F2764" w:rsidRDefault="00066661" w:rsidP="00066661">
            <w:pPr>
              <w:numPr>
                <w:ilvl w:val="0"/>
                <w:numId w:val="102"/>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results</w:t>
            </w:r>
          </w:p>
          <w:p w14:paraId="09C5D8B8" w14:textId="77777777" w:rsidR="00066661" w:rsidRPr="006F2764" w:rsidRDefault="00066661" w:rsidP="00066661">
            <w:pPr>
              <w:numPr>
                <w:ilvl w:val="0"/>
                <w:numId w:val="102"/>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timing</w:t>
            </w:r>
          </w:p>
          <w:p w14:paraId="0617C9F0" w14:textId="77777777" w:rsidR="00066661" w:rsidRPr="006F2764" w:rsidRDefault="00066661" w:rsidP="00066661">
            <w:pPr>
              <w:numPr>
                <w:ilvl w:val="0"/>
                <w:numId w:val="102"/>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suggestions for future services.</w:t>
            </w:r>
          </w:p>
          <w:p w14:paraId="76E6C993" w14:textId="77777777"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59AAAD6A"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4E30B39B" w14:textId="77777777" w:rsidR="00066661" w:rsidRPr="000D6BD5" w:rsidRDefault="00066661" w:rsidP="00066661">
            <w:pPr>
              <w:numPr>
                <w:ilvl w:val="0"/>
                <w:numId w:val="103"/>
              </w:numPr>
              <w:spacing w:before="100" w:beforeAutospacing="1" w:after="100" w:afterAutospacing="1"/>
              <w:rPr>
                <w:rFonts w:ascii="Times New Roman" w:eastAsia="Times New Roman" w:hAnsi="Times New Roman" w:cs="Times New Roman"/>
                <w:b/>
                <w:bCs/>
                <w:sz w:val="24"/>
                <w:szCs w:val="24"/>
              </w:rPr>
            </w:pPr>
            <w:r w:rsidRPr="006F2764">
              <w:rPr>
                <w:rFonts w:ascii="Times New Roman" w:eastAsia="Times New Roman" w:hAnsi="Times New Roman" w:cs="Times New Roman"/>
                <w:sz w:val="24"/>
                <w:szCs w:val="24"/>
              </w:rPr>
              <w:t>What is a </w:t>
            </w:r>
            <w:r w:rsidRPr="006F2764">
              <w:rPr>
                <w:rFonts w:ascii="Times New Roman" w:eastAsia="Times New Roman" w:hAnsi="Times New Roman" w:cs="Times New Roman"/>
                <w:i/>
                <w:iCs/>
                <w:sz w:val="24"/>
                <w:szCs w:val="24"/>
              </w:rPr>
              <w:t>client release form</w:t>
            </w:r>
            <w:r w:rsidRPr="006F2764">
              <w:rPr>
                <w:rFonts w:ascii="Times New Roman" w:eastAsia="Times New Roman" w:hAnsi="Times New Roman" w:cs="Times New Roman"/>
                <w:sz w:val="24"/>
                <w:szCs w:val="24"/>
              </w:rPr>
              <w:t>? Why is it important?</w:t>
            </w:r>
          </w:p>
          <w:p w14:paraId="0ED0080A" w14:textId="0D9CA9F4" w:rsidR="00066661" w:rsidRPr="0084059C" w:rsidRDefault="00066661" w:rsidP="00066661">
            <w:pPr>
              <w:numPr>
                <w:ilvl w:val="0"/>
                <w:numId w:val="103"/>
              </w:numPr>
              <w:spacing w:before="100" w:beforeAutospacing="1" w:after="100" w:afterAutospacing="1"/>
              <w:rPr>
                <w:rFonts w:ascii="Times New Roman" w:eastAsia="Times New Roman" w:hAnsi="Times New Roman" w:cs="Times New Roman"/>
                <w:b/>
                <w:bCs/>
                <w:sz w:val="24"/>
                <w:szCs w:val="24"/>
              </w:rPr>
            </w:pPr>
            <w:r w:rsidRPr="006F2764">
              <w:rPr>
                <w:rFonts w:ascii="Times New Roman" w:eastAsia="Times New Roman" w:hAnsi="Times New Roman" w:cs="Times New Roman"/>
                <w:sz w:val="24"/>
                <w:szCs w:val="24"/>
              </w:rPr>
              <w:t>What are the different types of strand tests? What does each test analyze?</w:t>
            </w:r>
          </w:p>
        </w:tc>
        <w:tc>
          <w:tcPr>
            <w:tcW w:w="626" w:type="pct"/>
          </w:tcPr>
          <w:p w14:paraId="5DD11005" w14:textId="4DEC13D6" w:rsidR="00066661" w:rsidRPr="00450079" w:rsidRDefault="00066661" w:rsidP="00066661">
            <w:pPr>
              <w:rPr>
                <w:rFonts w:ascii="Times New Roman" w:eastAsia="Times New Roman" w:hAnsi="Times New Roman" w:cs="Times New Roman"/>
                <w:sz w:val="24"/>
                <w:szCs w:val="24"/>
              </w:rPr>
            </w:pPr>
            <w:r w:rsidRPr="00450079">
              <w:rPr>
                <w:rFonts w:ascii="Times New Roman" w:eastAsia="Times New Roman" w:hAnsi="Times New Roman" w:cs="Times New Roman"/>
                <w:sz w:val="24"/>
                <w:szCs w:val="24"/>
              </w:rPr>
              <w:t>English: 11.C,</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11.LU, 11.W,</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12.C, 12.LU,</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12.W</w:t>
            </w:r>
          </w:p>
        </w:tc>
        <w:tc>
          <w:tcPr>
            <w:tcW w:w="697" w:type="pct"/>
            <w:gridSpan w:val="3"/>
          </w:tcPr>
          <w:p w14:paraId="74C1E16A" w14:textId="77777777" w:rsidR="00066661" w:rsidRDefault="00066661" w:rsidP="00066661">
            <w:pPr>
              <w:pStyle w:val="ListParagraph"/>
              <w:numPr>
                <w:ilvl w:val="1"/>
                <w:numId w:val="197"/>
              </w:numPr>
              <w:rPr>
                <w:rFonts w:ascii="Times New Roman" w:eastAsia="Times New Roman" w:hAnsi="Times New Roman" w:cs="Times New Roman"/>
                <w:sz w:val="24"/>
                <w:szCs w:val="24"/>
              </w:rPr>
            </w:pPr>
            <w:r>
              <w:rPr>
                <w:rFonts w:ascii="Times New Roman" w:eastAsia="Times New Roman" w:hAnsi="Times New Roman" w:cs="Times New Roman"/>
                <w:sz w:val="24"/>
                <w:szCs w:val="24"/>
              </w:rPr>
              <w:t>Orientation and business topics</w:t>
            </w:r>
          </w:p>
          <w:p w14:paraId="4CF19632" w14:textId="77777777" w:rsidR="00066661" w:rsidRPr="002761B3" w:rsidRDefault="00066661" w:rsidP="00066661">
            <w:pPr>
              <w:pStyle w:val="ListParagraph"/>
              <w:numPr>
                <w:ilvl w:val="1"/>
                <w:numId w:val="103"/>
              </w:numPr>
              <w:ind w:left="740"/>
              <w:rPr>
                <w:rFonts w:ascii="Times New Roman" w:eastAsia="Times New Roman" w:hAnsi="Times New Roman" w:cs="Times New Roman"/>
                <w:sz w:val="24"/>
                <w:szCs w:val="24"/>
              </w:rPr>
            </w:pPr>
            <w:r w:rsidRPr="002761B3">
              <w:rPr>
                <w:rFonts w:ascii="Times New Roman" w:eastAsia="Times New Roman" w:hAnsi="Times New Roman" w:cs="Times New Roman"/>
                <w:sz w:val="24"/>
                <w:szCs w:val="24"/>
              </w:rPr>
              <w:t>Client records and confidentiality</w:t>
            </w:r>
          </w:p>
          <w:p w14:paraId="6B1BCB36" w14:textId="77777777" w:rsidR="00066661" w:rsidRDefault="00066661" w:rsidP="00066661">
            <w:pPr>
              <w:pStyle w:val="ListParagraph"/>
              <w:numPr>
                <w:ilvl w:val="1"/>
                <w:numId w:val="164"/>
              </w:numPr>
              <w:ind w:left="47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General Sciences</w:t>
            </w:r>
          </w:p>
          <w:p w14:paraId="244FC8A9" w14:textId="77777777" w:rsidR="00066661" w:rsidRDefault="00066661" w:rsidP="00066661">
            <w:pPr>
              <w:pStyle w:val="ListParagraph"/>
              <w:numPr>
                <w:ilvl w:val="1"/>
                <w:numId w:val="164"/>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23D1C08E" w14:textId="77777777" w:rsidR="00066661" w:rsidRDefault="00066661" w:rsidP="00066661">
            <w:pPr>
              <w:pStyle w:val="ListParagraph"/>
              <w:numPr>
                <w:ilvl w:val="1"/>
                <w:numId w:val="159"/>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Permanent waving and chemical relaxing for all hair types, including textured hair</w:t>
            </w:r>
          </w:p>
          <w:p w14:paraId="40D4D42A" w14:textId="77777777" w:rsidR="00066661" w:rsidRDefault="00066661" w:rsidP="00066661">
            <w:pPr>
              <w:pStyle w:val="ListParagraph"/>
              <w:numPr>
                <w:ilvl w:val="2"/>
                <w:numId w:val="159"/>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Chemistry</w:t>
            </w:r>
          </w:p>
          <w:p w14:paraId="3FDC1B29" w14:textId="77777777" w:rsidR="00066661" w:rsidRDefault="00066661" w:rsidP="00066661">
            <w:pPr>
              <w:pStyle w:val="ListParagraph"/>
              <w:numPr>
                <w:ilvl w:val="2"/>
                <w:numId w:val="159"/>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7A0ACDCE" w14:textId="77777777" w:rsidR="00066661" w:rsidRDefault="00066661" w:rsidP="00066661">
            <w:pPr>
              <w:pStyle w:val="ListParagraph"/>
              <w:numPr>
                <w:ilvl w:val="2"/>
                <w:numId w:val="159"/>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0B8656D8" w14:textId="77777777" w:rsidR="00066661" w:rsidRDefault="00066661" w:rsidP="00066661">
            <w:pPr>
              <w:pStyle w:val="ListParagraph"/>
              <w:ind w:left="470"/>
              <w:rPr>
                <w:rFonts w:ascii="Times New Roman" w:eastAsia="Times New Roman" w:hAnsi="Times New Roman" w:cs="Times New Roman"/>
                <w:sz w:val="24"/>
                <w:szCs w:val="24"/>
              </w:rPr>
            </w:pPr>
          </w:p>
          <w:p w14:paraId="3BBE4B73" w14:textId="77777777" w:rsidR="00066661" w:rsidRPr="000B2C5B" w:rsidRDefault="00066661" w:rsidP="00066661">
            <w:pPr>
              <w:pStyle w:val="ListParagraph"/>
              <w:numPr>
                <w:ilvl w:val="0"/>
                <w:numId w:val="159"/>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386065FC" w14:textId="77777777" w:rsidR="00066661" w:rsidRPr="000D6BD5" w:rsidRDefault="00066661" w:rsidP="00066661">
            <w:pPr>
              <w:rPr>
                <w:rFonts w:ascii="Times New Roman" w:eastAsia="Times New Roman" w:hAnsi="Times New Roman" w:cs="Times New Roman"/>
                <w:sz w:val="24"/>
                <w:szCs w:val="24"/>
              </w:rPr>
            </w:pPr>
          </w:p>
        </w:tc>
        <w:tc>
          <w:tcPr>
            <w:tcW w:w="575" w:type="pct"/>
          </w:tcPr>
          <w:p w14:paraId="48BEACCA" w14:textId="4F6E0697"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Job Demo A</w:t>
            </w:r>
          </w:p>
        </w:tc>
      </w:tr>
      <w:tr w:rsidR="00066661" w:rsidRPr="009C4A1C" w14:paraId="6B644BD0" w14:textId="55F7A75C" w:rsidTr="005C53DD">
        <w:trPr>
          <w:gridAfter w:val="1"/>
          <w:wAfter w:w="49" w:type="pct"/>
        </w:trPr>
        <w:tc>
          <w:tcPr>
            <w:tcW w:w="168" w:type="pct"/>
            <w:shd w:val="clear" w:color="auto" w:fill="D0CECE" w:themeFill="background2" w:themeFillShade="E6"/>
          </w:tcPr>
          <w:p w14:paraId="4C41A4EE" w14:textId="77777777" w:rsidR="00066661" w:rsidRDefault="00066661" w:rsidP="00066661">
            <w:pPr>
              <w:rPr>
                <w:rFonts w:ascii="Times New Roman" w:eastAsia="Times New Roman" w:hAnsi="Times New Roman" w:cs="Times New Roman"/>
                <w:sz w:val="24"/>
                <w:szCs w:val="24"/>
              </w:rPr>
            </w:pPr>
          </w:p>
        </w:tc>
        <w:tc>
          <w:tcPr>
            <w:tcW w:w="620" w:type="pct"/>
            <w:shd w:val="clear" w:color="auto" w:fill="D0CECE" w:themeFill="background2" w:themeFillShade="E6"/>
            <w:tcMar>
              <w:top w:w="43" w:type="dxa"/>
              <w:left w:w="115" w:type="dxa"/>
              <w:bottom w:w="43" w:type="dxa"/>
              <w:right w:w="115" w:type="dxa"/>
            </w:tcMar>
            <w:vAlign w:val="center"/>
          </w:tcPr>
          <w:p w14:paraId="0D611D8C" w14:textId="68F6148A" w:rsidR="00066661" w:rsidRPr="00585017" w:rsidRDefault="00066661" w:rsidP="00066661">
            <w:pPr>
              <w:rPr>
                <w:rFonts w:ascii="Times New Roman" w:eastAsia="Times New Roman" w:hAnsi="Times New Roman" w:cs="Times New Roman"/>
                <w:sz w:val="24"/>
                <w:szCs w:val="24"/>
              </w:rPr>
            </w:pPr>
            <w:r w:rsidRPr="001304BB">
              <w:rPr>
                <w:rFonts w:ascii="Times New Roman" w:eastAsia="Times New Roman" w:hAnsi="Times New Roman" w:cs="Times New Roman"/>
                <w:b/>
                <w:bCs/>
                <w:sz w:val="24"/>
                <w:szCs w:val="24"/>
              </w:rPr>
              <w:t>Lightening and Coloring Hair</w:t>
            </w:r>
          </w:p>
        </w:tc>
        <w:tc>
          <w:tcPr>
            <w:tcW w:w="1115" w:type="pct"/>
            <w:gridSpan w:val="2"/>
            <w:shd w:val="clear" w:color="auto" w:fill="D0CECE" w:themeFill="background2" w:themeFillShade="E6"/>
          </w:tcPr>
          <w:p w14:paraId="61B74A97" w14:textId="77777777"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p>
        </w:tc>
        <w:tc>
          <w:tcPr>
            <w:tcW w:w="1150" w:type="pct"/>
            <w:gridSpan w:val="3"/>
            <w:shd w:val="clear" w:color="auto" w:fill="D0CECE" w:themeFill="background2" w:themeFillShade="E6"/>
            <w:vAlign w:val="center"/>
          </w:tcPr>
          <w:p w14:paraId="4FB56EAD"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p>
        </w:tc>
        <w:tc>
          <w:tcPr>
            <w:tcW w:w="626" w:type="pct"/>
            <w:shd w:val="clear" w:color="auto" w:fill="D0CECE" w:themeFill="background2" w:themeFillShade="E6"/>
          </w:tcPr>
          <w:p w14:paraId="7E63CB4B" w14:textId="77777777" w:rsidR="00066661" w:rsidRPr="00450079" w:rsidRDefault="00066661" w:rsidP="00066661">
            <w:pPr>
              <w:rPr>
                <w:rFonts w:ascii="Times New Roman" w:eastAsia="Times New Roman" w:hAnsi="Times New Roman" w:cs="Times New Roman"/>
                <w:sz w:val="24"/>
                <w:szCs w:val="24"/>
              </w:rPr>
            </w:pPr>
          </w:p>
        </w:tc>
        <w:tc>
          <w:tcPr>
            <w:tcW w:w="697" w:type="pct"/>
            <w:gridSpan w:val="3"/>
            <w:shd w:val="clear" w:color="auto" w:fill="D0CECE" w:themeFill="background2" w:themeFillShade="E6"/>
          </w:tcPr>
          <w:p w14:paraId="557B0464" w14:textId="77777777" w:rsidR="00066661" w:rsidRPr="000D6BD5" w:rsidRDefault="00066661" w:rsidP="00066661">
            <w:pPr>
              <w:rPr>
                <w:rFonts w:ascii="Times New Roman" w:eastAsia="Times New Roman" w:hAnsi="Times New Roman" w:cs="Times New Roman"/>
                <w:sz w:val="24"/>
                <w:szCs w:val="24"/>
              </w:rPr>
            </w:pPr>
          </w:p>
        </w:tc>
        <w:tc>
          <w:tcPr>
            <w:tcW w:w="575" w:type="pct"/>
            <w:shd w:val="clear" w:color="auto" w:fill="D0CECE" w:themeFill="background2" w:themeFillShade="E6"/>
          </w:tcPr>
          <w:p w14:paraId="18DC566E" w14:textId="77777777" w:rsidR="00066661" w:rsidRPr="000D6BD5" w:rsidRDefault="00066661" w:rsidP="00066661">
            <w:pPr>
              <w:rPr>
                <w:rFonts w:ascii="Times New Roman" w:eastAsia="Times New Roman" w:hAnsi="Times New Roman" w:cs="Times New Roman"/>
                <w:sz w:val="24"/>
                <w:szCs w:val="24"/>
              </w:rPr>
            </w:pPr>
          </w:p>
        </w:tc>
      </w:tr>
      <w:tr w:rsidR="00066661" w:rsidRPr="009C4A1C" w14:paraId="246A3069" w14:textId="57EC83EA" w:rsidTr="005C53DD">
        <w:trPr>
          <w:gridAfter w:val="1"/>
          <w:wAfter w:w="49" w:type="pct"/>
        </w:trPr>
        <w:tc>
          <w:tcPr>
            <w:tcW w:w="168" w:type="pct"/>
            <w:shd w:val="clear" w:color="auto" w:fill="FFFFFF" w:themeFill="background1"/>
          </w:tcPr>
          <w:p w14:paraId="1FF749FF" w14:textId="2B9E97BC"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620" w:type="pct"/>
            <w:shd w:val="clear" w:color="auto" w:fill="FFFFFF" w:themeFill="background1"/>
            <w:tcMar>
              <w:top w:w="43" w:type="dxa"/>
              <w:left w:w="115" w:type="dxa"/>
              <w:bottom w:w="43" w:type="dxa"/>
              <w:right w:w="115" w:type="dxa"/>
            </w:tcMar>
          </w:tcPr>
          <w:p w14:paraId="6CDE6C43" w14:textId="4D7C5ABE" w:rsidR="00066661" w:rsidRPr="00585017" w:rsidRDefault="00066661" w:rsidP="00066661">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Formulate </w:t>
            </w:r>
            <w:r>
              <w:rPr>
                <w:rFonts w:ascii="Times New Roman" w:eastAsia="Times New Roman" w:hAnsi="Times New Roman" w:cs="Times New Roman"/>
                <w:sz w:val="24"/>
                <w:szCs w:val="24"/>
              </w:rPr>
              <w:t xml:space="preserve">the </w:t>
            </w:r>
            <w:r w:rsidRPr="00585017">
              <w:rPr>
                <w:rFonts w:ascii="Times New Roman" w:eastAsia="Times New Roman" w:hAnsi="Times New Roman" w:cs="Times New Roman"/>
                <w:sz w:val="24"/>
                <w:szCs w:val="24"/>
              </w:rPr>
              <w:t xml:space="preserve">desired color for </w:t>
            </w:r>
            <w:r>
              <w:rPr>
                <w:rFonts w:ascii="Times New Roman" w:eastAsia="Times New Roman" w:hAnsi="Times New Roman" w:cs="Times New Roman"/>
                <w:sz w:val="24"/>
                <w:szCs w:val="24"/>
              </w:rPr>
              <w:t xml:space="preserve">the </w:t>
            </w:r>
            <w:r w:rsidRPr="00585017">
              <w:rPr>
                <w:rFonts w:ascii="Times New Roman" w:eastAsia="Times New Roman" w:hAnsi="Times New Roman" w:cs="Times New Roman"/>
                <w:sz w:val="24"/>
                <w:szCs w:val="24"/>
              </w:rPr>
              <w:t xml:space="preserve">client. </w:t>
            </w:r>
          </w:p>
        </w:tc>
        <w:tc>
          <w:tcPr>
            <w:tcW w:w="1115" w:type="pct"/>
            <w:gridSpan w:val="2"/>
          </w:tcPr>
          <w:p w14:paraId="0D419460" w14:textId="77777777" w:rsidR="00066661" w:rsidRPr="001A69FC" w:rsidRDefault="00066661" w:rsidP="00066661">
            <w:p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Formulation should include knowing the</w:t>
            </w:r>
          </w:p>
          <w:p w14:paraId="27E5D243" w14:textId="77777777" w:rsidR="00066661" w:rsidRPr="001A69FC" w:rsidRDefault="00066661" w:rsidP="00066661">
            <w:pPr>
              <w:numPr>
                <w:ilvl w:val="0"/>
                <w:numId w:val="104"/>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natural hair color</w:t>
            </w:r>
          </w:p>
          <w:p w14:paraId="36C00E56" w14:textId="77777777" w:rsidR="00066661" w:rsidRPr="001A69FC" w:rsidRDefault="00066661" w:rsidP="00066661">
            <w:pPr>
              <w:numPr>
                <w:ilvl w:val="0"/>
                <w:numId w:val="104"/>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target hair color</w:t>
            </w:r>
          </w:p>
          <w:p w14:paraId="00F2C35A" w14:textId="77777777" w:rsidR="00066661" w:rsidRPr="001A69FC" w:rsidRDefault="00066661" w:rsidP="00066661">
            <w:pPr>
              <w:numPr>
                <w:ilvl w:val="0"/>
                <w:numId w:val="104"/>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level and tone</w:t>
            </w:r>
          </w:p>
          <w:p w14:paraId="7C3CF975" w14:textId="77777777" w:rsidR="00066661" w:rsidRPr="001A69FC" w:rsidRDefault="00066661" w:rsidP="00066661">
            <w:pPr>
              <w:numPr>
                <w:ilvl w:val="0"/>
                <w:numId w:val="104"/>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contributing pigment</w:t>
            </w:r>
          </w:p>
          <w:p w14:paraId="4A3AEC53" w14:textId="77777777" w:rsidR="00066661" w:rsidRPr="001A69FC" w:rsidRDefault="00066661" w:rsidP="00066661">
            <w:pPr>
              <w:numPr>
                <w:ilvl w:val="0"/>
                <w:numId w:val="104"/>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percentage of grey</w:t>
            </w:r>
          </w:p>
          <w:p w14:paraId="5189040B" w14:textId="77777777" w:rsidR="00066661" w:rsidRPr="001A69FC" w:rsidRDefault="00066661" w:rsidP="00066661">
            <w:pPr>
              <w:numPr>
                <w:ilvl w:val="0"/>
                <w:numId w:val="104"/>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type of hair color product.</w:t>
            </w:r>
          </w:p>
          <w:p w14:paraId="2BEC421F" w14:textId="77777777"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106CF650"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3F320626" w14:textId="77777777" w:rsidR="00066661" w:rsidRPr="001A69FC" w:rsidRDefault="00066661" w:rsidP="00066661">
            <w:pPr>
              <w:numPr>
                <w:ilvl w:val="0"/>
                <w:numId w:val="105"/>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What techniques could be of assistance in selecting the client's desired hair color?</w:t>
            </w:r>
          </w:p>
          <w:p w14:paraId="7D22A449" w14:textId="77777777" w:rsidR="00066661" w:rsidRDefault="00066661" w:rsidP="00066661">
            <w:pPr>
              <w:numPr>
                <w:ilvl w:val="0"/>
                <w:numId w:val="105"/>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Why is the contributing pigment important?</w:t>
            </w:r>
          </w:p>
          <w:p w14:paraId="15A09202" w14:textId="77777777" w:rsidR="00066661" w:rsidRPr="000D6BD5" w:rsidRDefault="00066661" w:rsidP="00066661">
            <w:pPr>
              <w:numPr>
                <w:ilvl w:val="0"/>
                <w:numId w:val="105"/>
              </w:num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sz w:val="24"/>
                <w:szCs w:val="24"/>
              </w:rPr>
              <w:t>How do undertone and level impact formulation choice?</w:t>
            </w:r>
          </w:p>
          <w:p w14:paraId="21B17BCD" w14:textId="2FD1907B" w:rsidR="00066661" w:rsidRPr="0084059C" w:rsidRDefault="00066661" w:rsidP="00066661">
            <w:pPr>
              <w:numPr>
                <w:ilvl w:val="0"/>
                <w:numId w:val="105"/>
              </w:num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sz w:val="24"/>
                <w:szCs w:val="24"/>
              </w:rPr>
              <w:t>What causes brassiness and how does one neutralize it using the color wheel?</w:t>
            </w:r>
          </w:p>
        </w:tc>
        <w:tc>
          <w:tcPr>
            <w:tcW w:w="626" w:type="pct"/>
          </w:tcPr>
          <w:p w14:paraId="30E72776" w14:textId="77777777" w:rsidR="00066661" w:rsidRPr="00450079" w:rsidRDefault="00066661" w:rsidP="00066661">
            <w:pPr>
              <w:rPr>
                <w:rFonts w:ascii="Times New Roman" w:eastAsia="Times New Roman" w:hAnsi="Times New Roman" w:cs="Times New Roman"/>
                <w:sz w:val="24"/>
                <w:szCs w:val="24"/>
              </w:rPr>
            </w:pPr>
          </w:p>
        </w:tc>
        <w:tc>
          <w:tcPr>
            <w:tcW w:w="697" w:type="pct"/>
            <w:gridSpan w:val="3"/>
          </w:tcPr>
          <w:p w14:paraId="7BF059E7" w14:textId="77777777" w:rsidR="00066661" w:rsidRDefault="00066661" w:rsidP="00066661">
            <w:pPr>
              <w:pStyle w:val="ListParagraph"/>
              <w:numPr>
                <w:ilvl w:val="1"/>
                <w:numId w:val="171"/>
              </w:numPr>
              <w:ind w:left="47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4EB5E722" w14:textId="77777777" w:rsidR="00066661" w:rsidRDefault="00066661" w:rsidP="00066661">
            <w:pPr>
              <w:pStyle w:val="ListParagraph"/>
              <w:numPr>
                <w:ilvl w:val="1"/>
                <w:numId w:val="171"/>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3370D2B4" w14:textId="77777777" w:rsidR="00066661" w:rsidRPr="000B2C5B" w:rsidRDefault="00066661" w:rsidP="00066661">
            <w:pPr>
              <w:pStyle w:val="ListParagraph"/>
              <w:numPr>
                <w:ilvl w:val="1"/>
                <w:numId w:val="170"/>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Hair coloring and bleaching for all hair types, including textured hair </w:t>
            </w:r>
          </w:p>
          <w:p w14:paraId="0A500495" w14:textId="77777777" w:rsidR="00066661" w:rsidRDefault="00066661" w:rsidP="00066661">
            <w:pPr>
              <w:pStyle w:val="ListParagraph"/>
              <w:numPr>
                <w:ilvl w:val="2"/>
                <w:numId w:val="170"/>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Basic color theory</w:t>
            </w:r>
          </w:p>
          <w:p w14:paraId="3ACC7CA7" w14:textId="77777777" w:rsidR="00066661" w:rsidRDefault="00066661" w:rsidP="00066661">
            <w:pPr>
              <w:pStyle w:val="ListParagraph"/>
              <w:numPr>
                <w:ilvl w:val="2"/>
                <w:numId w:val="170"/>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51D6F92B" w14:textId="77777777" w:rsidR="00066661" w:rsidRDefault="00066661" w:rsidP="00066661">
            <w:pPr>
              <w:pStyle w:val="ListParagraph"/>
              <w:numPr>
                <w:ilvl w:val="2"/>
                <w:numId w:val="170"/>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3F21D30B" w14:textId="77777777" w:rsidR="00066661" w:rsidRDefault="00066661" w:rsidP="00066661">
            <w:pPr>
              <w:pStyle w:val="ListParagraph"/>
              <w:ind w:left="470"/>
              <w:rPr>
                <w:rFonts w:ascii="Times New Roman" w:eastAsia="Times New Roman" w:hAnsi="Times New Roman" w:cs="Times New Roman"/>
                <w:sz w:val="24"/>
                <w:szCs w:val="24"/>
              </w:rPr>
            </w:pPr>
          </w:p>
          <w:p w14:paraId="0FAA2078" w14:textId="77777777" w:rsidR="00066661" w:rsidRPr="000B2C5B" w:rsidRDefault="00066661" w:rsidP="00066661">
            <w:pPr>
              <w:pStyle w:val="ListParagraph"/>
              <w:numPr>
                <w:ilvl w:val="0"/>
                <w:numId w:val="170"/>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2EE1B85A" w14:textId="77777777" w:rsidR="00066661" w:rsidRPr="000D6BD5" w:rsidRDefault="00066661" w:rsidP="00066661">
            <w:pPr>
              <w:rPr>
                <w:rFonts w:ascii="Times New Roman" w:eastAsia="Times New Roman" w:hAnsi="Times New Roman" w:cs="Times New Roman"/>
                <w:sz w:val="24"/>
                <w:szCs w:val="24"/>
              </w:rPr>
            </w:pPr>
          </w:p>
        </w:tc>
        <w:tc>
          <w:tcPr>
            <w:tcW w:w="575" w:type="pct"/>
          </w:tcPr>
          <w:p w14:paraId="3F2D5C57" w14:textId="77777777"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Job Demo A</w:t>
            </w:r>
          </w:p>
          <w:p w14:paraId="4A3C5A89" w14:textId="77777777" w:rsidR="00066661" w:rsidRPr="00066661" w:rsidRDefault="00066661" w:rsidP="00066661">
            <w:pPr>
              <w:rPr>
                <w:rFonts w:ascii="Times New Roman" w:eastAsia="Times New Roman" w:hAnsi="Times New Roman" w:cs="Times New Roman"/>
                <w:sz w:val="24"/>
                <w:szCs w:val="24"/>
              </w:rPr>
            </w:pPr>
          </w:p>
          <w:p w14:paraId="086A06F3" w14:textId="77777777"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Cosmetology Competition</w:t>
            </w:r>
          </w:p>
          <w:p w14:paraId="66994F33" w14:textId="77777777" w:rsidR="00066661" w:rsidRPr="00066661" w:rsidRDefault="00066661" w:rsidP="00066661">
            <w:pPr>
              <w:rPr>
                <w:rFonts w:ascii="Times New Roman" w:eastAsia="Times New Roman" w:hAnsi="Times New Roman" w:cs="Times New Roman"/>
                <w:sz w:val="24"/>
                <w:szCs w:val="24"/>
              </w:rPr>
            </w:pPr>
          </w:p>
          <w:p w14:paraId="278D8C90" w14:textId="228036D7"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Barbering Competition</w:t>
            </w:r>
          </w:p>
        </w:tc>
      </w:tr>
      <w:tr w:rsidR="00066661" w:rsidRPr="009C4A1C" w14:paraId="0CD3F0C0" w14:textId="7C564102" w:rsidTr="005C53DD">
        <w:trPr>
          <w:gridAfter w:val="1"/>
          <w:wAfter w:w="49" w:type="pct"/>
        </w:trPr>
        <w:tc>
          <w:tcPr>
            <w:tcW w:w="168" w:type="pct"/>
            <w:shd w:val="clear" w:color="auto" w:fill="FFFFFF" w:themeFill="background1"/>
          </w:tcPr>
          <w:p w14:paraId="142DC1CE" w14:textId="1F022EBF"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p>
        </w:tc>
        <w:tc>
          <w:tcPr>
            <w:tcW w:w="620" w:type="pct"/>
            <w:shd w:val="clear" w:color="auto" w:fill="FFFFFF" w:themeFill="background1"/>
            <w:tcMar>
              <w:top w:w="43" w:type="dxa"/>
              <w:left w:w="115" w:type="dxa"/>
              <w:bottom w:w="43" w:type="dxa"/>
              <w:right w:w="115" w:type="dxa"/>
            </w:tcMar>
          </w:tcPr>
          <w:p w14:paraId="3A70AB91" w14:textId="776B3EDD" w:rsidR="00066661" w:rsidRPr="00585017" w:rsidRDefault="00066661" w:rsidP="00066661">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Select </w:t>
            </w:r>
            <w:r>
              <w:rPr>
                <w:rFonts w:ascii="Times New Roman" w:eastAsia="Times New Roman" w:hAnsi="Times New Roman" w:cs="Times New Roman"/>
                <w:sz w:val="24"/>
                <w:szCs w:val="24"/>
              </w:rPr>
              <w:t xml:space="preserve">the </w:t>
            </w:r>
            <w:r w:rsidRPr="00585017">
              <w:rPr>
                <w:rFonts w:ascii="Times New Roman" w:eastAsia="Times New Roman" w:hAnsi="Times New Roman" w:cs="Times New Roman"/>
                <w:sz w:val="24"/>
                <w:szCs w:val="24"/>
              </w:rPr>
              <w:t>strength of</w:t>
            </w:r>
            <w:r>
              <w:rPr>
                <w:rFonts w:ascii="Times New Roman" w:eastAsia="Times New Roman" w:hAnsi="Times New Roman" w:cs="Times New Roman"/>
                <w:sz w:val="24"/>
                <w:szCs w:val="24"/>
              </w:rPr>
              <w:t xml:space="preserve"> the </w:t>
            </w:r>
            <w:r w:rsidRPr="00585017">
              <w:rPr>
                <w:rFonts w:ascii="Times New Roman" w:eastAsia="Times New Roman" w:hAnsi="Times New Roman" w:cs="Times New Roman"/>
                <w:sz w:val="24"/>
                <w:szCs w:val="24"/>
              </w:rPr>
              <w:t>developer for</w:t>
            </w:r>
            <w:r>
              <w:rPr>
                <w:rFonts w:ascii="Times New Roman" w:eastAsia="Times New Roman" w:hAnsi="Times New Roman" w:cs="Times New Roman"/>
                <w:sz w:val="24"/>
                <w:szCs w:val="24"/>
              </w:rPr>
              <w:t xml:space="preserve"> the</w:t>
            </w:r>
            <w:r w:rsidRPr="00585017">
              <w:rPr>
                <w:rFonts w:ascii="Times New Roman" w:eastAsia="Times New Roman" w:hAnsi="Times New Roman" w:cs="Times New Roman"/>
                <w:sz w:val="24"/>
                <w:szCs w:val="24"/>
              </w:rPr>
              <w:t xml:space="preserve"> desired results. </w:t>
            </w:r>
          </w:p>
        </w:tc>
        <w:tc>
          <w:tcPr>
            <w:tcW w:w="1115" w:type="pct"/>
            <w:gridSpan w:val="2"/>
          </w:tcPr>
          <w:p w14:paraId="62B55032" w14:textId="77777777" w:rsidR="00066661" w:rsidRPr="001A69FC" w:rsidRDefault="00066661" w:rsidP="00066661">
            <w:p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Selection should include</w:t>
            </w:r>
          </w:p>
          <w:p w14:paraId="60D27CD5" w14:textId="77777777" w:rsidR="00066661" w:rsidRPr="001A69FC" w:rsidRDefault="00066661" w:rsidP="00066661">
            <w:pPr>
              <w:numPr>
                <w:ilvl w:val="0"/>
                <w:numId w:val="106"/>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use of cream or liquid developer</w:t>
            </w:r>
          </w:p>
          <w:p w14:paraId="060BDC16" w14:textId="79147077" w:rsidR="00066661" w:rsidRPr="001A69FC" w:rsidRDefault="00066661" w:rsidP="00066661">
            <w:pPr>
              <w:numPr>
                <w:ilvl w:val="0"/>
                <w:numId w:val="106"/>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 xml:space="preserve">strength of developer for </w:t>
            </w:r>
            <w:r>
              <w:rPr>
                <w:rFonts w:ascii="Times New Roman" w:eastAsia="Times New Roman" w:hAnsi="Times New Roman" w:cs="Times New Roman"/>
                <w:sz w:val="24"/>
                <w:szCs w:val="24"/>
              </w:rPr>
              <w:t xml:space="preserve">the </w:t>
            </w:r>
            <w:r w:rsidRPr="001A69FC">
              <w:rPr>
                <w:rFonts w:ascii="Times New Roman" w:eastAsia="Times New Roman" w:hAnsi="Times New Roman" w:cs="Times New Roman"/>
                <w:sz w:val="24"/>
                <w:szCs w:val="24"/>
              </w:rPr>
              <w:t>desired results.</w:t>
            </w:r>
          </w:p>
          <w:p w14:paraId="0F72A834" w14:textId="77777777"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1006F044"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753C23FC" w14:textId="77777777" w:rsidR="00066661" w:rsidRPr="001A69FC" w:rsidRDefault="00066661" w:rsidP="00066661">
            <w:pPr>
              <w:numPr>
                <w:ilvl w:val="0"/>
                <w:numId w:val="107"/>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When is a liquid developer used?</w:t>
            </w:r>
          </w:p>
          <w:p w14:paraId="2B27980C" w14:textId="77777777" w:rsidR="00066661" w:rsidRPr="000D6BD5" w:rsidRDefault="00066661" w:rsidP="00066661">
            <w:pPr>
              <w:numPr>
                <w:ilvl w:val="0"/>
                <w:numId w:val="107"/>
              </w:numPr>
              <w:spacing w:before="100" w:beforeAutospacing="1" w:after="100" w:afterAutospacing="1"/>
              <w:rPr>
                <w:rFonts w:ascii="Times New Roman" w:eastAsia="Times New Roman" w:hAnsi="Times New Roman" w:cs="Times New Roman"/>
                <w:b/>
                <w:bCs/>
                <w:sz w:val="24"/>
                <w:szCs w:val="24"/>
              </w:rPr>
            </w:pPr>
            <w:r w:rsidRPr="001A69FC">
              <w:rPr>
                <w:rFonts w:ascii="Times New Roman" w:eastAsia="Times New Roman" w:hAnsi="Times New Roman" w:cs="Times New Roman"/>
                <w:sz w:val="24"/>
                <w:szCs w:val="24"/>
              </w:rPr>
              <w:t>When is a cream developer used?</w:t>
            </w:r>
          </w:p>
          <w:p w14:paraId="3CAB9427" w14:textId="0B49D972" w:rsidR="00066661" w:rsidRPr="0084059C" w:rsidRDefault="00066661" w:rsidP="00066661">
            <w:pPr>
              <w:numPr>
                <w:ilvl w:val="0"/>
                <w:numId w:val="107"/>
              </w:numPr>
              <w:spacing w:before="100" w:beforeAutospacing="1" w:after="100" w:afterAutospacing="1"/>
              <w:rPr>
                <w:rFonts w:ascii="Times New Roman" w:eastAsia="Times New Roman" w:hAnsi="Times New Roman" w:cs="Times New Roman"/>
                <w:b/>
                <w:bCs/>
                <w:sz w:val="24"/>
                <w:szCs w:val="24"/>
              </w:rPr>
            </w:pPr>
            <w:r w:rsidRPr="001A69FC">
              <w:rPr>
                <w:rFonts w:ascii="Times New Roman" w:eastAsia="Times New Roman" w:hAnsi="Times New Roman" w:cs="Times New Roman"/>
                <w:sz w:val="24"/>
                <w:szCs w:val="24"/>
              </w:rPr>
              <w:t>How is the strength of developer determined?</w:t>
            </w:r>
          </w:p>
        </w:tc>
        <w:tc>
          <w:tcPr>
            <w:tcW w:w="626" w:type="pct"/>
          </w:tcPr>
          <w:p w14:paraId="1D5F7E07" w14:textId="11F08B28" w:rsidR="00066661" w:rsidRPr="00450079" w:rsidRDefault="00066661" w:rsidP="00066661">
            <w:pPr>
              <w:rPr>
                <w:rFonts w:ascii="Times New Roman" w:eastAsia="Times New Roman" w:hAnsi="Times New Roman" w:cs="Times New Roman"/>
                <w:sz w:val="24"/>
                <w:szCs w:val="24"/>
              </w:rPr>
            </w:pPr>
            <w:r w:rsidRPr="00450079">
              <w:rPr>
                <w:rFonts w:ascii="Times New Roman" w:eastAsia="Times New Roman" w:hAnsi="Times New Roman" w:cs="Times New Roman"/>
                <w:sz w:val="24"/>
                <w:szCs w:val="24"/>
              </w:rPr>
              <w:t>English: 11.RV,</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12.RV</w:t>
            </w:r>
          </w:p>
        </w:tc>
        <w:tc>
          <w:tcPr>
            <w:tcW w:w="697" w:type="pct"/>
            <w:gridSpan w:val="3"/>
          </w:tcPr>
          <w:p w14:paraId="54173700" w14:textId="77777777" w:rsidR="00066661" w:rsidRDefault="00066661" w:rsidP="00066661">
            <w:pPr>
              <w:pStyle w:val="ListParagraph"/>
              <w:numPr>
                <w:ilvl w:val="1"/>
                <w:numId w:val="172"/>
              </w:numPr>
              <w:ind w:left="47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19A5E10E" w14:textId="77777777" w:rsidR="00066661" w:rsidRDefault="00066661" w:rsidP="00066661">
            <w:pPr>
              <w:pStyle w:val="ListParagraph"/>
              <w:numPr>
                <w:ilvl w:val="1"/>
                <w:numId w:val="172"/>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0BB798B3" w14:textId="77777777" w:rsidR="00066661" w:rsidRPr="000B2C5B" w:rsidRDefault="00066661" w:rsidP="00066661">
            <w:pPr>
              <w:pStyle w:val="ListParagraph"/>
              <w:numPr>
                <w:ilvl w:val="1"/>
                <w:numId w:val="170"/>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Hair coloring and bleaching for all hair types, including textured hair </w:t>
            </w:r>
          </w:p>
          <w:p w14:paraId="1D69D0DD" w14:textId="77777777" w:rsidR="00066661" w:rsidRDefault="00066661" w:rsidP="00066661">
            <w:pPr>
              <w:pStyle w:val="ListParagraph"/>
              <w:numPr>
                <w:ilvl w:val="2"/>
                <w:numId w:val="170"/>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Basic color theory</w:t>
            </w:r>
          </w:p>
          <w:p w14:paraId="7F7E6CD9" w14:textId="77777777" w:rsidR="00066661" w:rsidRDefault="00066661" w:rsidP="00066661">
            <w:pPr>
              <w:pStyle w:val="ListParagraph"/>
              <w:numPr>
                <w:ilvl w:val="2"/>
                <w:numId w:val="170"/>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3022B45F" w14:textId="77777777" w:rsidR="00066661" w:rsidRDefault="00066661" w:rsidP="00066661">
            <w:pPr>
              <w:pStyle w:val="ListParagraph"/>
              <w:numPr>
                <w:ilvl w:val="2"/>
                <w:numId w:val="170"/>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3E6E7DF3" w14:textId="77777777" w:rsidR="00066661" w:rsidRDefault="00066661" w:rsidP="00066661">
            <w:pPr>
              <w:pStyle w:val="ListParagraph"/>
              <w:ind w:left="470"/>
              <w:rPr>
                <w:rFonts w:ascii="Times New Roman" w:eastAsia="Times New Roman" w:hAnsi="Times New Roman" w:cs="Times New Roman"/>
                <w:sz w:val="24"/>
                <w:szCs w:val="24"/>
              </w:rPr>
            </w:pPr>
          </w:p>
          <w:p w14:paraId="2FE29A29" w14:textId="77777777" w:rsidR="00066661" w:rsidRPr="000B2C5B" w:rsidRDefault="00066661" w:rsidP="00066661">
            <w:pPr>
              <w:pStyle w:val="ListParagraph"/>
              <w:numPr>
                <w:ilvl w:val="0"/>
                <w:numId w:val="170"/>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73728E8F" w14:textId="77777777" w:rsidR="00066661" w:rsidRPr="000D6BD5" w:rsidRDefault="00066661" w:rsidP="00066661">
            <w:pPr>
              <w:rPr>
                <w:rFonts w:ascii="Times New Roman" w:eastAsia="Times New Roman" w:hAnsi="Times New Roman" w:cs="Times New Roman"/>
                <w:sz w:val="24"/>
                <w:szCs w:val="24"/>
              </w:rPr>
            </w:pPr>
          </w:p>
        </w:tc>
        <w:tc>
          <w:tcPr>
            <w:tcW w:w="575" w:type="pct"/>
          </w:tcPr>
          <w:p w14:paraId="238C555A" w14:textId="77777777"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Job Demo A</w:t>
            </w:r>
          </w:p>
          <w:p w14:paraId="59B32148" w14:textId="77777777" w:rsidR="00066661" w:rsidRPr="00066661" w:rsidRDefault="00066661" w:rsidP="00066661">
            <w:pPr>
              <w:rPr>
                <w:rFonts w:ascii="Times New Roman" w:eastAsia="Times New Roman" w:hAnsi="Times New Roman" w:cs="Times New Roman"/>
                <w:sz w:val="24"/>
                <w:szCs w:val="24"/>
              </w:rPr>
            </w:pPr>
          </w:p>
          <w:p w14:paraId="48109ADA" w14:textId="77777777"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Cosmetology Competition</w:t>
            </w:r>
          </w:p>
          <w:p w14:paraId="401172EA" w14:textId="77777777" w:rsidR="00066661" w:rsidRPr="00066661" w:rsidRDefault="00066661" w:rsidP="00066661">
            <w:pPr>
              <w:rPr>
                <w:rFonts w:ascii="Times New Roman" w:eastAsia="Times New Roman" w:hAnsi="Times New Roman" w:cs="Times New Roman"/>
                <w:sz w:val="24"/>
                <w:szCs w:val="24"/>
              </w:rPr>
            </w:pPr>
          </w:p>
          <w:p w14:paraId="1408DB9F" w14:textId="78724D0D"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Barbering Competition</w:t>
            </w:r>
          </w:p>
        </w:tc>
      </w:tr>
      <w:tr w:rsidR="00066661" w:rsidRPr="009C4A1C" w14:paraId="5D3C2A65" w14:textId="32DE19D6" w:rsidTr="005C53DD">
        <w:trPr>
          <w:gridAfter w:val="1"/>
          <w:wAfter w:w="49" w:type="pct"/>
        </w:trPr>
        <w:tc>
          <w:tcPr>
            <w:tcW w:w="168" w:type="pct"/>
            <w:shd w:val="clear" w:color="auto" w:fill="FFFFFF" w:themeFill="background1"/>
          </w:tcPr>
          <w:p w14:paraId="5D931440" w14:textId="7F843E97"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p>
        </w:tc>
        <w:tc>
          <w:tcPr>
            <w:tcW w:w="620" w:type="pct"/>
            <w:shd w:val="clear" w:color="auto" w:fill="FFFFFF" w:themeFill="background1"/>
            <w:tcMar>
              <w:top w:w="43" w:type="dxa"/>
              <w:left w:w="115" w:type="dxa"/>
              <w:bottom w:w="43" w:type="dxa"/>
              <w:right w:w="115" w:type="dxa"/>
            </w:tcMar>
          </w:tcPr>
          <w:p w14:paraId="6E7CCFC3" w14:textId="3D88C914" w:rsidR="00066661" w:rsidRPr="00585017" w:rsidRDefault="00066661" w:rsidP="00066661">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Perform </w:t>
            </w:r>
            <w:r>
              <w:rPr>
                <w:rFonts w:ascii="Times New Roman" w:eastAsia="Times New Roman" w:hAnsi="Times New Roman" w:cs="Times New Roman"/>
                <w:sz w:val="24"/>
                <w:szCs w:val="24"/>
              </w:rPr>
              <w:t xml:space="preserve">a </w:t>
            </w:r>
            <w:r w:rsidRPr="00585017">
              <w:rPr>
                <w:rFonts w:ascii="Times New Roman" w:eastAsia="Times New Roman" w:hAnsi="Times New Roman" w:cs="Times New Roman"/>
                <w:sz w:val="24"/>
                <w:szCs w:val="24"/>
              </w:rPr>
              <w:t xml:space="preserve">patch/predisposition test to determine sensitivity to color. </w:t>
            </w:r>
          </w:p>
        </w:tc>
        <w:tc>
          <w:tcPr>
            <w:tcW w:w="1115" w:type="pct"/>
            <w:gridSpan w:val="2"/>
          </w:tcPr>
          <w:p w14:paraId="443EF3A9" w14:textId="77777777" w:rsidR="00066661" w:rsidRPr="001A69FC" w:rsidRDefault="00066661" w:rsidP="00066661">
            <w:p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Performance should include</w:t>
            </w:r>
          </w:p>
          <w:p w14:paraId="3E16774E" w14:textId="77777777" w:rsidR="00066661" w:rsidRPr="001A69FC" w:rsidRDefault="00066661" w:rsidP="00066661">
            <w:pPr>
              <w:numPr>
                <w:ilvl w:val="0"/>
                <w:numId w:val="108"/>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identifying two areas where the patch/predisposition test can be done</w:t>
            </w:r>
          </w:p>
          <w:p w14:paraId="7EEBCE2A" w14:textId="77777777" w:rsidR="00066661" w:rsidRPr="001A69FC" w:rsidRDefault="00066661" w:rsidP="00066661">
            <w:pPr>
              <w:numPr>
                <w:ilvl w:val="0"/>
                <w:numId w:val="108"/>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 xml:space="preserve">doing </w:t>
            </w:r>
            <w:r>
              <w:rPr>
                <w:rFonts w:ascii="Times New Roman" w:eastAsia="Times New Roman" w:hAnsi="Times New Roman" w:cs="Times New Roman"/>
                <w:sz w:val="24"/>
                <w:szCs w:val="24"/>
              </w:rPr>
              <w:t xml:space="preserve">the </w:t>
            </w:r>
            <w:r w:rsidRPr="001A69FC">
              <w:rPr>
                <w:rFonts w:ascii="Times New Roman" w:eastAsia="Times New Roman" w:hAnsi="Times New Roman" w:cs="Times New Roman"/>
                <w:sz w:val="24"/>
                <w:szCs w:val="24"/>
              </w:rPr>
              <w:t>patch/predisposition test 24 to 48 hours before service to determine sensitivity to color</w:t>
            </w:r>
          </w:p>
          <w:p w14:paraId="37511180" w14:textId="77777777" w:rsidR="00066661" w:rsidRPr="001A69FC" w:rsidRDefault="00066661" w:rsidP="00066661">
            <w:pPr>
              <w:numPr>
                <w:ilvl w:val="0"/>
                <w:numId w:val="108"/>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identifying allergic reaction</w:t>
            </w:r>
            <w:r>
              <w:rPr>
                <w:rFonts w:ascii="Times New Roman" w:eastAsia="Times New Roman" w:hAnsi="Times New Roman" w:cs="Times New Roman"/>
                <w:sz w:val="24"/>
                <w:szCs w:val="24"/>
              </w:rPr>
              <w:t>s, if any</w:t>
            </w:r>
            <w:r w:rsidRPr="001A69FC">
              <w:rPr>
                <w:rFonts w:ascii="Times New Roman" w:eastAsia="Times New Roman" w:hAnsi="Times New Roman" w:cs="Times New Roman"/>
                <w:sz w:val="24"/>
                <w:szCs w:val="24"/>
              </w:rPr>
              <w:t>.</w:t>
            </w:r>
          </w:p>
          <w:p w14:paraId="453B56FD" w14:textId="77777777"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3C19393C"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2EB5958E" w14:textId="77777777" w:rsidR="00066661" w:rsidRPr="001A69FC" w:rsidRDefault="00066661" w:rsidP="00066661">
            <w:pPr>
              <w:numPr>
                <w:ilvl w:val="0"/>
                <w:numId w:val="109"/>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Which hair coloring categories require a patch/predisposition test?</w:t>
            </w:r>
          </w:p>
          <w:p w14:paraId="07372B80" w14:textId="77777777" w:rsidR="00066661" w:rsidRPr="001A69FC" w:rsidRDefault="00066661" w:rsidP="00066661">
            <w:pPr>
              <w:numPr>
                <w:ilvl w:val="0"/>
                <w:numId w:val="109"/>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What are the signs of an allergic reaction?</w:t>
            </w:r>
          </w:p>
          <w:p w14:paraId="5DA9409B" w14:textId="77777777" w:rsidR="00066661" w:rsidRPr="000D6BD5" w:rsidRDefault="00066661" w:rsidP="00066661">
            <w:pPr>
              <w:numPr>
                <w:ilvl w:val="0"/>
                <w:numId w:val="109"/>
              </w:numPr>
              <w:spacing w:before="100" w:beforeAutospacing="1" w:after="100" w:afterAutospacing="1"/>
              <w:rPr>
                <w:rFonts w:ascii="Times New Roman" w:eastAsia="Times New Roman" w:hAnsi="Times New Roman" w:cs="Times New Roman"/>
                <w:b/>
                <w:bCs/>
                <w:sz w:val="24"/>
                <w:szCs w:val="24"/>
              </w:rPr>
            </w:pPr>
            <w:r w:rsidRPr="001A69FC">
              <w:rPr>
                <w:rFonts w:ascii="Times New Roman" w:eastAsia="Times New Roman" w:hAnsi="Times New Roman" w:cs="Times New Roman"/>
                <w:sz w:val="24"/>
                <w:szCs w:val="24"/>
              </w:rPr>
              <w:t>Where is the best place to perform the patch/predisposition test?</w:t>
            </w:r>
          </w:p>
          <w:p w14:paraId="1084F829" w14:textId="3B844DCB" w:rsidR="00066661" w:rsidRPr="0084059C" w:rsidRDefault="00066661" w:rsidP="00066661">
            <w:pPr>
              <w:numPr>
                <w:ilvl w:val="0"/>
                <w:numId w:val="109"/>
              </w:numPr>
              <w:spacing w:before="100" w:beforeAutospacing="1" w:after="100" w:afterAutospacing="1"/>
              <w:rPr>
                <w:rFonts w:ascii="Times New Roman" w:eastAsia="Times New Roman" w:hAnsi="Times New Roman" w:cs="Times New Roman"/>
                <w:b/>
                <w:bCs/>
                <w:sz w:val="24"/>
                <w:szCs w:val="24"/>
              </w:rPr>
            </w:pPr>
            <w:r w:rsidRPr="001A69FC">
              <w:rPr>
                <w:rFonts w:ascii="Times New Roman" w:eastAsia="Times New Roman" w:hAnsi="Times New Roman" w:cs="Times New Roman"/>
                <w:sz w:val="24"/>
                <w:szCs w:val="24"/>
              </w:rPr>
              <w:t>When does one perform the patch/predisposition test?</w:t>
            </w:r>
          </w:p>
        </w:tc>
        <w:tc>
          <w:tcPr>
            <w:tcW w:w="626" w:type="pct"/>
          </w:tcPr>
          <w:p w14:paraId="583104F9" w14:textId="77777777" w:rsidR="00066661" w:rsidRPr="00450079" w:rsidRDefault="00066661" w:rsidP="00066661">
            <w:pPr>
              <w:rPr>
                <w:rFonts w:ascii="Times New Roman" w:eastAsia="Times New Roman" w:hAnsi="Times New Roman" w:cs="Times New Roman"/>
                <w:sz w:val="24"/>
                <w:szCs w:val="24"/>
              </w:rPr>
            </w:pPr>
          </w:p>
        </w:tc>
        <w:tc>
          <w:tcPr>
            <w:tcW w:w="697" w:type="pct"/>
            <w:gridSpan w:val="3"/>
          </w:tcPr>
          <w:p w14:paraId="10C5D1B0" w14:textId="77777777" w:rsidR="00066661" w:rsidRDefault="00066661" w:rsidP="00066661">
            <w:pPr>
              <w:pStyle w:val="ListParagraph"/>
              <w:numPr>
                <w:ilvl w:val="1"/>
                <w:numId w:val="173"/>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Orientation and business topics</w:t>
            </w:r>
          </w:p>
          <w:p w14:paraId="1009F5C7" w14:textId="77777777" w:rsidR="00066661" w:rsidRDefault="00066661" w:rsidP="00066661">
            <w:pPr>
              <w:pStyle w:val="ListParagraph"/>
              <w:numPr>
                <w:ilvl w:val="2"/>
                <w:numId w:val="174"/>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Client records and confidentiality</w:t>
            </w:r>
          </w:p>
          <w:p w14:paraId="6926868B" w14:textId="77777777" w:rsidR="00066661" w:rsidRDefault="00066661" w:rsidP="00066661">
            <w:pPr>
              <w:pStyle w:val="ListParagraph"/>
              <w:ind w:left="470"/>
              <w:rPr>
                <w:rFonts w:ascii="Times New Roman" w:eastAsia="Times New Roman" w:hAnsi="Times New Roman" w:cs="Times New Roman"/>
                <w:sz w:val="24"/>
                <w:szCs w:val="24"/>
              </w:rPr>
            </w:pPr>
          </w:p>
          <w:p w14:paraId="060465A1" w14:textId="77777777" w:rsidR="00066661" w:rsidRDefault="00066661" w:rsidP="00066661">
            <w:pPr>
              <w:pStyle w:val="ListParagraph"/>
              <w:numPr>
                <w:ilvl w:val="1"/>
                <w:numId w:val="172"/>
              </w:numPr>
              <w:ind w:left="47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71BB90E0" w14:textId="77777777" w:rsidR="00066661" w:rsidRDefault="00066661" w:rsidP="00066661">
            <w:pPr>
              <w:pStyle w:val="ListParagraph"/>
              <w:numPr>
                <w:ilvl w:val="1"/>
                <w:numId w:val="172"/>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43B1D4D7" w14:textId="77777777" w:rsidR="00066661" w:rsidRPr="000B2C5B" w:rsidRDefault="00066661" w:rsidP="00066661">
            <w:pPr>
              <w:pStyle w:val="ListParagraph"/>
              <w:numPr>
                <w:ilvl w:val="1"/>
                <w:numId w:val="170"/>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Hair coloring and bleaching for all hair types, including textured hair </w:t>
            </w:r>
          </w:p>
          <w:p w14:paraId="183F1280" w14:textId="77777777" w:rsidR="00066661" w:rsidRDefault="00066661" w:rsidP="00066661">
            <w:pPr>
              <w:pStyle w:val="ListParagraph"/>
              <w:numPr>
                <w:ilvl w:val="2"/>
                <w:numId w:val="170"/>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Basic color theory</w:t>
            </w:r>
          </w:p>
          <w:p w14:paraId="46B57C89" w14:textId="77777777" w:rsidR="00066661" w:rsidRDefault="00066661" w:rsidP="00066661">
            <w:pPr>
              <w:pStyle w:val="ListParagraph"/>
              <w:numPr>
                <w:ilvl w:val="2"/>
                <w:numId w:val="170"/>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3B776AE9" w14:textId="77777777" w:rsidR="00066661" w:rsidRDefault="00066661" w:rsidP="00066661">
            <w:pPr>
              <w:pStyle w:val="ListParagraph"/>
              <w:numPr>
                <w:ilvl w:val="2"/>
                <w:numId w:val="170"/>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6F4D4FFF" w14:textId="77777777" w:rsidR="00066661" w:rsidRDefault="00066661" w:rsidP="00066661">
            <w:pPr>
              <w:pStyle w:val="ListParagraph"/>
              <w:ind w:left="470"/>
              <w:rPr>
                <w:rFonts w:ascii="Times New Roman" w:eastAsia="Times New Roman" w:hAnsi="Times New Roman" w:cs="Times New Roman"/>
                <w:sz w:val="24"/>
                <w:szCs w:val="24"/>
              </w:rPr>
            </w:pPr>
          </w:p>
          <w:p w14:paraId="0402E44C" w14:textId="77777777" w:rsidR="00066661" w:rsidRPr="000B2C5B" w:rsidRDefault="00066661" w:rsidP="00066661">
            <w:pPr>
              <w:pStyle w:val="ListParagraph"/>
              <w:numPr>
                <w:ilvl w:val="0"/>
                <w:numId w:val="170"/>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II.C, II.A, II.B, II.C, and II.E</w:t>
            </w:r>
          </w:p>
          <w:p w14:paraId="6B98BA9E" w14:textId="77777777" w:rsidR="00066661" w:rsidRPr="000D6BD5" w:rsidRDefault="00066661" w:rsidP="00066661">
            <w:pPr>
              <w:rPr>
                <w:rFonts w:ascii="Times New Roman" w:eastAsia="Times New Roman" w:hAnsi="Times New Roman" w:cs="Times New Roman"/>
                <w:sz w:val="24"/>
                <w:szCs w:val="24"/>
              </w:rPr>
            </w:pPr>
          </w:p>
        </w:tc>
        <w:tc>
          <w:tcPr>
            <w:tcW w:w="575" w:type="pct"/>
          </w:tcPr>
          <w:p w14:paraId="62DEA1EC" w14:textId="77777777"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Job Demo A</w:t>
            </w:r>
          </w:p>
          <w:p w14:paraId="11F6D193" w14:textId="77777777" w:rsidR="00066661" w:rsidRPr="00066661" w:rsidRDefault="00066661" w:rsidP="00066661">
            <w:pPr>
              <w:rPr>
                <w:rFonts w:ascii="Times New Roman" w:eastAsia="Times New Roman" w:hAnsi="Times New Roman" w:cs="Times New Roman"/>
                <w:sz w:val="24"/>
                <w:szCs w:val="24"/>
              </w:rPr>
            </w:pPr>
          </w:p>
          <w:p w14:paraId="44D2AB06" w14:textId="77777777"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Cosmetology Competition</w:t>
            </w:r>
          </w:p>
          <w:p w14:paraId="60F7EEFA" w14:textId="77777777" w:rsidR="00066661" w:rsidRPr="00066661" w:rsidRDefault="00066661" w:rsidP="00066661">
            <w:pPr>
              <w:rPr>
                <w:rFonts w:ascii="Times New Roman" w:eastAsia="Times New Roman" w:hAnsi="Times New Roman" w:cs="Times New Roman"/>
                <w:sz w:val="24"/>
                <w:szCs w:val="24"/>
              </w:rPr>
            </w:pPr>
          </w:p>
          <w:p w14:paraId="0D91EDA1" w14:textId="2297D8F2"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Barbering Competition</w:t>
            </w:r>
          </w:p>
        </w:tc>
      </w:tr>
      <w:tr w:rsidR="00066661" w:rsidRPr="009C4A1C" w14:paraId="2BB52A37" w14:textId="3255E685" w:rsidTr="005C53DD">
        <w:trPr>
          <w:gridAfter w:val="1"/>
          <w:wAfter w:w="49" w:type="pct"/>
        </w:trPr>
        <w:tc>
          <w:tcPr>
            <w:tcW w:w="168" w:type="pct"/>
            <w:shd w:val="clear" w:color="auto" w:fill="FFFFFF" w:themeFill="background1"/>
          </w:tcPr>
          <w:p w14:paraId="285678ED" w14:textId="0B7BB664"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86</w:t>
            </w:r>
          </w:p>
        </w:tc>
        <w:tc>
          <w:tcPr>
            <w:tcW w:w="620" w:type="pct"/>
            <w:shd w:val="clear" w:color="auto" w:fill="FFFFFF" w:themeFill="background1"/>
            <w:tcMar>
              <w:top w:w="43" w:type="dxa"/>
              <w:left w:w="115" w:type="dxa"/>
              <w:bottom w:w="43" w:type="dxa"/>
              <w:right w:w="115" w:type="dxa"/>
            </w:tcMar>
          </w:tcPr>
          <w:p w14:paraId="1869E8E7" w14:textId="2410DB38" w:rsidR="00066661" w:rsidRPr="00585017" w:rsidRDefault="00066661" w:rsidP="00066661">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Perform a preliminary strand test for color. </w:t>
            </w:r>
          </w:p>
        </w:tc>
        <w:tc>
          <w:tcPr>
            <w:tcW w:w="1115" w:type="pct"/>
            <w:gridSpan w:val="2"/>
          </w:tcPr>
          <w:p w14:paraId="35B6B25C" w14:textId="77777777" w:rsidR="00066661" w:rsidRPr="001A69FC" w:rsidRDefault="00066661" w:rsidP="00066661">
            <w:p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Performance should include the</w:t>
            </w:r>
          </w:p>
          <w:p w14:paraId="3CE5440C" w14:textId="77777777" w:rsidR="00066661" w:rsidRPr="001A69FC" w:rsidRDefault="00066661" w:rsidP="00066661">
            <w:pPr>
              <w:numPr>
                <w:ilvl w:val="0"/>
                <w:numId w:val="110"/>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results of a preliminary strand test</w:t>
            </w:r>
          </w:p>
          <w:p w14:paraId="427044EB" w14:textId="77777777" w:rsidR="00066661" w:rsidRPr="001A69FC" w:rsidRDefault="00066661" w:rsidP="00066661">
            <w:pPr>
              <w:numPr>
                <w:ilvl w:val="0"/>
                <w:numId w:val="110"/>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formula and processing time</w:t>
            </w:r>
          </w:p>
          <w:p w14:paraId="6810CCED" w14:textId="77777777" w:rsidR="00066661" w:rsidRPr="001A69FC" w:rsidRDefault="00066661" w:rsidP="00066661">
            <w:pPr>
              <w:numPr>
                <w:ilvl w:val="0"/>
                <w:numId w:val="110"/>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reaction of the hair</w:t>
            </w:r>
          </w:p>
          <w:p w14:paraId="67928CF7" w14:textId="77777777" w:rsidR="00066661" w:rsidRPr="001A69FC" w:rsidRDefault="00066661" w:rsidP="00066661">
            <w:pPr>
              <w:numPr>
                <w:ilvl w:val="0"/>
                <w:numId w:val="110"/>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procedures to be used.</w:t>
            </w:r>
          </w:p>
          <w:p w14:paraId="3218A05D" w14:textId="77777777"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7C36DD02"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5FC98A8A" w14:textId="77777777" w:rsidR="00066661" w:rsidRPr="001A69FC" w:rsidRDefault="00066661" w:rsidP="00066661">
            <w:pPr>
              <w:numPr>
                <w:ilvl w:val="0"/>
                <w:numId w:val="111"/>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How is a strand test performed?</w:t>
            </w:r>
          </w:p>
          <w:p w14:paraId="51D4B0DD" w14:textId="77777777" w:rsidR="00066661" w:rsidRPr="001A69FC" w:rsidRDefault="00066661" w:rsidP="00066661">
            <w:pPr>
              <w:numPr>
                <w:ilvl w:val="0"/>
                <w:numId w:val="111"/>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What determines the formula and processing time?</w:t>
            </w:r>
          </w:p>
          <w:p w14:paraId="46FEAFE0" w14:textId="77777777" w:rsidR="00066661" w:rsidRPr="000D6BD5" w:rsidRDefault="00066661" w:rsidP="00066661">
            <w:pPr>
              <w:numPr>
                <w:ilvl w:val="0"/>
                <w:numId w:val="111"/>
              </w:numPr>
              <w:spacing w:before="100" w:beforeAutospacing="1" w:after="100" w:afterAutospacing="1"/>
              <w:rPr>
                <w:rFonts w:ascii="Times New Roman" w:eastAsia="Times New Roman" w:hAnsi="Times New Roman" w:cs="Times New Roman"/>
                <w:b/>
                <w:bCs/>
                <w:sz w:val="24"/>
                <w:szCs w:val="24"/>
              </w:rPr>
            </w:pPr>
            <w:r w:rsidRPr="001A69FC">
              <w:rPr>
                <w:rFonts w:ascii="Times New Roman" w:eastAsia="Times New Roman" w:hAnsi="Times New Roman" w:cs="Times New Roman"/>
                <w:sz w:val="24"/>
                <w:szCs w:val="24"/>
              </w:rPr>
              <w:t>Why is a strand test important?</w:t>
            </w:r>
          </w:p>
          <w:p w14:paraId="75CCDD55" w14:textId="69C85F58" w:rsidR="00066661" w:rsidRPr="0084059C" w:rsidRDefault="00066661" w:rsidP="00066661">
            <w:pPr>
              <w:numPr>
                <w:ilvl w:val="0"/>
                <w:numId w:val="111"/>
              </w:numPr>
              <w:spacing w:before="100" w:beforeAutospacing="1" w:after="100" w:afterAutospacing="1"/>
              <w:rPr>
                <w:rFonts w:ascii="Times New Roman" w:eastAsia="Times New Roman" w:hAnsi="Times New Roman" w:cs="Times New Roman"/>
                <w:b/>
                <w:bCs/>
                <w:sz w:val="24"/>
                <w:szCs w:val="24"/>
              </w:rPr>
            </w:pPr>
            <w:r w:rsidRPr="001A69FC">
              <w:rPr>
                <w:rFonts w:ascii="Times New Roman" w:eastAsia="Times New Roman" w:hAnsi="Times New Roman" w:cs="Times New Roman"/>
                <w:sz w:val="24"/>
                <w:szCs w:val="24"/>
              </w:rPr>
              <w:t>Where is the best place to perform the preliminary strand test?</w:t>
            </w:r>
          </w:p>
        </w:tc>
        <w:tc>
          <w:tcPr>
            <w:tcW w:w="626" w:type="pct"/>
          </w:tcPr>
          <w:p w14:paraId="4F540601" w14:textId="77777777" w:rsidR="00066661" w:rsidRPr="00450079" w:rsidRDefault="00066661" w:rsidP="00066661">
            <w:pPr>
              <w:rPr>
                <w:rFonts w:ascii="Times New Roman" w:eastAsia="Times New Roman" w:hAnsi="Times New Roman" w:cs="Times New Roman"/>
                <w:sz w:val="24"/>
                <w:szCs w:val="24"/>
              </w:rPr>
            </w:pPr>
          </w:p>
        </w:tc>
        <w:tc>
          <w:tcPr>
            <w:tcW w:w="697" w:type="pct"/>
            <w:gridSpan w:val="3"/>
          </w:tcPr>
          <w:p w14:paraId="07C6E81F" w14:textId="77777777" w:rsidR="00066661" w:rsidRDefault="00066661" w:rsidP="00066661">
            <w:pPr>
              <w:pStyle w:val="ListParagraph"/>
              <w:numPr>
                <w:ilvl w:val="1"/>
                <w:numId w:val="175"/>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Orientation and business topics</w:t>
            </w:r>
          </w:p>
          <w:p w14:paraId="74C3A7ED" w14:textId="77777777" w:rsidR="00066661" w:rsidRDefault="00066661" w:rsidP="00066661">
            <w:pPr>
              <w:pStyle w:val="ListParagraph"/>
              <w:numPr>
                <w:ilvl w:val="2"/>
                <w:numId w:val="174"/>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Client records and confidentiality</w:t>
            </w:r>
          </w:p>
          <w:p w14:paraId="110E37EB" w14:textId="77777777" w:rsidR="00066661" w:rsidRDefault="00066661" w:rsidP="00066661">
            <w:pPr>
              <w:pStyle w:val="ListParagraph"/>
              <w:ind w:left="470"/>
              <w:rPr>
                <w:rFonts w:ascii="Times New Roman" w:eastAsia="Times New Roman" w:hAnsi="Times New Roman" w:cs="Times New Roman"/>
                <w:sz w:val="24"/>
                <w:szCs w:val="24"/>
              </w:rPr>
            </w:pPr>
          </w:p>
          <w:p w14:paraId="6983FFEB" w14:textId="77777777" w:rsidR="00066661" w:rsidRDefault="00066661" w:rsidP="00066661">
            <w:pPr>
              <w:pStyle w:val="ListParagraph"/>
              <w:numPr>
                <w:ilvl w:val="1"/>
                <w:numId w:val="176"/>
              </w:numPr>
              <w:ind w:left="47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07FDDA81" w14:textId="77777777" w:rsidR="00066661" w:rsidRDefault="00066661" w:rsidP="00066661">
            <w:pPr>
              <w:pStyle w:val="ListParagraph"/>
              <w:numPr>
                <w:ilvl w:val="1"/>
                <w:numId w:val="176"/>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30B42B34" w14:textId="77777777" w:rsidR="00066661" w:rsidRPr="000B2C5B" w:rsidRDefault="00066661" w:rsidP="00066661">
            <w:pPr>
              <w:pStyle w:val="ListParagraph"/>
              <w:numPr>
                <w:ilvl w:val="1"/>
                <w:numId w:val="170"/>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Hair coloring and bleaching for all hair types, including textured hair </w:t>
            </w:r>
          </w:p>
          <w:p w14:paraId="0AEA4768" w14:textId="77777777" w:rsidR="00066661" w:rsidRDefault="00066661" w:rsidP="00066661">
            <w:pPr>
              <w:pStyle w:val="ListParagraph"/>
              <w:numPr>
                <w:ilvl w:val="2"/>
                <w:numId w:val="170"/>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Basic color theory</w:t>
            </w:r>
          </w:p>
          <w:p w14:paraId="58C20844" w14:textId="77777777" w:rsidR="00066661" w:rsidRDefault="00066661" w:rsidP="00066661">
            <w:pPr>
              <w:pStyle w:val="ListParagraph"/>
              <w:numPr>
                <w:ilvl w:val="2"/>
                <w:numId w:val="170"/>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26C40E58" w14:textId="77777777" w:rsidR="00066661" w:rsidRDefault="00066661" w:rsidP="00066661">
            <w:pPr>
              <w:pStyle w:val="ListParagraph"/>
              <w:numPr>
                <w:ilvl w:val="2"/>
                <w:numId w:val="170"/>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4A670030" w14:textId="77777777" w:rsidR="00066661" w:rsidRDefault="00066661" w:rsidP="00066661">
            <w:pPr>
              <w:pStyle w:val="ListParagraph"/>
              <w:ind w:left="470"/>
              <w:rPr>
                <w:rFonts w:ascii="Times New Roman" w:eastAsia="Times New Roman" w:hAnsi="Times New Roman" w:cs="Times New Roman"/>
                <w:sz w:val="24"/>
                <w:szCs w:val="24"/>
              </w:rPr>
            </w:pPr>
          </w:p>
          <w:p w14:paraId="6C7F1072" w14:textId="77777777" w:rsidR="00066661" w:rsidRPr="000B2C5B" w:rsidRDefault="00066661" w:rsidP="00066661">
            <w:pPr>
              <w:pStyle w:val="ListParagraph"/>
              <w:numPr>
                <w:ilvl w:val="0"/>
                <w:numId w:val="170"/>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65774594" w14:textId="77777777" w:rsidR="00066661" w:rsidRPr="000D6BD5" w:rsidRDefault="00066661" w:rsidP="00066661">
            <w:pPr>
              <w:rPr>
                <w:rFonts w:ascii="Times New Roman" w:eastAsia="Times New Roman" w:hAnsi="Times New Roman" w:cs="Times New Roman"/>
                <w:sz w:val="24"/>
                <w:szCs w:val="24"/>
              </w:rPr>
            </w:pPr>
          </w:p>
        </w:tc>
        <w:tc>
          <w:tcPr>
            <w:tcW w:w="575" w:type="pct"/>
          </w:tcPr>
          <w:p w14:paraId="083D9C87" w14:textId="77777777"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Job Demo A</w:t>
            </w:r>
          </w:p>
          <w:p w14:paraId="3EAAA53C" w14:textId="77777777" w:rsidR="00066661" w:rsidRPr="00066661" w:rsidRDefault="00066661" w:rsidP="00066661">
            <w:pPr>
              <w:rPr>
                <w:rFonts w:ascii="Times New Roman" w:eastAsia="Times New Roman" w:hAnsi="Times New Roman" w:cs="Times New Roman"/>
                <w:sz w:val="24"/>
                <w:szCs w:val="24"/>
              </w:rPr>
            </w:pPr>
          </w:p>
          <w:p w14:paraId="3391BF7F" w14:textId="77777777"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Cosmetology Competition</w:t>
            </w:r>
          </w:p>
          <w:p w14:paraId="796C36A9" w14:textId="77777777" w:rsidR="00066661" w:rsidRPr="00066661" w:rsidRDefault="00066661" w:rsidP="00066661">
            <w:pPr>
              <w:rPr>
                <w:rFonts w:ascii="Times New Roman" w:eastAsia="Times New Roman" w:hAnsi="Times New Roman" w:cs="Times New Roman"/>
                <w:sz w:val="24"/>
                <w:szCs w:val="24"/>
              </w:rPr>
            </w:pPr>
          </w:p>
          <w:p w14:paraId="24795C87" w14:textId="4779F531"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Barbering Competition</w:t>
            </w:r>
          </w:p>
        </w:tc>
      </w:tr>
      <w:tr w:rsidR="00066661" w:rsidRPr="009C4A1C" w14:paraId="2CCAA04F" w14:textId="5EDF6335" w:rsidTr="005C53DD">
        <w:trPr>
          <w:gridAfter w:val="1"/>
          <w:wAfter w:w="49" w:type="pct"/>
        </w:trPr>
        <w:tc>
          <w:tcPr>
            <w:tcW w:w="168" w:type="pct"/>
            <w:shd w:val="clear" w:color="auto" w:fill="FFFFFF" w:themeFill="background1"/>
          </w:tcPr>
          <w:p w14:paraId="7EC9D6A1" w14:textId="75E2297A"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87</w:t>
            </w:r>
          </w:p>
        </w:tc>
        <w:tc>
          <w:tcPr>
            <w:tcW w:w="620" w:type="pct"/>
            <w:shd w:val="clear" w:color="auto" w:fill="FFFFFF" w:themeFill="background1"/>
            <w:tcMar>
              <w:top w:w="43" w:type="dxa"/>
              <w:left w:w="115" w:type="dxa"/>
              <w:bottom w:w="43" w:type="dxa"/>
              <w:right w:w="115" w:type="dxa"/>
            </w:tcMar>
          </w:tcPr>
          <w:p w14:paraId="203BED4E" w14:textId="005E2283" w:rsidR="00066661" w:rsidRPr="00585017" w:rsidRDefault="00066661" w:rsidP="00066661">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Demonstrate sectioning and </w:t>
            </w:r>
            <w:r>
              <w:rPr>
                <w:rFonts w:ascii="Times New Roman" w:eastAsia="Times New Roman" w:hAnsi="Times New Roman" w:cs="Times New Roman"/>
                <w:sz w:val="24"/>
                <w:szCs w:val="24"/>
              </w:rPr>
              <w:t>sub-sectioning for hair color services</w:t>
            </w:r>
            <w:r w:rsidRPr="00585017">
              <w:rPr>
                <w:rFonts w:ascii="Times New Roman" w:eastAsia="Times New Roman" w:hAnsi="Times New Roman" w:cs="Times New Roman"/>
                <w:sz w:val="24"/>
                <w:szCs w:val="24"/>
              </w:rPr>
              <w:t xml:space="preserve">. </w:t>
            </w:r>
          </w:p>
        </w:tc>
        <w:tc>
          <w:tcPr>
            <w:tcW w:w="1115" w:type="pct"/>
            <w:gridSpan w:val="2"/>
          </w:tcPr>
          <w:p w14:paraId="365EB25D" w14:textId="77777777" w:rsidR="00066661" w:rsidRPr="001A69FC" w:rsidRDefault="00066661" w:rsidP="00066661">
            <w:p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Demonstration should include</w:t>
            </w:r>
          </w:p>
          <w:p w14:paraId="69ED6B28" w14:textId="77777777" w:rsidR="00066661" w:rsidRPr="001A69FC" w:rsidRDefault="00066661" w:rsidP="00066661">
            <w:pPr>
              <w:numPr>
                <w:ilvl w:val="0"/>
                <w:numId w:val="112"/>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how to section the hair for hair color services</w:t>
            </w:r>
          </w:p>
          <w:p w14:paraId="5434CFCC" w14:textId="77777777" w:rsidR="00066661" w:rsidRPr="001A69FC" w:rsidRDefault="00066661" w:rsidP="00066661">
            <w:pPr>
              <w:numPr>
                <w:ilvl w:val="0"/>
                <w:numId w:val="112"/>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how to sub</w:t>
            </w:r>
            <w:r>
              <w:rPr>
                <w:rFonts w:ascii="Times New Roman" w:eastAsia="Times New Roman" w:hAnsi="Times New Roman" w:cs="Times New Roman"/>
                <w:sz w:val="24"/>
                <w:szCs w:val="24"/>
              </w:rPr>
              <w:t>-</w:t>
            </w:r>
            <w:r w:rsidRPr="001A69FC">
              <w:rPr>
                <w:rFonts w:ascii="Times New Roman" w:eastAsia="Times New Roman" w:hAnsi="Times New Roman" w:cs="Times New Roman"/>
                <w:sz w:val="24"/>
                <w:szCs w:val="24"/>
              </w:rPr>
              <w:t>section the hair for hair color services.</w:t>
            </w:r>
          </w:p>
          <w:p w14:paraId="360B84E8" w14:textId="77777777"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09149F07"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772581D1" w14:textId="77777777" w:rsidR="00066661" w:rsidRPr="001A69FC" w:rsidRDefault="00066661" w:rsidP="00066661">
            <w:pPr>
              <w:numPr>
                <w:ilvl w:val="0"/>
                <w:numId w:val="113"/>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What procedure is used to section for permanent hair color?</w:t>
            </w:r>
          </w:p>
          <w:p w14:paraId="74F22A8E" w14:textId="77777777" w:rsidR="00066661" w:rsidRPr="001A69FC" w:rsidRDefault="00066661" w:rsidP="00066661">
            <w:pPr>
              <w:numPr>
                <w:ilvl w:val="0"/>
                <w:numId w:val="113"/>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What procedure is used to section for temporary hair color?</w:t>
            </w:r>
          </w:p>
          <w:p w14:paraId="09577EB4" w14:textId="77777777" w:rsidR="00066661" w:rsidRPr="001A69FC" w:rsidRDefault="00066661" w:rsidP="00066661">
            <w:pPr>
              <w:numPr>
                <w:ilvl w:val="0"/>
                <w:numId w:val="113"/>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What procedure is used to section for semi-permanent hair color?</w:t>
            </w:r>
          </w:p>
          <w:p w14:paraId="7CA46F44" w14:textId="77777777" w:rsidR="00066661" w:rsidRPr="001A69FC" w:rsidRDefault="00066661" w:rsidP="00066661">
            <w:pPr>
              <w:numPr>
                <w:ilvl w:val="0"/>
                <w:numId w:val="113"/>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What procedure is used to section for demi-permanent hair color?</w:t>
            </w:r>
          </w:p>
          <w:p w14:paraId="4B4D8687" w14:textId="77777777" w:rsidR="00066661" w:rsidRPr="001A69FC" w:rsidRDefault="00066661" w:rsidP="00066661">
            <w:pPr>
              <w:numPr>
                <w:ilvl w:val="0"/>
                <w:numId w:val="113"/>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What procedure is used to section for hair lightening?</w:t>
            </w:r>
          </w:p>
          <w:p w14:paraId="72F67B44"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p>
        </w:tc>
        <w:tc>
          <w:tcPr>
            <w:tcW w:w="626" w:type="pct"/>
          </w:tcPr>
          <w:p w14:paraId="74E3C860" w14:textId="782EC893" w:rsidR="00066661" w:rsidRPr="00450079" w:rsidRDefault="00066661" w:rsidP="00066661">
            <w:pPr>
              <w:rPr>
                <w:rFonts w:ascii="Times New Roman" w:eastAsia="Times New Roman" w:hAnsi="Times New Roman" w:cs="Times New Roman"/>
                <w:sz w:val="24"/>
                <w:szCs w:val="24"/>
              </w:rPr>
            </w:pPr>
            <w:r w:rsidRPr="00450079">
              <w:rPr>
                <w:rFonts w:ascii="Times New Roman" w:eastAsia="Times New Roman" w:hAnsi="Times New Roman" w:cs="Times New Roman"/>
                <w:sz w:val="24"/>
                <w:szCs w:val="24"/>
              </w:rPr>
              <w:t>English: 11.C,</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11.LU, 11.C,</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12.LU</w:t>
            </w:r>
          </w:p>
        </w:tc>
        <w:tc>
          <w:tcPr>
            <w:tcW w:w="697" w:type="pct"/>
            <w:gridSpan w:val="3"/>
          </w:tcPr>
          <w:p w14:paraId="35D19FF2" w14:textId="77777777" w:rsidR="00066661" w:rsidRDefault="00066661" w:rsidP="00066661">
            <w:pPr>
              <w:pStyle w:val="ListParagraph"/>
              <w:numPr>
                <w:ilvl w:val="1"/>
                <w:numId w:val="177"/>
              </w:numPr>
              <w:ind w:left="47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45F1DA29" w14:textId="77777777" w:rsidR="00066661" w:rsidRDefault="00066661" w:rsidP="00066661">
            <w:pPr>
              <w:pStyle w:val="ListParagraph"/>
              <w:numPr>
                <w:ilvl w:val="1"/>
                <w:numId w:val="177"/>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6A4B292A" w14:textId="77777777" w:rsidR="00066661" w:rsidRPr="000B2C5B" w:rsidRDefault="00066661" w:rsidP="00066661">
            <w:pPr>
              <w:pStyle w:val="ListParagraph"/>
              <w:numPr>
                <w:ilvl w:val="1"/>
                <w:numId w:val="170"/>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Hair coloring and bleaching for all hair types, including textured hair </w:t>
            </w:r>
          </w:p>
          <w:p w14:paraId="60771B07" w14:textId="77777777" w:rsidR="00066661" w:rsidRDefault="00066661" w:rsidP="00066661">
            <w:pPr>
              <w:pStyle w:val="ListParagraph"/>
              <w:numPr>
                <w:ilvl w:val="2"/>
                <w:numId w:val="170"/>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Basic color theory</w:t>
            </w:r>
          </w:p>
          <w:p w14:paraId="5454D586" w14:textId="77777777" w:rsidR="00066661" w:rsidRDefault="00066661" w:rsidP="00066661">
            <w:pPr>
              <w:pStyle w:val="ListParagraph"/>
              <w:numPr>
                <w:ilvl w:val="2"/>
                <w:numId w:val="170"/>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55906ACB" w14:textId="77777777" w:rsidR="00066661" w:rsidRDefault="00066661" w:rsidP="00066661">
            <w:pPr>
              <w:pStyle w:val="ListParagraph"/>
              <w:numPr>
                <w:ilvl w:val="2"/>
                <w:numId w:val="170"/>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205DC3EA" w14:textId="77777777" w:rsidR="00066661" w:rsidRDefault="00066661" w:rsidP="00066661">
            <w:pPr>
              <w:pStyle w:val="ListParagraph"/>
              <w:ind w:left="470"/>
              <w:rPr>
                <w:rFonts w:ascii="Times New Roman" w:eastAsia="Times New Roman" w:hAnsi="Times New Roman" w:cs="Times New Roman"/>
                <w:sz w:val="24"/>
                <w:szCs w:val="24"/>
              </w:rPr>
            </w:pPr>
          </w:p>
          <w:p w14:paraId="4831BD80" w14:textId="77777777" w:rsidR="00066661" w:rsidRPr="000B2C5B" w:rsidRDefault="00066661" w:rsidP="00066661">
            <w:pPr>
              <w:pStyle w:val="ListParagraph"/>
              <w:numPr>
                <w:ilvl w:val="0"/>
                <w:numId w:val="170"/>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618B01A2" w14:textId="77777777" w:rsidR="00066661" w:rsidRPr="000D6BD5" w:rsidRDefault="00066661" w:rsidP="00066661">
            <w:pPr>
              <w:rPr>
                <w:rFonts w:ascii="Times New Roman" w:eastAsia="Times New Roman" w:hAnsi="Times New Roman" w:cs="Times New Roman"/>
                <w:sz w:val="24"/>
                <w:szCs w:val="24"/>
              </w:rPr>
            </w:pPr>
          </w:p>
        </w:tc>
        <w:tc>
          <w:tcPr>
            <w:tcW w:w="575" w:type="pct"/>
          </w:tcPr>
          <w:p w14:paraId="1710EC2E" w14:textId="77777777"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Job Demo A</w:t>
            </w:r>
          </w:p>
          <w:p w14:paraId="7F416531" w14:textId="77777777" w:rsidR="00066661" w:rsidRPr="00066661" w:rsidRDefault="00066661" w:rsidP="00066661">
            <w:pPr>
              <w:rPr>
                <w:rFonts w:ascii="Times New Roman" w:eastAsia="Times New Roman" w:hAnsi="Times New Roman" w:cs="Times New Roman"/>
                <w:sz w:val="24"/>
                <w:szCs w:val="24"/>
              </w:rPr>
            </w:pPr>
          </w:p>
          <w:p w14:paraId="0AD409C2" w14:textId="77777777"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Cosmetology Competition</w:t>
            </w:r>
          </w:p>
          <w:p w14:paraId="0386FBD2" w14:textId="77777777" w:rsidR="00066661" w:rsidRPr="00066661" w:rsidRDefault="00066661" w:rsidP="00066661">
            <w:pPr>
              <w:rPr>
                <w:rFonts w:ascii="Times New Roman" w:eastAsia="Times New Roman" w:hAnsi="Times New Roman" w:cs="Times New Roman"/>
                <w:sz w:val="24"/>
                <w:szCs w:val="24"/>
              </w:rPr>
            </w:pPr>
          </w:p>
          <w:p w14:paraId="3AEDE2FD" w14:textId="6C775E6F"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Barbering Competition</w:t>
            </w:r>
          </w:p>
        </w:tc>
      </w:tr>
      <w:tr w:rsidR="00066661" w:rsidRPr="009C4A1C" w14:paraId="274C98A3" w14:textId="5329CB9E" w:rsidTr="005C53DD">
        <w:trPr>
          <w:gridAfter w:val="1"/>
          <w:wAfter w:w="49" w:type="pct"/>
        </w:trPr>
        <w:tc>
          <w:tcPr>
            <w:tcW w:w="168" w:type="pct"/>
            <w:shd w:val="clear" w:color="auto" w:fill="FFFFFF" w:themeFill="background1"/>
          </w:tcPr>
          <w:p w14:paraId="63681D16" w14:textId="204F0ECC"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88</w:t>
            </w:r>
          </w:p>
        </w:tc>
        <w:tc>
          <w:tcPr>
            <w:tcW w:w="620" w:type="pct"/>
            <w:shd w:val="clear" w:color="auto" w:fill="FFFFFF" w:themeFill="background1"/>
            <w:tcMar>
              <w:top w:w="43" w:type="dxa"/>
              <w:left w:w="115" w:type="dxa"/>
              <w:bottom w:w="43" w:type="dxa"/>
              <w:right w:w="115" w:type="dxa"/>
            </w:tcMar>
          </w:tcPr>
          <w:p w14:paraId="2C30BD98" w14:textId="13F7730A" w:rsidR="00066661" w:rsidRPr="00585017" w:rsidRDefault="00066661" w:rsidP="00066661">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Apply first time (virgin) permanent </w:t>
            </w:r>
            <w:r>
              <w:rPr>
                <w:rFonts w:ascii="Times New Roman" w:eastAsia="Times New Roman" w:hAnsi="Times New Roman" w:cs="Times New Roman"/>
                <w:sz w:val="24"/>
                <w:szCs w:val="24"/>
              </w:rPr>
              <w:t>color</w:t>
            </w:r>
            <w:r w:rsidRPr="00585017">
              <w:rPr>
                <w:rFonts w:ascii="Times New Roman" w:eastAsia="Times New Roman" w:hAnsi="Times New Roman" w:cs="Times New Roman"/>
                <w:sz w:val="24"/>
                <w:szCs w:val="24"/>
              </w:rPr>
              <w:t xml:space="preserve"> to hair. </w:t>
            </w:r>
          </w:p>
        </w:tc>
        <w:tc>
          <w:tcPr>
            <w:tcW w:w="1115" w:type="pct"/>
            <w:gridSpan w:val="2"/>
          </w:tcPr>
          <w:p w14:paraId="7AAEC963" w14:textId="77777777" w:rsidR="00066661" w:rsidRPr="001A69FC" w:rsidRDefault="00066661" w:rsidP="00066661">
            <w:p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 xml:space="preserve">Application should include </w:t>
            </w:r>
          </w:p>
          <w:p w14:paraId="1E70E0CA" w14:textId="77777777" w:rsidR="00066661" w:rsidRPr="001A69FC" w:rsidRDefault="00066661" w:rsidP="00066661">
            <w:pPr>
              <w:numPr>
                <w:ilvl w:val="0"/>
                <w:numId w:val="114"/>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following manufacturer instructions</w:t>
            </w:r>
          </w:p>
          <w:p w14:paraId="6B6C68BE" w14:textId="77777777" w:rsidR="00066661" w:rsidRPr="001A69FC" w:rsidRDefault="00066661" w:rsidP="00066661">
            <w:pPr>
              <w:numPr>
                <w:ilvl w:val="0"/>
                <w:numId w:val="114"/>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 xml:space="preserve">applying </w:t>
            </w:r>
            <w:r>
              <w:rPr>
                <w:rFonts w:ascii="Times New Roman" w:eastAsia="Times New Roman" w:hAnsi="Times New Roman" w:cs="Times New Roman"/>
                <w:sz w:val="24"/>
                <w:szCs w:val="24"/>
              </w:rPr>
              <w:t>color</w:t>
            </w:r>
            <w:r w:rsidRPr="001A69F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half an</w:t>
            </w:r>
            <w:r w:rsidRPr="001A69FC">
              <w:rPr>
                <w:rFonts w:ascii="Times New Roman" w:eastAsia="Times New Roman" w:hAnsi="Times New Roman" w:cs="Times New Roman"/>
                <w:sz w:val="24"/>
                <w:szCs w:val="24"/>
              </w:rPr>
              <w:t xml:space="preserve"> inch away from scalp, down the midshaft, but not including the last inch</w:t>
            </w:r>
          </w:p>
          <w:p w14:paraId="38FB262D" w14:textId="77777777" w:rsidR="00066661" w:rsidRPr="001A69FC" w:rsidRDefault="00066661" w:rsidP="00066661">
            <w:pPr>
              <w:numPr>
                <w:ilvl w:val="0"/>
                <w:numId w:val="114"/>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 xml:space="preserve">applying color neatly around </w:t>
            </w:r>
            <w:r>
              <w:rPr>
                <w:rFonts w:ascii="Times New Roman" w:eastAsia="Times New Roman" w:hAnsi="Times New Roman" w:cs="Times New Roman"/>
                <w:sz w:val="24"/>
                <w:szCs w:val="24"/>
              </w:rPr>
              <w:t xml:space="preserve">the </w:t>
            </w:r>
            <w:r w:rsidRPr="001A69FC">
              <w:rPr>
                <w:rFonts w:ascii="Times New Roman" w:eastAsia="Times New Roman" w:hAnsi="Times New Roman" w:cs="Times New Roman"/>
                <w:sz w:val="24"/>
                <w:szCs w:val="24"/>
              </w:rPr>
              <w:t>hairline to minimize the staining of the skin</w:t>
            </w:r>
          </w:p>
          <w:p w14:paraId="15F46E95" w14:textId="77777777" w:rsidR="00066661" w:rsidRPr="001A69FC" w:rsidRDefault="00066661" w:rsidP="00066661">
            <w:pPr>
              <w:numPr>
                <w:ilvl w:val="0"/>
                <w:numId w:val="114"/>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performing a strand test for desired results</w:t>
            </w:r>
          </w:p>
          <w:p w14:paraId="5D4302A0" w14:textId="77777777" w:rsidR="00066661" w:rsidRPr="001A69FC" w:rsidRDefault="00066661" w:rsidP="00066661">
            <w:pPr>
              <w:numPr>
                <w:ilvl w:val="0"/>
                <w:numId w:val="114"/>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 xml:space="preserve">rinsing color from </w:t>
            </w:r>
            <w:r>
              <w:rPr>
                <w:rFonts w:ascii="Times New Roman" w:eastAsia="Times New Roman" w:hAnsi="Times New Roman" w:cs="Times New Roman"/>
                <w:sz w:val="24"/>
                <w:szCs w:val="24"/>
              </w:rPr>
              <w:t xml:space="preserve">the </w:t>
            </w:r>
            <w:r w:rsidRPr="001A69FC">
              <w:rPr>
                <w:rFonts w:ascii="Times New Roman" w:eastAsia="Times New Roman" w:hAnsi="Times New Roman" w:cs="Times New Roman"/>
                <w:sz w:val="24"/>
                <w:szCs w:val="24"/>
              </w:rPr>
              <w:t xml:space="preserve">hair </w:t>
            </w:r>
            <w:r w:rsidRPr="0026094D">
              <w:rPr>
                <w:rFonts w:ascii="Times New Roman" w:eastAsia="Times New Roman" w:hAnsi="Times New Roman" w:cs="Times New Roman"/>
                <w:sz w:val="24"/>
                <w:szCs w:val="24"/>
              </w:rPr>
              <w:t xml:space="preserve">with </w:t>
            </w:r>
            <w:r>
              <w:rPr>
                <w:rFonts w:ascii="Times New Roman" w:eastAsia="Times New Roman" w:hAnsi="Times New Roman" w:cs="Times New Roman"/>
                <w:sz w:val="24"/>
                <w:szCs w:val="24"/>
              </w:rPr>
              <w:t>the appropriate water temperature</w:t>
            </w:r>
          </w:p>
          <w:p w14:paraId="6EC88C50" w14:textId="77777777" w:rsidR="00066661" w:rsidRPr="001A69FC" w:rsidRDefault="00066661" w:rsidP="00066661">
            <w:pPr>
              <w:numPr>
                <w:ilvl w:val="0"/>
                <w:numId w:val="114"/>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shampooing hair with acid-balanced shampoo</w:t>
            </w:r>
          </w:p>
          <w:p w14:paraId="1EBBD140" w14:textId="77777777" w:rsidR="00066661" w:rsidRPr="001A69FC" w:rsidRDefault="00066661" w:rsidP="00066661">
            <w:pPr>
              <w:numPr>
                <w:ilvl w:val="0"/>
                <w:numId w:val="114"/>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reconditioning hair</w:t>
            </w:r>
          </w:p>
          <w:p w14:paraId="26574537" w14:textId="77777777" w:rsidR="00066661" w:rsidRPr="001A69FC" w:rsidRDefault="00066661" w:rsidP="00066661">
            <w:pPr>
              <w:numPr>
                <w:ilvl w:val="0"/>
                <w:numId w:val="114"/>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 xml:space="preserve">removing stains from </w:t>
            </w:r>
            <w:r>
              <w:rPr>
                <w:rFonts w:ascii="Times New Roman" w:eastAsia="Times New Roman" w:hAnsi="Times New Roman" w:cs="Times New Roman"/>
                <w:sz w:val="24"/>
                <w:szCs w:val="24"/>
              </w:rPr>
              <w:t xml:space="preserve">the </w:t>
            </w:r>
            <w:r w:rsidRPr="001A69FC">
              <w:rPr>
                <w:rFonts w:ascii="Times New Roman" w:eastAsia="Times New Roman" w:hAnsi="Times New Roman" w:cs="Times New Roman"/>
                <w:sz w:val="24"/>
                <w:szCs w:val="24"/>
              </w:rPr>
              <w:t>skin</w:t>
            </w:r>
          </w:p>
          <w:p w14:paraId="7D0714F6" w14:textId="77777777" w:rsidR="00066661" w:rsidRPr="001A69FC" w:rsidRDefault="00066661" w:rsidP="00066661">
            <w:pPr>
              <w:numPr>
                <w:ilvl w:val="0"/>
                <w:numId w:val="114"/>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towel</w:t>
            </w:r>
            <w:r>
              <w:rPr>
                <w:rFonts w:ascii="Times New Roman" w:eastAsia="Times New Roman" w:hAnsi="Times New Roman" w:cs="Times New Roman"/>
                <w:sz w:val="24"/>
                <w:szCs w:val="24"/>
              </w:rPr>
              <w:t>-</w:t>
            </w:r>
            <w:r w:rsidRPr="001A69FC">
              <w:rPr>
                <w:rFonts w:ascii="Times New Roman" w:eastAsia="Times New Roman" w:hAnsi="Times New Roman" w:cs="Times New Roman"/>
                <w:sz w:val="24"/>
                <w:szCs w:val="24"/>
              </w:rPr>
              <w:t>drying hair</w:t>
            </w:r>
          </w:p>
          <w:p w14:paraId="13BC143C" w14:textId="77777777" w:rsidR="00066661" w:rsidRPr="001A69FC" w:rsidRDefault="00066661" w:rsidP="00066661">
            <w:pPr>
              <w:numPr>
                <w:ilvl w:val="0"/>
                <w:numId w:val="114"/>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reexamining the scalp and hair</w:t>
            </w:r>
          </w:p>
          <w:p w14:paraId="316106CF" w14:textId="77777777" w:rsidR="00066661" w:rsidRPr="001A69FC" w:rsidRDefault="00066661" w:rsidP="00066661">
            <w:pPr>
              <w:numPr>
                <w:ilvl w:val="0"/>
                <w:numId w:val="114"/>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 xml:space="preserve">disinfecting implements and </w:t>
            </w:r>
            <w:r>
              <w:rPr>
                <w:rFonts w:ascii="Times New Roman" w:eastAsia="Times New Roman" w:hAnsi="Times New Roman" w:cs="Times New Roman"/>
                <w:sz w:val="24"/>
                <w:szCs w:val="24"/>
              </w:rPr>
              <w:t xml:space="preserve">the </w:t>
            </w:r>
            <w:r w:rsidRPr="001A69FC">
              <w:rPr>
                <w:rFonts w:ascii="Times New Roman" w:eastAsia="Times New Roman" w:hAnsi="Times New Roman" w:cs="Times New Roman"/>
                <w:sz w:val="24"/>
                <w:szCs w:val="24"/>
              </w:rPr>
              <w:t>work area.</w:t>
            </w:r>
          </w:p>
          <w:p w14:paraId="64E63992" w14:textId="77777777"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38D54834"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3E0ACDFE" w14:textId="77777777" w:rsidR="00066661" w:rsidRPr="000D6BD5" w:rsidRDefault="00066661" w:rsidP="00066661">
            <w:pPr>
              <w:numPr>
                <w:ilvl w:val="0"/>
                <w:numId w:val="115"/>
              </w:numPr>
              <w:spacing w:before="100" w:beforeAutospacing="1" w:after="100" w:afterAutospacing="1"/>
              <w:rPr>
                <w:rFonts w:ascii="Times New Roman" w:eastAsia="Times New Roman" w:hAnsi="Times New Roman" w:cs="Times New Roman"/>
                <w:b/>
                <w:bCs/>
                <w:sz w:val="24"/>
                <w:szCs w:val="24"/>
              </w:rPr>
            </w:pPr>
            <w:r w:rsidRPr="001A69FC">
              <w:rPr>
                <w:rFonts w:ascii="Times New Roman" w:eastAsia="Times New Roman" w:hAnsi="Times New Roman" w:cs="Times New Roman"/>
                <w:sz w:val="24"/>
                <w:szCs w:val="24"/>
              </w:rPr>
              <w:t>What volume of peroxide should be used, and why?</w:t>
            </w:r>
          </w:p>
          <w:p w14:paraId="6F3B8F92" w14:textId="6E7C9FC9" w:rsidR="00066661" w:rsidRPr="0084059C" w:rsidRDefault="00066661" w:rsidP="00066661">
            <w:pPr>
              <w:numPr>
                <w:ilvl w:val="0"/>
                <w:numId w:val="115"/>
              </w:numPr>
              <w:spacing w:before="100" w:beforeAutospacing="1" w:after="100" w:afterAutospacing="1"/>
              <w:rPr>
                <w:rFonts w:ascii="Times New Roman" w:eastAsia="Times New Roman" w:hAnsi="Times New Roman" w:cs="Times New Roman"/>
                <w:b/>
                <w:bCs/>
                <w:sz w:val="24"/>
                <w:szCs w:val="24"/>
              </w:rPr>
            </w:pPr>
            <w:r w:rsidRPr="001A69FC">
              <w:rPr>
                <w:rFonts w:ascii="Times New Roman" w:eastAsia="Times New Roman" w:hAnsi="Times New Roman" w:cs="Times New Roman"/>
                <w:sz w:val="24"/>
                <w:szCs w:val="24"/>
              </w:rPr>
              <w:t>What is meant by </w:t>
            </w:r>
            <w:r w:rsidRPr="001A69FC">
              <w:rPr>
                <w:rFonts w:ascii="Times New Roman" w:eastAsia="Times New Roman" w:hAnsi="Times New Roman" w:cs="Times New Roman"/>
                <w:i/>
                <w:iCs/>
                <w:sz w:val="24"/>
                <w:szCs w:val="24"/>
              </w:rPr>
              <w:t>single-process haircoloring</w:t>
            </w:r>
            <w:r w:rsidRPr="001A69FC">
              <w:rPr>
                <w:rFonts w:ascii="Times New Roman" w:eastAsia="Times New Roman" w:hAnsi="Times New Roman" w:cs="Times New Roman"/>
                <w:sz w:val="24"/>
                <w:szCs w:val="24"/>
              </w:rPr>
              <w:t>?</w:t>
            </w:r>
          </w:p>
        </w:tc>
        <w:tc>
          <w:tcPr>
            <w:tcW w:w="626" w:type="pct"/>
          </w:tcPr>
          <w:p w14:paraId="5AFFC5B4" w14:textId="22FD6D53" w:rsidR="00066661" w:rsidRPr="00450079" w:rsidRDefault="00066661" w:rsidP="00066661">
            <w:pPr>
              <w:rPr>
                <w:rFonts w:ascii="Times New Roman" w:eastAsia="Times New Roman" w:hAnsi="Times New Roman" w:cs="Times New Roman"/>
                <w:sz w:val="24"/>
                <w:szCs w:val="24"/>
              </w:rPr>
            </w:pPr>
            <w:r w:rsidRPr="00450079">
              <w:rPr>
                <w:rFonts w:ascii="Times New Roman" w:eastAsia="Times New Roman" w:hAnsi="Times New Roman" w:cs="Times New Roman"/>
                <w:sz w:val="24"/>
                <w:szCs w:val="24"/>
              </w:rPr>
              <w:t>English: 11.RI,</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12.RI</w:t>
            </w:r>
          </w:p>
        </w:tc>
        <w:tc>
          <w:tcPr>
            <w:tcW w:w="697" w:type="pct"/>
            <w:gridSpan w:val="3"/>
          </w:tcPr>
          <w:p w14:paraId="6F57CE62" w14:textId="77777777" w:rsidR="00066661" w:rsidRDefault="00066661" w:rsidP="00066661">
            <w:pPr>
              <w:pStyle w:val="ListParagraph"/>
              <w:numPr>
                <w:ilvl w:val="1"/>
                <w:numId w:val="178"/>
              </w:numPr>
              <w:ind w:left="47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16957F83" w14:textId="77777777" w:rsidR="00066661" w:rsidRDefault="00066661" w:rsidP="00066661">
            <w:pPr>
              <w:pStyle w:val="ListParagraph"/>
              <w:numPr>
                <w:ilvl w:val="1"/>
                <w:numId w:val="178"/>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00498C73" w14:textId="77777777" w:rsidR="00066661" w:rsidRPr="000B2C5B" w:rsidRDefault="00066661" w:rsidP="00066661">
            <w:pPr>
              <w:pStyle w:val="ListParagraph"/>
              <w:numPr>
                <w:ilvl w:val="1"/>
                <w:numId w:val="170"/>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Hair coloring and bleaching for all hair types, including textured hair </w:t>
            </w:r>
          </w:p>
          <w:p w14:paraId="209DD2AC" w14:textId="77777777" w:rsidR="00066661" w:rsidRDefault="00066661" w:rsidP="00066661">
            <w:pPr>
              <w:pStyle w:val="ListParagraph"/>
              <w:numPr>
                <w:ilvl w:val="2"/>
                <w:numId w:val="170"/>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Basic color theory</w:t>
            </w:r>
          </w:p>
          <w:p w14:paraId="61A7E17B" w14:textId="77777777" w:rsidR="00066661" w:rsidRDefault="00066661" w:rsidP="00066661">
            <w:pPr>
              <w:pStyle w:val="ListParagraph"/>
              <w:numPr>
                <w:ilvl w:val="2"/>
                <w:numId w:val="170"/>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0082217A" w14:textId="77777777" w:rsidR="00066661" w:rsidRDefault="00066661" w:rsidP="00066661">
            <w:pPr>
              <w:pStyle w:val="ListParagraph"/>
              <w:numPr>
                <w:ilvl w:val="2"/>
                <w:numId w:val="170"/>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1B4AE71E" w14:textId="77777777" w:rsidR="00066661" w:rsidRDefault="00066661" w:rsidP="00066661">
            <w:pPr>
              <w:pStyle w:val="ListParagraph"/>
              <w:ind w:left="470"/>
              <w:rPr>
                <w:rFonts w:ascii="Times New Roman" w:eastAsia="Times New Roman" w:hAnsi="Times New Roman" w:cs="Times New Roman"/>
                <w:sz w:val="24"/>
                <w:szCs w:val="24"/>
              </w:rPr>
            </w:pPr>
          </w:p>
          <w:p w14:paraId="23911A4E" w14:textId="77777777" w:rsidR="00066661" w:rsidRPr="000B2C5B" w:rsidRDefault="00066661" w:rsidP="00066661">
            <w:pPr>
              <w:pStyle w:val="ListParagraph"/>
              <w:numPr>
                <w:ilvl w:val="0"/>
                <w:numId w:val="170"/>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2150795D" w14:textId="77777777" w:rsidR="00066661" w:rsidRPr="000D6BD5" w:rsidRDefault="00066661" w:rsidP="00066661">
            <w:pPr>
              <w:rPr>
                <w:rFonts w:ascii="Times New Roman" w:eastAsia="Times New Roman" w:hAnsi="Times New Roman" w:cs="Times New Roman"/>
                <w:sz w:val="24"/>
                <w:szCs w:val="24"/>
              </w:rPr>
            </w:pPr>
          </w:p>
        </w:tc>
        <w:tc>
          <w:tcPr>
            <w:tcW w:w="575" w:type="pct"/>
          </w:tcPr>
          <w:p w14:paraId="30C166E7" w14:textId="77777777"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Job Demo A</w:t>
            </w:r>
          </w:p>
          <w:p w14:paraId="06956731" w14:textId="77777777" w:rsidR="00066661" w:rsidRPr="00066661" w:rsidRDefault="00066661" w:rsidP="00066661">
            <w:pPr>
              <w:rPr>
                <w:rFonts w:ascii="Times New Roman" w:eastAsia="Times New Roman" w:hAnsi="Times New Roman" w:cs="Times New Roman"/>
                <w:sz w:val="24"/>
                <w:szCs w:val="24"/>
              </w:rPr>
            </w:pPr>
          </w:p>
          <w:p w14:paraId="05753FB9" w14:textId="5EF93FEA" w:rsidR="00066661" w:rsidRPr="00066661" w:rsidRDefault="00066661" w:rsidP="00066661">
            <w:pPr>
              <w:rPr>
                <w:rFonts w:ascii="Times New Roman" w:eastAsia="Times New Roman" w:hAnsi="Times New Roman" w:cs="Times New Roman"/>
                <w:sz w:val="24"/>
                <w:szCs w:val="24"/>
              </w:rPr>
            </w:pPr>
          </w:p>
        </w:tc>
      </w:tr>
      <w:tr w:rsidR="00066661" w:rsidRPr="009C4A1C" w14:paraId="67C8ECC7" w14:textId="7E1A4F14" w:rsidTr="005C53DD">
        <w:trPr>
          <w:gridAfter w:val="1"/>
          <w:wAfter w:w="49" w:type="pct"/>
        </w:trPr>
        <w:tc>
          <w:tcPr>
            <w:tcW w:w="168" w:type="pct"/>
            <w:shd w:val="clear" w:color="auto" w:fill="FFFFFF" w:themeFill="background1"/>
          </w:tcPr>
          <w:p w14:paraId="11B63340" w14:textId="2C75067E"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89</w:t>
            </w:r>
          </w:p>
        </w:tc>
        <w:tc>
          <w:tcPr>
            <w:tcW w:w="620" w:type="pct"/>
            <w:shd w:val="clear" w:color="auto" w:fill="FFFFFF" w:themeFill="background1"/>
            <w:tcMar>
              <w:top w:w="43" w:type="dxa"/>
              <w:left w:w="115" w:type="dxa"/>
              <w:bottom w:w="43" w:type="dxa"/>
              <w:right w:w="115" w:type="dxa"/>
            </w:tcMar>
          </w:tcPr>
          <w:p w14:paraId="15D8E549" w14:textId="2086E438" w:rsidR="00066661" w:rsidRPr="00585017" w:rsidRDefault="00066661" w:rsidP="00066661">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Apply permanent </w:t>
            </w:r>
            <w:r>
              <w:rPr>
                <w:rFonts w:ascii="Times New Roman" w:eastAsia="Times New Roman" w:hAnsi="Times New Roman" w:cs="Times New Roman"/>
                <w:sz w:val="24"/>
                <w:szCs w:val="24"/>
              </w:rPr>
              <w:t>color</w:t>
            </w:r>
            <w:r w:rsidRPr="00585017">
              <w:rPr>
                <w:rFonts w:ascii="Times New Roman" w:eastAsia="Times New Roman" w:hAnsi="Times New Roman" w:cs="Times New Roman"/>
                <w:sz w:val="24"/>
                <w:szCs w:val="24"/>
              </w:rPr>
              <w:t xml:space="preserve"> retouch. </w:t>
            </w:r>
          </w:p>
        </w:tc>
        <w:tc>
          <w:tcPr>
            <w:tcW w:w="1115" w:type="pct"/>
            <w:gridSpan w:val="2"/>
          </w:tcPr>
          <w:p w14:paraId="13A8EBA9" w14:textId="77777777" w:rsidR="00066661" w:rsidRPr="006362FC" w:rsidRDefault="00066661" w:rsidP="00066661">
            <w:p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Application should include</w:t>
            </w:r>
          </w:p>
          <w:p w14:paraId="52657DC6" w14:textId="77777777" w:rsidR="00066661" w:rsidRPr="006362FC" w:rsidRDefault="00066661" w:rsidP="00066661">
            <w:pPr>
              <w:numPr>
                <w:ilvl w:val="0"/>
                <w:numId w:val="116"/>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following manufacturer instructions</w:t>
            </w:r>
          </w:p>
          <w:p w14:paraId="1A96E46E" w14:textId="77777777" w:rsidR="00066661" w:rsidRDefault="00066661" w:rsidP="00066661">
            <w:pPr>
              <w:numPr>
                <w:ilvl w:val="0"/>
                <w:numId w:val="116"/>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applying permanent color to regrowth</w:t>
            </w:r>
          </w:p>
          <w:p w14:paraId="29C61F16" w14:textId="77777777" w:rsidR="00066661" w:rsidRPr="006362FC" w:rsidRDefault="00066661" w:rsidP="00066661">
            <w:pPr>
              <w:numPr>
                <w:ilvl w:val="0"/>
                <w:numId w:val="11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cross-checking for coverage/saturation</w:t>
            </w:r>
          </w:p>
          <w:p w14:paraId="30A361A4" w14:textId="77777777" w:rsidR="00066661" w:rsidRPr="006362FC" w:rsidRDefault="00066661" w:rsidP="00066661">
            <w:pPr>
              <w:numPr>
                <w:ilvl w:val="0"/>
                <w:numId w:val="116"/>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 xml:space="preserve">performing a strand test for </w:t>
            </w:r>
            <w:r>
              <w:rPr>
                <w:rFonts w:ascii="Times New Roman" w:eastAsia="Times New Roman" w:hAnsi="Times New Roman" w:cs="Times New Roman"/>
                <w:sz w:val="24"/>
                <w:szCs w:val="24"/>
              </w:rPr>
              <w:t xml:space="preserve">the </w:t>
            </w:r>
            <w:r w:rsidRPr="006362FC">
              <w:rPr>
                <w:rFonts w:ascii="Times New Roman" w:eastAsia="Times New Roman" w:hAnsi="Times New Roman" w:cs="Times New Roman"/>
                <w:sz w:val="24"/>
                <w:szCs w:val="24"/>
              </w:rPr>
              <w:t>desired results</w:t>
            </w:r>
          </w:p>
          <w:p w14:paraId="06E59178" w14:textId="77777777" w:rsidR="00066661" w:rsidRPr="006362FC" w:rsidRDefault="00066661" w:rsidP="00066661">
            <w:pPr>
              <w:numPr>
                <w:ilvl w:val="0"/>
                <w:numId w:val="116"/>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 xml:space="preserve">rinsing color from hair </w:t>
            </w:r>
            <w:r w:rsidRPr="001A69FC">
              <w:rPr>
                <w:rFonts w:ascii="Times New Roman" w:eastAsia="Times New Roman" w:hAnsi="Times New Roman" w:cs="Times New Roman"/>
                <w:sz w:val="24"/>
                <w:szCs w:val="24"/>
              </w:rPr>
              <w:t>as directed by manufacturer</w:t>
            </w:r>
          </w:p>
          <w:p w14:paraId="300A679C" w14:textId="77777777" w:rsidR="00066661" w:rsidRPr="006362FC" w:rsidRDefault="00066661" w:rsidP="00066661">
            <w:pPr>
              <w:numPr>
                <w:ilvl w:val="0"/>
                <w:numId w:val="116"/>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shampooing hair with acid-balanced shampoo</w:t>
            </w:r>
          </w:p>
          <w:p w14:paraId="1A359C4C" w14:textId="77777777" w:rsidR="00066661" w:rsidRPr="006362FC" w:rsidRDefault="00066661" w:rsidP="00066661">
            <w:pPr>
              <w:numPr>
                <w:ilvl w:val="0"/>
                <w:numId w:val="116"/>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reconditioning hair</w:t>
            </w:r>
          </w:p>
          <w:p w14:paraId="15B9D42C" w14:textId="77777777" w:rsidR="00066661" w:rsidRPr="006362FC" w:rsidRDefault="00066661" w:rsidP="00066661">
            <w:pPr>
              <w:numPr>
                <w:ilvl w:val="0"/>
                <w:numId w:val="116"/>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 xml:space="preserve">removing stains from </w:t>
            </w:r>
            <w:r>
              <w:rPr>
                <w:rFonts w:ascii="Times New Roman" w:eastAsia="Times New Roman" w:hAnsi="Times New Roman" w:cs="Times New Roman"/>
                <w:sz w:val="24"/>
                <w:szCs w:val="24"/>
              </w:rPr>
              <w:t xml:space="preserve">the </w:t>
            </w:r>
            <w:r w:rsidRPr="006362FC">
              <w:rPr>
                <w:rFonts w:ascii="Times New Roman" w:eastAsia="Times New Roman" w:hAnsi="Times New Roman" w:cs="Times New Roman"/>
                <w:sz w:val="24"/>
                <w:szCs w:val="24"/>
              </w:rPr>
              <w:t>skin</w:t>
            </w:r>
          </w:p>
          <w:p w14:paraId="150D572E" w14:textId="77777777" w:rsidR="00066661" w:rsidRPr="006362FC" w:rsidRDefault="00066661" w:rsidP="00066661">
            <w:pPr>
              <w:numPr>
                <w:ilvl w:val="0"/>
                <w:numId w:val="116"/>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towel</w:t>
            </w:r>
            <w:r>
              <w:rPr>
                <w:rFonts w:ascii="Times New Roman" w:eastAsia="Times New Roman" w:hAnsi="Times New Roman" w:cs="Times New Roman"/>
                <w:sz w:val="24"/>
                <w:szCs w:val="24"/>
              </w:rPr>
              <w:t>-</w:t>
            </w:r>
            <w:r w:rsidRPr="006362FC">
              <w:rPr>
                <w:rFonts w:ascii="Times New Roman" w:eastAsia="Times New Roman" w:hAnsi="Times New Roman" w:cs="Times New Roman"/>
                <w:sz w:val="24"/>
                <w:szCs w:val="24"/>
              </w:rPr>
              <w:t>drying hair</w:t>
            </w:r>
          </w:p>
          <w:p w14:paraId="3BD64638" w14:textId="77777777" w:rsidR="00066661" w:rsidRPr="006362FC" w:rsidRDefault="00066661" w:rsidP="00066661">
            <w:pPr>
              <w:numPr>
                <w:ilvl w:val="0"/>
                <w:numId w:val="116"/>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reexamining the scalp and hair</w:t>
            </w:r>
          </w:p>
          <w:p w14:paraId="2650A943" w14:textId="77777777" w:rsidR="00066661" w:rsidRPr="006362FC" w:rsidRDefault="00066661" w:rsidP="00066661">
            <w:pPr>
              <w:numPr>
                <w:ilvl w:val="0"/>
                <w:numId w:val="116"/>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 xml:space="preserve">disinfecting implements and </w:t>
            </w:r>
            <w:r>
              <w:rPr>
                <w:rFonts w:ascii="Times New Roman" w:eastAsia="Times New Roman" w:hAnsi="Times New Roman" w:cs="Times New Roman"/>
                <w:sz w:val="24"/>
                <w:szCs w:val="24"/>
              </w:rPr>
              <w:t xml:space="preserve">the </w:t>
            </w:r>
            <w:r w:rsidRPr="006362FC">
              <w:rPr>
                <w:rFonts w:ascii="Times New Roman" w:eastAsia="Times New Roman" w:hAnsi="Times New Roman" w:cs="Times New Roman"/>
                <w:sz w:val="24"/>
                <w:szCs w:val="24"/>
              </w:rPr>
              <w:t>work area.</w:t>
            </w:r>
          </w:p>
          <w:p w14:paraId="3CE0DC7D" w14:textId="77777777"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54DDB575"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4FE8091D" w14:textId="77777777" w:rsidR="00066661" w:rsidRPr="006024FC" w:rsidRDefault="00066661" w:rsidP="00066661">
            <w:pPr>
              <w:numPr>
                <w:ilvl w:val="0"/>
                <w:numId w:val="117"/>
              </w:numPr>
              <w:spacing w:before="100" w:beforeAutospacing="1" w:after="100" w:afterAutospacing="1"/>
              <w:rPr>
                <w:rFonts w:ascii="Times New Roman" w:eastAsia="Times New Roman" w:hAnsi="Times New Roman" w:cs="Times New Roman"/>
                <w:b/>
                <w:bCs/>
                <w:sz w:val="24"/>
                <w:szCs w:val="24"/>
              </w:rPr>
            </w:pPr>
            <w:r w:rsidRPr="006362FC">
              <w:rPr>
                <w:rFonts w:ascii="Times New Roman" w:eastAsia="Times New Roman" w:hAnsi="Times New Roman" w:cs="Times New Roman"/>
                <w:sz w:val="24"/>
                <w:szCs w:val="24"/>
              </w:rPr>
              <w:t xml:space="preserve">Why is it important to only apply the color on the new growth? What can happen if the </w:t>
            </w:r>
            <w:r>
              <w:rPr>
                <w:rFonts w:ascii="Times New Roman" w:eastAsia="Times New Roman" w:hAnsi="Times New Roman" w:cs="Times New Roman"/>
                <w:sz w:val="24"/>
                <w:szCs w:val="24"/>
              </w:rPr>
              <w:t>color</w:t>
            </w:r>
            <w:r w:rsidRPr="006362FC">
              <w:rPr>
                <w:rFonts w:ascii="Times New Roman" w:eastAsia="Times New Roman" w:hAnsi="Times New Roman" w:cs="Times New Roman"/>
                <w:sz w:val="24"/>
                <w:szCs w:val="24"/>
              </w:rPr>
              <w:t xml:space="preserve"> is applied to previously colored hair?</w:t>
            </w:r>
          </w:p>
          <w:p w14:paraId="19777F61" w14:textId="18640387" w:rsidR="00066661" w:rsidRPr="0084059C" w:rsidRDefault="00066661" w:rsidP="00066661">
            <w:pPr>
              <w:numPr>
                <w:ilvl w:val="0"/>
                <w:numId w:val="117"/>
              </w:numPr>
              <w:spacing w:before="100" w:beforeAutospacing="1" w:after="100" w:afterAutospacing="1"/>
              <w:rPr>
                <w:rFonts w:ascii="Times New Roman" w:eastAsia="Times New Roman" w:hAnsi="Times New Roman" w:cs="Times New Roman"/>
                <w:b/>
                <w:bCs/>
                <w:sz w:val="24"/>
                <w:szCs w:val="24"/>
              </w:rPr>
            </w:pPr>
            <w:r w:rsidRPr="006362FC">
              <w:rPr>
                <w:rFonts w:ascii="Times New Roman" w:eastAsia="Times New Roman" w:hAnsi="Times New Roman" w:cs="Times New Roman"/>
                <w:sz w:val="24"/>
                <w:szCs w:val="24"/>
              </w:rPr>
              <w:t>What can be done to refresh faded ends?</w:t>
            </w:r>
          </w:p>
        </w:tc>
        <w:tc>
          <w:tcPr>
            <w:tcW w:w="626" w:type="pct"/>
          </w:tcPr>
          <w:p w14:paraId="185E6928" w14:textId="4D61C2A7" w:rsidR="00066661" w:rsidRPr="00450079" w:rsidRDefault="00066661" w:rsidP="00066661">
            <w:pPr>
              <w:rPr>
                <w:rFonts w:ascii="Times New Roman" w:eastAsia="Times New Roman" w:hAnsi="Times New Roman" w:cs="Times New Roman"/>
                <w:sz w:val="24"/>
                <w:szCs w:val="24"/>
              </w:rPr>
            </w:pPr>
            <w:r w:rsidRPr="00450079">
              <w:rPr>
                <w:rFonts w:ascii="Times New Roman" w:eastAsia="Times New Roman" w:hAnsi="Times New Roman" w:cs="Times New Roman"/>
                <w:sz w:val="24"/>
                <w:szCs w:val="24"/>
              </w:rPr>
              <w:t>English: 11.RI,</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12.RI</w:t>
            </w:r>
          </w:p>
        </w:tc>
        <w:tc>
          <w:tcPr>
            <w:tcW w:w="697" w:type="pct"/>
            <w:gridSpan w:val="3"/>
          </w:tcPr>
          <w:p w14:paraId="3A7561C7" w14:textId="77777777" w:rsidR="00066661" w:rsidRDefault="00066661" w:rsidP="00066661">
            <w:pPr>
              <w:pStyle w:val="ListParagraph"/>
              <w:numPr>
                <w:ilvl w:val="1"/>
                <w:numId w:val="179"/>
              </w:numPr>
              <w:ind w:left="47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4434D25B" w14:textId="77777777" w:rsidR="00066661" w:rsidRDefault="00066661" w:rsidP="00066661">
            <w:pPr>
              <w:pStyle w:val="ListParagraph"/>
              <w:numPr>
                <w:ilvl w:val="1"/>
                <w:numId w:val="179"/>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3976B657" w14:textId="77777777" w:rsidR="00066661" w:rsidRPr="000B2C5B" w:rsidRDefault="00066661" w:rsidP="00066661">
            <w:pPr>
              <w:pStyle w:val="ListParagraph"/>
              <w:numPr>
                <w:ilvl w:val="1"/>
                <w:numId w:val="170"/>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Hair coloring and bleaching for all hair types, including textured hair </w:t>
            </w:r>
          </w:p>
          <w:p w14:paraId="1A3DF3CF" w14:textId="77777777" w:rsidR="00066661" w:rsidRDefault="00066661" w:rsidP="00066661">
            <w:pPr>
              <w:pStyle w:val="ListParagraph"/>
              <w:numPr>
                <w:ilvl w:val="2"/>
                <w:numId w:val="170"/>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Basic color theory</w:t>
            </w:r>
          </w:p>
          <w:p w14:paraId="55BF1B9F" w14:textId="77777777" w:rsidR="00066661" w:rsidRDefault="00066661" w:rsidP="00066661">
            <w:pPr>
              <w:pStyle w:val="ListParagraph"/>
              <w:numPr>
                <w:ilvl w:val="2"/>
                <w:numId w:val="170"/>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1F939149" w14:textId="77777777" w:rsidR="00066661" w:rsidRDefault="00066661" w:rsidP="00066661">
            <w:pPr>
              <w:pStyle w:val="ListParagraph"/>
              <w:numPr>
                <w:ilvl w:val="2"/>
                <w:numId w:val="170"/>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7B394DEC" w14:textId="77777777" w:rsidR="00066661" w:rsidRDefault="00066661" w:rsidP="00066661">
            <w:pPr>
              <w:pStyle w:val="ListParagraph"/>
              <w:ind w:left="470"/>
              <w:rPr>
                <w:rFonts w:ascii="Times New Roman" w:eastAsia="Times New Roman" w:hAnsi="Times New Roman" w:cs="Times New Roman"/>
                <w:sz w:val="24"/>
                <w:szCs w:val="24"/>
              </w:rPr>
            </w:pPr>
          </w:p>
          <w:p w14:paraId="606F3D9C" w14:textId="77777777" w:rsidR="00066661" w:rsidRPr="000B2C5B" w:rsidRDefault="00066661" w:rsidP="00066661">
            <w:pPr>
              <w:pStyle w:val="ListParagraph"/>
              <w:numPr>
                <w:ilvl w:val="0"/>
                <w:numId w:val="170"/>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78F4F0DB" w14:textId="77777777" w:rsidR="00066661" w:rsidRPr="000D6BD5" w:rsidRDefault="00066661" w:rsidP="00066661">
            <w:pPr>
              <w:rPr>
                <w:rFonts w:ascii="Times New Roman" w:eastAsia="Times New Roman" w:hAnsi="Times New Roman" w:cs="Times New Roman"/>
                <w:sz w:val="24"/>
                <w:szCs w:val="24"/>
              </w:rPr>
            </w:pPr>
          </w:p>
        </w:tc>
        <w:tc>
          <w:tcPr>
            <w:tcW w:w="575" w:type="pct"/>
          </w:tcPr>
          <w:p w14:paraId="3FBE1BF1" w14:textId="77777777"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Job Demo A</w:t>
            </w:r>
          </w:p>
          <w:p w14:paraId="7B42CF27" w14:textId="77777777" w:rsidR="00066661" w:rsidRPr="00066661" w:rsidRDefault="00066661" w:rsidP="00066661">
            <w:pPr>
              <w:rPr>
                <w:rFonts w:ascii="Times New Roman" w:eastAsia="Times New Roman" w:hAnsi="Times New Roman" w:cs="Times New Roman"/>
                <w:sz w:val="24"/>
                <w:szCs w:val="24"/>
              </w:rPr>
            </w:pPr>
          </w:p>
          <w:p w14:paraId="5258BF48" w14:textId="35CE65BB" w:rsidR="00066661" w:rsidRPr="00066661" w:rsidRDefault="00066661" w:rsidP="00066661">
            <w:pPr>
              <w:rPr>
                <w:rFonts w:ascii="Times New Roman" w:eastAsia="Times New Roman" w:hAnsi="Times New Roman" w:cs="Times New Roman"/>
                <w:sz w:val="24"/>
                <w:szCs w:val="24"/>
              </w:rPr>
            </w:pPr>
          </w:p>
        </w:tc>
      </w:tr>
      <w:tr w:rsidR="00066661" w:rsidRPr="009C4A1C" w14:paraId="37C0C01F" w14:textId="31AF014D" w:rsidTr="005C53DD">
        <w:trPr>
          <w:gridAfter w:val="1"/>
          <w:wAfter w:w="49" w:type="pct"/>
        </w:trPr>
        <w:tc>
          <w:tcPr>
            <w:tcW w:w="168" w:type="pct"/>
            <w:shd w:val="clear" w:color="auto" w:fill="FFFFFF" w:themeFill="background1"/>
          </w:tcPr>
          <w:p w14:paraId="31C105C5" w14:textId="37D888CE"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p>
        </w:tc>
        <w:tc>
          <w:tcPr>
            <w:tcW w:w="620" w:type="pct"/>
            <w:shd w:val="clear" w:color="auto" w:fill="FFFFFF" w:themeFill="background1"/>
            <w:tcMar>
              <w:top w:w="43" w:type="dxa"/>
              <w:left w:w="115" w:type="dxa"/>
              <w:bottom w:w="43" w:type="dxa"/>
              <w:right w:w="115" w:type="dxa"/>
            </w:tcMar>
          </w:tcPr>
          <w:p w14:paraId="5507223E" w14:textId="090511EB" w:rsidR="00066661" w:rsidRPr="00585017" w:rsidRDefault="00066661" w:rsidP="00066661">
            <w:pPr>
              <w:rPr>
                <w:rFonts w:ascii="Times New Roman" w:eastAsia="Times New Roman" w:hAnsi="Times New Roman" w:cs="Times New Roman"/>
                <w:sz w:val="24"/>
                <w:szCs w:val="24"/>
              </w:rPr>
            </w:pPr>
            <w:r w:rsidRPr="00F42C37">
              <w:rPr>
                <w:rFonts w:ascii="Times New Roman" w:eastAsia="Times New Roman" w:hAnsi="Times New Roman" w:cs="Times New Roman"/>
                <w:sz w:val="24"/>
                <w:szCs w:val="24"/>
              </w:rPr>
              <w:t xml:space="preserve">Demonstrate special hair color effects. </w:t>
            </w:r>
          </w:p>
        </w:tc>
        <w:tc>
          <w:tcPr>
            <w:tcW w:w="1115" w:type="pct"/>
            <w:gridSpan w:val="2"/>
          </w:tcPr>
          <w:p w14:paraId="0DB98FE6" w14:textId="228D1800"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Demonstration should include special-effect highlighting.</w:t>
            </w:r>
          </w:p>
        </w:tc>
        <w:tc>
          <w:tcPr>
            <w:tcW w:w="1150" w:type="pct"/>
            <w:gridSpan w:val="3"/>
          </w:tcPr>
          <w:p w14:paraId="19DE713F"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05AB4F0A" w14:textId="77777777" w:rsidR="00066661" w:rsidRPr="0026094D" w:rsidRDefault="00066661" w:rsidP="00066661">
            <w:pPr>
              <w:numPr>
                <w:ilvl w:val="0"/>
                <w:numId w:val="36"/>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What are examples of special-effect highlight techniques?</w:t>
            </w:r>
          </w:p>
          <w:p w14:paraId="1803DB3F" w14:textId="77777777" w:rsidR="00066661" w:rsidRPr="0026094D" w:rsidRDefault="00066661" w:rsidP="00066661">
            <w:pPr>
              <w:numPr>
                <w:ilvl w:val="0"/>
                <w:numId w:val="36"/>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When might one choose to use special-effect techniques?</w:t>
            </w:r>
          </w:p>
          <w:p w14:paraId="66FEC498" w14:textId="77777777" w:rsidR="00066661" w:rsidRPr="0026094D" w:rsidRDefault="00066661" w:rsidP="00066661">
            <w:pPr>
              <w:numPr>
                <w:ilvl w:val="0"/>
                <w:numId w:val="36"/>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How might one compare the products used in special-effect highlighting to regular highlighting?</w:t>
            </w:r>
          </w:p>
          <w:p w14:paraId="22D22932"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p>
        </w:tc>
        <w:tc>
          <w:tcPr>
            <w:tcW w:w="626" w:type="pct"/>
          </w:tcPr>
          <w:p w14:paraId="7383374E" w14:textId="77777777" w:rsidR="00066661" w:rsidRPr="00450079" w:rsidRDefault="00066661" w:rsidP="00066661">
            <w:pPr>
              <w:rPr>
                <w:rFonts w:ascii="Times New Roman" w:eastAsia="Times New Roman" w:hAnsi="Times New Roman" w:cs="Times New Roman"/>
                <w:sz w:val="24"/>
                <w:szCs w:val="24"/>
              </w:rPr>
            </w:pPr>
          </w:p>
        </w:tc>
        <w:tc>
          <w:tcPr>
            <w:tcW w:w="697" w:type="pct"/>
            <w:gridSpan w:val="3"/>
          </w:tcPr>
          <w:p w14:paraId="56C8EAB6" w14:textId="77777777" w:rsidR="00066661" w:rsidRDefault="00066661" w:rsidP="00066661">
            <w:pPr>
              <w:pStyle w:val="ListParagraph"/>
              <w:numPr>
                <w:ilvl w:val="1"/>
                <w:numId w:val="180"/>
              </w:numPr>
              <w:ind w:left="47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74E12CBE" w14:textId="77777777" w:rsidR="00066661" w:rsidRDefault="00066661" w:rsidP="00066661">
            <w:pPr>
              <w:pStyle w:val="ListParagraph"/>
              <w:numPr>
                <w:ilvl w:val="1"/>
                <w:numId w:val="180"/>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7D7E730D" w14:textId="77777777" w:rsidR="00066661" w:rsidRPr="000B2C5B" w:rsidRDefault="00066661" w:rsidP="00066661">
            <w:pPr>
              <w:pStyle w:val="ListParagraph"/>
              <w:numPr>
                <w:ilvl w:val="1"/>
                <w:numId w:val="170"/>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Hair coloring and bleaching for all hair types, including textured hair </w:t>
            </w:r>
          </w:p>
          <w:p w14:paraId="7710A7A4" w14:textId="77777777" w:rsidR="00066661" w:rsidRDefault="00066661" w:rsidP="00066661">
            <w:pPr>
              <w:pStyle w:val="ListParagraph"/>
              <w:numPr>
                <w:ilvl w:val="2"/>
                <w:numId w:val="170"/>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Basic color theory</w:t>
            </w:r>
          </w:p>
          <w:p w14:paraId="54FC2A66" w14:textId="77777777" w:rsidR="00066661" w:rsidRDefault="00066661" w:rsidP="00066661">
            <w:pPr>
              <w:pStyle w:val="ListParagraph"/>
              <w:numPr>
                <w:ilvl w:val="2"/>
                <w:numId w:val="170"/>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68F37394" w14:textId="77777777" w:rsidR="00066661" w:rsidRDefault="00066661" w:rsidP="00066661">
            <w:pPr>
              <w:pStyle w:val="ListParagraph"/>
              <w:numPr>
                <w:ilvl w:val="2"/>
                <w:numId w:val="170"/>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5EA5DD84" w14:textId="77777777" w:rsidR="00066661" w:rsidRDefault="00066661" w:rsidP="00066661">
            <w:pPr>
              <w:pStyle w:val="ListParagraph"/>
              <w:ind w:left="470"/>
              <w:rPr>
                <w:rFonts w:ascii="Times New Roman" w:eastAsia="Times New Roman" w:hAnsi="Times New Roman" w:cs="Times New Roman"/>
                <w:sz w:val="24"/>
                <w:szCs w:val="24"/>
              </w:rPr>
            </w:pPr>
          </w:p>
          <w:p w14:paraId="1C2FE83F" w14:textId="77777777" w:rsidR="00066661" w:rsidRPr="000B2C5B" w:rsidRDefault="00066661" w:rsidP="00066661">
            <w:pPr>
              <w:pStyle w:val="ListParagraph"/>
              <w:numPr>
                <w:ilvl w:val="0"/>
                <w:numId w:val="170"/>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0BEDAADE" w14:textId="77777777" w:rsidR="00066661" w:rsidRPr="000D6BD5" w:rsidRDefault="00066661" w:rsidP="00066661">
            <w:pPr>
              <w:rPr>
                <w:rFonts w:ascii="Times New Roman" w:eastAsia="Times New Roman" w:hAnsi="Times New Roman" w:cs="Times New Roman"/>
                <w:sz w:val="24"/>
                <w:szCs w:val="24"/>
              </w:rPr>
            </w:pPr>
          </w:p>
        </w:tc>
        <w:tc>
          <w:tcPr>
            <w:tcW w:w="575" w:type="pct"/>
          </w:tcPr>
          <w:p w14:paraId="052AA100" w14:textId="77777777"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Job Demo A</w:t>
            </w:r>
          </w:p>
          <w:p w14:paraId="4F6F2FBA" w14:textId="77777777" w:rsidR="00066661" w:rsidRPr="00066661" w:rsidRDefault="00066661" w:rsidP="00066661">
            <w:pPr>
              <w:rPr>
                <w:rFonts w:ascii="Times New Roman" w:eastAsia="Times New Roman" w:hAnsi="Times New Roman" w:cs="Times New Roman"/>
                <w:sz w:val="24"/>
                <w:szCs w:val="24"/>
              </w:rPr>
            </w:pPr>
          </w:p>
          <w:p w14:paraId="7786CB48" w14:textId="77777777"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Cosmetology Competition</w:t>
            </w:r>
          </w:p>
          <w:p w14:paraId="09318BC3" w14:textId="77777777" w:rsidR="00066661" w:rsidRPr="00066661" w:rsidRDefault="00066661" w:rsidP="00066661">
            <w:pPr>
              <w:rPr>
                <w:rFonts w:ascii="Times New Roman" w:eastAsia="Times New Roman" w:hAnsi="Times New Roman" w:cs="Times New Roman"/>
                <w:sz w:val="24"/>
                <w:szCs w:val="24"/>
              </w:rPr>
            </w:pPr>
          </w:p>
          <w:p w14:paraId="21D1C024" w14:textId="4CCB5C08"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Barbering Competition</w:t>
            </w:r>
          </w:p>
        </w:tc>
      </w:tr>
      <w:tr w:rsidR="00066661" w:rsidRPr="009C4A1C" w14:paraId="470CC71A" w14:textId="06C4DE67" w:rsidTr="005C53DD">
        <w:trPr>
          <w:gridAfter w:val="1"/>
          <w:wAfter w:w="49" w:type="pct"/>
        </w:trPr>
        <w:tc>
          <w:tcPr>
            <w:tcW w:w="168" w:type="pct"/>
            <w:shd w:val="clear" w:color="auto" w:fill="FFFFFF" w:themeFill="background1"/>
          </w:tcPr>
          <w:p w14:paraId="3F877860" w14:textId="46338910"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620" w:type="pct"/>
            <w:shd w:val="clear" w:color="auto" w:fill="FFFFFF" w:themeFill="background1"/>
            <w:tcMar>
              <w:top w:w="43" w:type="dxa"/>
              <w:left w:w="115" w:type="dxa"/>
              <w:bottom w:w="43" w:type="dxa"/>
              <w:right w:w="115" w:type="dxa"/>
            </w:tcMar>
          </w:tcPr>
          <w:p w14:paraId="4B21E280" w14:textId="421E13B6" w:rsidR="00066661" w:rsidRPr="00585017" w:rsidRDefault="00066661" w:rsidP="00066661">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Apply lightening retouch. </w:t>
            </w:r>
          </w:p>
        </w:tc>
        <w:tc>
          <w:tcPr>
            <w:tcW w:w="1115" w:type="pct"/>
            <w:gridSpan w:val="2"/>
          </w:tcPr>
          <w:p w14:paraId="018C3C43" w14:textId="77777777" w:rsidR="00066661" w:rsidRPr="001A69FC" w:rsidRDefault="00066661" w:rsidP="00066661">
            <w:p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 xml:space="preserve">Application should include </w:t>
            </w:r>
          </w:p>
          <w:p w14:paraId="7BF079A1" w14:textId="77777777" w:rsidR="00066661" w:rsidRPr="001A69FC" w:rsidRDefault="00066661" w:rsidP="00066661">
            <w:pPr>
              <w:numPr>
                <w:ilvl w:val="0"/>
                <w:numId w:val="118"/>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 xml:space="preserve">disinfecting implements and </w:t>
            </w:r>
            <w:r>
              <w:rPr>
                <w:rFonts w:ascii="Times New Roman" w:eastAsia="Times New Roman" w:hAnsi="Times New Roman" w:cs="Times New Roman"/>
                <w:sz w:val="24"/>
                <w:szCs w:val="24"/>
              </w:rPr>
              <w:t xml:space="preserve">the </w:t>
            </w:r>
            <w:r w:rsidRPr="001A69FC">
              <w:rPr>
                <w:rFonts w:ascii="Times New Roman" w:eastAsia="Times New Roman" w:hAnsi="Times New Roman" w:cs="Times New Roman"/>
                <w:sz w:val="24"/>
                <w:szCs w:val="24"/>
              </w:rPr>
              <w:t>work area</w:t>
            </w:r>
          </w:p>
          <w:p w14:paraId="53770488" w14:textId="77777777" w:rsidR="00066661" w:rsidRPr="001A69FC" w:rsidRDefault="00066661" w:rsidP="00066661">
            <w:pPr>
              <w:numPr>
                <w:ilvl w:val="0"/>
                <w:numId w:val="118"/>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reading manufacturer instructions</w:t>
            </w:r>
          </w:p>
          <w:p w14:paraId="17F5C221" w14:textId="77777777" w:rsidR="00066661" w:rsidRPr="001A69FC" w:rsidRDefault="00066661" w:rsidP="00066661">
            <w:pPr>
              <w:numPr>
                <w:ilvl w:val="0"/>
                <w:numId w:val="118"/>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applying lightener to new growth of hair shaft</w:t>
            </w:r>
          </w:p>
          <w:p w14:paraId="4A2534F8" w14:textId="77777777" w:rsidR="00066661" w:rsidRPr="001A69FC" w:rsidRDefault="00066661" w:rsidP="00066661">
            <w:pPr>
              <w:numPr>
                <w:ilvl w:val="0"/>
                <w:numId w:val="118"/>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testing for lightening results to match previously lightened hair</w:t>
            </w:r>
          </w:p>
          <w:p w14:paraId="106DE4CA" w14:textId="77777777" w:rsidR="00066661" w:rsidRPr="001A69FC" w:rsidRDefault="00066661" w:rsidP="00066661">
            <w:pPr>
              <w:numPr>
                <w:ilvl w:val="0"/>
                <w:numId w:val="118"/>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 xml:space="preserve">rinsing lightener from hair </w:t>
            </w:r>
            <w:r w:rsidRPr="0026094D">
              <w:rPr>
                <w:rFonts w:ascii="Times New Roman" w:eastAsia="Times New Roman" w:hAnsi="Times New Roman" w:cs="Times New Roman"/>
                <w:sz w:val="24"/>
                <w:szCs w:val="24"/>
              </w:rPr>
              <w:t xml:space="preserve">with </w:t>
            </w:r>
            <w:r>
              <w:rPr>
                <w:rFonts w:ascii="Times New Roman" w:eastAsia="Times New Roman" w:hAnsi="Times New Roman" w:cs="Times New Roman"/>
                <w:sz w:val="24"/>
                <w:szCs w:val="24"/>
              </w:rPr>
              <w:t>the appropriate water temperature</w:t>
            </w:r>
          </w:p>
          <w:p w14:paraId="62EED2ED" w14:textId="77777777" w:rsidR="00066661" w:rsidRPr="001A69FC" w:rsidRDefault="00066661" w:rsidP="00066661">
            <w:pPr>
              <w:numPr>
                <w:ilvl w:val="0"/>
                <w:numId w:val="118"/>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shampooing hair with acid-balanced shampoo</w:t>
            </w:r>
          </w:p>
          <w:p w14:paraId="7F1EBB1D" w14:textId="77777777" w:rsidR="00066661" w:rsidRPr="001A69FC" w:rsidRDefault="00066661" w:rsidP="00066661">
            <w:pPr>
              <w:numPr>
                <w:ilvl w:val="0"/>
                <w:numId w:val="118"/>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reconditioning hair</w:t>
            </w:r>
          </w:p>
          <w:p w14:paraId="58FD52C0" w14:textId="77777777" w:rsidR="00066661" w:rsidRPr="001A69FC" w:rsidRDefault="00066661" w:rsidP="00066661">
            <w:pPr>
              <w:numPr>
                <w:ilvl w:val="0"/>
                <w:numId w:val="118"/>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towel</w:t>
            </w:r>
            <w:r>
              <w:rPr>
                <w:rFonts w:ascii="Times New Roman" w:eastAsia="Times New Roman" w:hAnsi="Times New Roman" w:cs="Times New Roman"/>
                <w:sz w:val="24"/>
                <w:szCs w:val="24"/>
              </w:rPr>
              <w:t>-</w:t>
            </w:r>
            <w:r w:rsidRPr="001A69FC">
              <w:rPr>
                <w:rFonts w:ascii="Times New Roman" w:eastAsia="Times New Roman" w:hAnsi="Times New Roman" w:cs="Times New Roman"/>
                <w:sz w:val="24"/>
                <w:szCs w:val="24"/>
              </w:rPr>
              <w:t>drying hair</w:t>
            </w:r>
          </w:p>
          <w:p w14:paraId="095C7C7A" w14:textId="77777777" w:rsidR="00066661" w:rsidRPr="001A69FC" w:rsidRDefault="00066661" w:rsidP="00066661">
            <w:pPr>
              <w:numPr>
                <w:ilvl w:val="0"/>
                <w:numId w:val="118"/>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reexamining the scalp and hair</w:t>
            </w:r>
          </w:p>
          <w:p w14:paraId="3C1FF6F0" w14:textId="77777777" w:rsidR="00066661" w:rsidRPr="001A69FC" w:rsidRDefault="00066661" w:rsidP="00066661">
            <w:pPr>
              <w:numPr>
                <w:ilvl w:val="0"/>
                <w:numId w:val="118"/>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applying toner, if necessary.</w:t>
            </w:r>
          </w:p>
          <w:p w14:paraId="6DFB2A5B" w14:textId="77777777"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16F0BC4B"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2C744557" w14:textId="77777777" w:rsidR="00066661" w:rsidRPr="001A69FC" w:rsidRDefault="00066661" w:rsidP="00066661">
            <w:pPr>
              <w:numPr>
                <w:ilvl w:val="0"/>
                <w:numId w:val="119"/>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What is the </w:t>
            </w:r>
            <w:r w:rsidRPr="001A69FC">
              <w:rPr>
                <w:rFonts w:ascii="Times New Roman" w:eastAsia="Times New Roman" w:hAnsi="Times New Roman" w:cs="Times New Roman"/>
                <w:i/>
                <w:iCs/>
                <w:sz w:val="24"/>
                <w:szCs w:val="24"/>
              </w:rPr>
              <w:t>line of demarcation</w:t>
            </w:r>
            <w:r w:rsidRPr="001A69FC">
              <w:rPr>
                <w:rFonts w:ascii="Times New Roman" w:eastAsia="Times New Roman" w:hAnsi="Times New Roman" w:cs="Times New Roman"/>
                <w:sz w:val="24"/>
                <w:szCs w:val="24"/>
              </w:rPr>
              <w:t>?</w:t>
            </w:r>
          </w:p>
          <w:p w14:paraId="0394E803" w14:textId="77777777" w:rsidR="00066661" w:rsidRPr="001A69FC" w:rsidRDefault="00066661" w:rsidP="00066661">
            <w:pPr>
              <w:numPr>
                <w:ilvl w:val="0"/>
                <w:numId w:val="119"/>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Why is it important to lighten the new growth first?</w:t>
            </w:r>
          </w:p>
          <w:p w14:paraId="213CB37B" w14:textId="77777777" w:rsidR="00066661" w:rsidRPr="000D6BD5" w:rsidRDefault="00066661" w:rsidP="00066661">
            <w:pPr>
              <w:numPr>
                <w:ilvl w:val="0"/>
                <w:numId w:val="119"/>
              </w:numPr>
              <w:rPr>
                <w:rFonts w:ascii="Times New Roman" w:eastAsia="Times New Roman" w:hAnsi="Times New Roman" w:cs="Times New Roman"/>
                <w:b/>
                <w:bCs/>
                <w:sz w:val="24"/>
                <w:szCs w:val="24"/>
              </w:rPr>
            </w:pPr>
            <w:r w:rsidRPr="001A69FC">
              <w:rPr>
                <w:rFonts w:ascii="Times New Roman" w:eastAsia="Times New Roman" w:hAnsi="Times New Roman" w:cs="Times New Roman"/>
                <w:sz w:val="24"/>
                <w:szCs w:val="24"/>
              </w:rPr>
              <w:t>Why are cream lighteners generally used?</w:t>
            </w:r>
          </w:p>
          <w:p w14:paraId="5794C770" w14:textId="0F8CA258" w:rsidR="00066661" w:rsidRPr="0084059C" w:rsidRDefault="00066661" w:rsidP="00066661">
            <w:pPr>
              <w:numPr>
                <w:ilvl w:val="0"/>
                <w:numId w:val="119"/>
              </w:numPr>
              <w:rPr>
                <w:rFonts w:ascii="Times New Roman" w:eastAsia="Times New Roman" w:hAnsi="Times New Roman" w:cs="Times New Roman"/>
                <w:b/>
                <w:bCs/>
                <w:sz w:val="24"/>
                <w:szCs w:val="24"/>
              </w:rPr>
            </w:pPr>
            <w:r w:rsidRPr="001A69FC">
              <w:rPr>
                <w:rFonts w:ascii="Times New Roman" w:eastAsia="Times New Roman" w:hAnsi="Times New Roman" w:cs="Times New Roman"/>
                <w:sz w:val="24"/>
                <w:szCs w:val="24"/>
              </w:rPr>
              <w:t>What lighteners cannot be applied on the scalp?</w:t>
            </w:r>
          </w:p>
        </w:tc>
        <w:tc>
          <w:tcPr>
            <w:tcW w:w="626" w:type="pct"/>
          </w:tcPr>
          <w:p w14:paraId="01B40090" w14:textId="7589102B" w:rsidR="00066661" w:rsidRPr="00450079" w:rsidRDefault="00066661" w:rsidP="00066661">
            <w:pPr>
              <w:rPr>
                <w:rFonts w:ascii="Times New Roman" w:eastAsia="Times New Roman" w:hAnsi="Times New Roman" w:cs="Times New Roman"/>
                <w:sz w:val="24"/>
                <w:szCs w:val="24"/>
              </w:rPr>
            </w:pPr>
            <w:r w:rsidRPr="00450079">
              <w:rPr>
                <w:rFonts w:ascii="Times New Roman" w:eastAsia="Times New Roman" w:hAnsi="Times New Roman" w:cs="Times New Roman"/>
                <w:sz w:val="24"/>
                <w:szCs w:val="24"/>
              </w:rPr>
              <w:t>English: 11.RI,</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12.RI</w:t>
            </w:r>
          </w:p>
        </w:tc>
        <w:tc>
          <w:tcPr>
            <w:tcW w:w="697" w:type="pct"/>
            <w:gridSpan w:val="3"/>
          </w:tcPr>
          <w:p w14:paraId="263E2D85" w14:textId="77777777" w:rsidR="00066661" w:rsidRDefault="00066661" w:rsidP="00066661">
            <w:pPr>
              <w:pStyle w:val="ListParagraph"/>
              <w:numPr>
                <w:ilvl w:val="1"/>
                <w:numId w:val="181"/>
              </w:numPr>
              <w:ind w:left="47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3A65105F" w14:textId="77777777" w:rsidR="00066661" w:rsidRDefault="00066661" w:rsidP="00066661">
            <w:pPr>
              <w:pStyle w:val="ListParagraph"/>
              <w:numPr>
                <w:ilvl w:val="1"/>
                <w:numId w:val="181"/>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5231EA2C" w14:textId="77777777" w:rsidR="00066661" w:rsidRPr="000B2C5B" w:rsidRDefault="00066661" w:rsidP="00066661">
            <w:pPr>
              <w:pStyle w:val="ListParagraph"/>
              <w:numPr>
                <w:ilvl w:val="1"/>
                <w:numId w:val="170"/>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Hair coloring and bleaching for all hair types, including textured hair </w:t>
            </w:r>
          </w:p>
          <w:p w14:paraId="5FF175C5" w14:textId="77777777" w:rsidR="00066661" w:rsidRDefault="00066661" w:rsidP="00066661">
            <w:pPr>
              <w:pStyle w:val="ListParagraph"/>
              <w:numPr>
                <w:ilvl w:val="2"/>
                <w:numId w:val="170"/>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Basic color theory</w:t>
            </w:r>
          </w:p>
          <w:p w14:paraId="4D3FF3F6" w14:textId="77777777" w:rsidR="00066661" w:rsidRDefault="00066661" w:rsidP="00066661">
            <w:pPr>
              <w:pStyle w:val="ListParagraph"/>
              <w:numPr>
                <w:ilvl w:val="2"/>
                <w:numId w:val="170"/>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297F05B3" w14:textId="77777777" w:rsidR="00066661" w:rsidRDefault="00066661" w:rsidP="00066661">
            <w:pPr>
              <w:pStyle w:val="ListParagraph"/>
              <w:numPr>
                <w:ilvl w:val="2"/>
                <w:numId w:val="170"/>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090A7BFF" w14:textId="77777777" w:rsidR="00066661" w:rsidRDefault="00066661" w:rsidP="00066661">
            <w:pPr>
              <w:pStyle w:val="ListParagraph"/>
              <w:ind w:left="470"/>
              <w:rPr>
                <w:rFonts w:ascii="Times New Roman" w:eastAsia="Times New Roman" w:hAnsi="Times New Roman" w:cs="Times New Roman"/>
                <w:sz w:val="24"/>
                <w:szCs w:val="24"/>
              </w:rPr>
            </w:pPr>
          </w:p>
          <w:p w14:paraId="7243A28D" w14:textId="77777777" w:rsidR="00066661" w:rsidRPr="000B2C5B" w:rsidRDefault="00066661" w:rsidP="00066661">
            <w:pPr>
              <w:pStyle w:val="ListParagraph"/>
              <w:numPr>
                <w:ilvl w:val="0"/>
                <w:numId w:val="170"/>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718644DD" w14:textId="77777777" w:rsidR="00066661" w:rsidRPr="000D6BD5" w:rsidRDefault="00066661" w:rsidP="00066661">
            <w:pPr>
              <w:rPr>
                <w:rFonts w:ascii="Times New Roman" w:eastAsia="Times New Roman" w:hAnsi="Times New Roman" w:cs="Times New Roman"/>
                <w:sz w:val="24"/>
                <w:szCs w:val="24"/>
              </w:rPr>
            </w:pPr>
          </w:p>
        </w:tc>
        <w:tc>
          <w:tcPr>
            <w:tcW w:w="575" w:type="pct"/>
          </w:tcPr>
          <w:p w14:paraId="4994C72C" w14:textId="52552951"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Job Demo A</w:t>
            </w:r>
          </w:p>
        </w:tc>
      </w:tr>
      <w:tr w:rsidR="00066661" w:rsidRPr="009C4A1C" w14:paraId="091D3696" w14:textId="6BA9ADD6" w:rsidTr="005C53DD">
        <w:trPr>
          <w:gridAfter w:val="1"/>
          <w:wAfter w:w="49" w:type="pct"/>
        </w:trPr>
        <w:tc>
          <w:tcPr>
            <w:tcW w:w="168" w:type="pct"/>
            <w:shd w:val="clear" w:color="auto" w:fill="FFFFFF" w:themeFill="background1"/>
          </w:tcPr>
          <w:p w14:paraId="4896BCFE" w14:textId="550E3FDC"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92</w:t>
            </w:r>
          </w:p>
        </w:tc>
        <w:tc>
          <w:tcPr>
            <w:tcW w:w="620" w:type="pct"/>
            <w:shd w:val="clear" w:color="auto" w:fill="FFFFFF" w:themeFill="background1"/>
            <w:tcMar>
              <w:top w:w="43" w:type="dxa"/>
              <w:left w:w="115" w:type="dxa"/>
              <w:bottom w:w="43" w:type="dxa"/>
              <w:right w:w="115" w:type="dxa"/>
            </w:tcMar>
          </w:tcPr>
          <w:p w14:paraId="59DD4266" w14:textId="1EB4CFF6" w:rsidR="00066661" w:rsidRPr="00585017" w:rsidRDefault="00066661" w:rsidP="00066661">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Demonstrate highlighting</w:t>
            </w:r>
            <w:r>
              <w:rPr>
                <w:rFonts w:ascii="Times New Roman" w:eastAsia="Times New Roman" w:hAnsi="Times New Roman" w:cs="Times New Roman"/>
                <w:sz w:val="24"/>
                <w:szCs w:val="24"/>
              </w:rPr>
              <w:t xml:space="preserve"> and lowlighting</w:t>
            </w:r>
            <w:r w:rsidRPr="00585017">
              <w:rPr>
                <w:rFonts w:ascii="Times New Roman" w:eastAsia="Times New Roman" w:hAnsi="Times New Roman" w:cs="Times New Roman"/>
                <w:sz w:val="24"/>
                <w:szCs w:val="24"/>
              </w:rPr>
              <w:t xml:space="preserve"> techniques. </w:t>
            </w:r>
          </w:p>
        </w:tc>
        <w:tc>
          <w:tcPr>
            <w:tcW w:w="1115" w:type="pct"/>
            <w:gridSpan w:val="2"/>
          </w:tcPr>
          <w:p w14:paraId="199ADF92" w14:textId="77777777" w:rsidR="00066661" w:rsidRPr="001A69FC" w:rsidRDefault="00066661" w:rsidP="00066661">
            <w:p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Demonstration should include</w:t>
            </w:r>
          </w:p>
          <w:p w14:paraId="657F974A" w14:textId="77777777" w:rsidR="00066661" w:rsidRPr="001A69FC" w:rsidRDefault="00066661" w:rsidP="00066661">
            <w:pPr>
              <w:numPr>
                <w:ilvl w:val="0"/>
                <w:numId w:val="120"/>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cap technique</w:t>
            </w:r>
          </w:p>
          <w:p w14:paraId="6ADBD503" w14:textId="77777777" w:rsidR="00066661" w:rsidRPr="001A69FC" w:rsidRDefault="00066661" w:rsidP="00066661">
            <w:pPr>
              <w:numPr>
                <w:ilvl w:val="0"/>
                <w:numId w:val="120"/>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foil technique</w:t>
            </w:r>
          </w:p>
          <w:p w14:paraId="0E87B9D9" w14:textId="77777777" w:rsidR="00066661" w:rsidRPr="001A69FC" w:rsidRDefault="00066661" w:rsidP="00066661">
            <w:pPr>
              <w:numPr>
                <w:ilvl w:val="0"/>
                <w:numId w:val="120"/>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free-hand technique.</w:t>
            </w:r>
          </w:p>
          <w:p w14:paraId="18493300" w14:textId="77777777"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07F160B9"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52185719" w14:textId="77777777" w:rsidR="00066661" w:rsidRPr="001A69FC" w:rsidRDefault="00066661" w:rsidP="00066661">
            <w:pPr>
              <w:numPr>
                <w:ilvl w:val="0"/>
                <w:numId w:val="121"/>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What is the procedure for sanitizing hands and implements?</w:t>
            </w:r>
          </w:p>
          <w:p w14:paraId="08078C37" w14:textId="77777777" w:rsidR="00066661" w:rsidRPr="0000527A" w:rsidRDefault="00066661" w:rsidP="00066661">
            <w:pPr>
              <w:numPr>
                <w:ilvl w:val="0"/>
                <w:numId w:val="121"/>
              </w:numPr>
              <w:spacing w:before="100" w:beforeAutospacing="1" w:after="100" w:afterAutospacing="1"/>
              <w:rPr>
                <w:rFonts w:ascii="Times New Roman" w:eastAsia="Times New Roman" w:hAnsi="Times New Roman" w:cs="Times New Roman"/>
                <w:b/>
                <w:bCs/>
                <w:sz w:val="24"/>
                <w:szCs w:val="24"/>
              </w:rPr>
            </w:pPr>
            <w:r w:rsidRPr="001A69FC">
              <w:rPr>
                <w:rFonts w:ascii="Times New Roman" w:eastAsia="Times New Roman" w:hAnsi="Times New Roman" w:cs="Times New Roman"/>
                <w:sz w:val="24"/>
                <w:szCs w:val="24"/>
              </w:rPr>
              <w:t>How is product distributed evenly through the hair?</w:t>
            </w:r>
          </w:p>
          <w:p w14:paraId="4B3648B6" w14:textId="7CEF6BCD" w:rsidR="00066661" w:rsidRPr="0084059C" w:rsidRDefault="00066661" w:rsidP="00066661">
            <w:pPr>
              <w:numPr>
                <w:ilvl w:val="0"/>
                <w:numId w:val="121"/>
              </w:numPr>
              <w:spacing w:before="100" w:beforeAutospacing="1" w:after="100" w:afterAutospacing="1"/>
              <w:rPr>
                <w:rFonts w:ascii="Times New Roman" w:eastAsia="Times New Roman" w:hAnsi="Times New Roman" w:cs="Times New Roman"/>
                <w:b/>
                <w:bCs/>
                <w:sz w:val="24"/>
                <w:szCs w:val="24"/>
              </w:rPr>
            </w:pPr>
            <w:r w:rsidRPr="00FC137A">
              <w:rPr>
                <w:rFonts w:ascii="Times New Roman" w:eastAsia="Times New Roman" w:hAnsi="Times New Roman" w:cs="Times New Roman"/>
                <w:sz w:val="24"/>
                <w:szCs w:val="24"/>
              </w:rPr>
              <w:t>What types of foil patterns can be used for highlighting?</w:t>
            </w:r>
          </w:p>
        </w:tc>
        <w:tc>
          <w:tcPr>
            <w:tcW w:w="626" w:type="pct"/>
          </w:tcPr>
          <w:p w14:paraId="7C90536B" w14:textId="77777777" w:rsidR="00066661" w:rsidRPr="00450079" w:rsidRDefault="00066661" w:rsidP="00066661">
            <w:pPr>
              <w:rPr>
                <w:rFonts w:ascii="Times New Roman" w:eastAsia="Times New Roman" w:hAnsi="Times New Roman" w:cs="Times New Roman"/>
                <w:sz w:val="24"/>
                <w:szCs w:val="24"/>
              </w:rPr>
            </w:pPr>
          </w:p>
        </w:tc>
        <w:tc>
          <w:tcPr>
            <w:tcW w:w="697" w:type="pct"/>
            <w:gridSpan w:val="3"/>
          </w:tcPr>
          <w:p w14:paraId="1F3BFF34" w14:textId="77777777" w:rsidR="00066661" w:rsidRDefault="00066661" w:rsidP="00066661">
            <w:pPr>
              <w:pStyle w:val="ListParagraph"/>
              <w:numPr>
                <w:ilvl w:val="1"/>
                <w:numId w:val="198"/>
              </w:numPr>
              <w:ind w:left="47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5BBA42DC" w14:textId="77777777" w:rsidR="00066661" w:rsidRDefault="00066661" w:rsidP="00066661">
            <w:pPr>
              <w:pStyle w:val="ListParagraph"/>
              <w:numPr>
                <w:ilvl w:val="1"/>
                <w:numId w:val="198"/>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13A3CB04" w14:textId="77777777" w:rsidR="00066661" w:rsidRPr="000B2C5B" w:rsidRDefault="00066661" w:rsidP="00066661">
            <w:pPr>
              <w:pStyle w:val="ListParagraph"/>
              <w:numPr>
                <w:ilvl w:val="1"/>
                <w:numId w:val="170"/>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Hair coloring and bleaching for all hair types, including textured hair </w:t>
            </w:r>
          </w:p>
          <w:p w14:paraId="0DB00ACF" w14:textId="77777777" w:rsidR="00066661" w:rsidRDefault="00066661" w:rsidP="00066661">
            <w:pPr>
              <w:pStyle w:val="ListParagraph"/>
              <w:numPr>
                <w:ilvl w:val="2"/>
                <w:numId w:val="170"/>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Basic color theory</w:t>
            </w:r>
          </w:p>
          <w:p w14:paraId="359B5D13" w14:textId="77777777" w:rsidR="00066661" w:rsidRDefault="00066661" w:rsidP="00066661">
            <w:pPr>
              <w:pStyle w:val="ListParagraph"/>
              <w:numPr>
                <w:ilvl w:val="2"/>
                <w:numId w:val="170"/>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244E6C62" w14:textId="77777777" w:rsidR="00066661" w:rsidRDefault="00066661" w:rsidP="00066661">
            <w:pPr>
              <w:pStyle w:val="ListParagraph"/>
              <w:numPr>
                <w:ilvl w:val="2"/>
                <w:numId w:val="170"/>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6FA0B434" w14:textId="77777777" w:rsidR="00066661" w:rsidRDefault="00066661" w:rsidP="00066661">
            <w:pPr>
              <w:pStyle w:val="ListParagraph"/>
              <w:ind w:left="470"/>
              <w:rPr>
                <w:rFonts w:ascii="Times New Roman" w:eastAsia="Times New Roman" w:hAnsi="Times New Roman" w:cs="Times New Roman"/>
                <w:sz w:val="24"/>
                <w:szCs w:val="24"/>
              </w:rPr>
            </w:pPr>
          </w:p>
          <w:p w14:paraId="032E2F79" w14:textId="77777777" w:rsidR="00066661" w:rsidRPr="000B2C5B" w:rsidRDefault="00066661" w:rsidP="00066661">
            <w:pPr>
              <w:pStyle w:val="ListParagraph"/>
              <w:numPr>
                <w:ilvl w:val="0"/>
                <w:numId w:val="170"/>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47DD1FE4" w14:textId="77777777" w:rsidR="00066661" w:rsidRPr="000D6BD5" w:rsidRDefault="00066661" w:rsidP="00066661">
            <w:pPr>
              <w:rPr>
                <w:rFonts w:ascii="Times New Roman" w:eastAsia="Times New Roman" w:hAnsi="Times New Roman" w:cs="Times New Roman"/>
                <w:sz w:val="24"/>
                <w:szCs w:val="24"/>
              </w:rPr>
            </w:pPr>
          </w:p>
        </w:tc>
        <w:tc>
          <w:tcPr>
            <w:tcW w:w="575" w:type="pct"/>
          </w:tcPr>
          <w:p w14:paraId="677ED630" w14:textId="11CD4874"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Job Demo A</w:t>
            </w:r>
          </w:p>
        </w:tc>
      </w:tr>
      <w:tr w:rsidR="00066661" w:rsidRPr="009C4A1C" w14:paraId="0B98D5FA" w14:textId="07EBDB90" w:rsidTr="005C53DD">
        <w:trPr>
          <w:gridAfter w:val="1"/>
          <w:wAfter w:w="49" w:type="pct"/>
        </w:trPr>
        <w:tc>
          <w:tcPr>
            <w:tcW w:w="168" w:type="pct"/>
            <w:shd w:val="clear" w:color="auto" w:fill="FFFFFF" w:themeFill="background1"/>
          </w:tcPr>
          <w:p w14:paraId="6C3058F3" w14:textId="56F83D0A"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93</w:t>
            </w:r>
          </w:p>
        </w:tc>
        <w:tc>
          <w:tcPr>
            <w:tcW w:w="620" w:type="pct"/>
            <w:shd w:val="clear" w:color="auto" w:fill="FFFFFF" w:themeFill="background1"/>
            <w:tcMar>
              <w:top w:w="43" w:type="dxa"/>
              <w:left w:w="115" w:type="dxa"/>
              <w:bottom w:w="43" w:type="dxa"/>
              <w:right w:w="115" w:type="dxa"/>
            </w:tcMar>
          </w:tcPr>
          <w:p w14:paraId="15D14290" w14:textId="0C4A8FBD" w:rsidR="00066661" w:rsidRPr="00585017"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Color</w:t>
            </w:r>
            <w:r w:rsidRPr="00F42C37">
              <w:rPr>
                <w:rFonts w:ascii="Times New Roman" w:eastAsia="Times New Roman" w:hAnsi="Times New Roman" w:cs="Times New Roman"/>
                <w:sz w:val="24"/>
                <w:szCs w:val="24"/>
              </w:rPr>
              <w:t xml:space="preserve"> beard and mustache. </w:t>
            </w:r>
          </w:p>
        </w:tc>
        <w:tc>
          <w:tcPr>
            <w:tcW w:w="1115" w:type="pct"/>
            <w:gridSpan w:val="2"/>
          </w:tcPr>
          <w:p w14:paraId="336C20F6" w14:textId="77777777" w:rsidR="00066661" w:rsidRPr="0026094D" w:rsidRDefault="00066661" w:rsidP="00066661">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Colori</w:t>
            </w:r>
            <w:r w:rsidRPr="0026094D">
              <w:rPr>
                <w:rFonts w:ascii="Times New Roman" w:eastAsia="Times New Roman" w:hAnsi="Times New Roman" w:cs="Times New Roman"/>
                <w:sz w:val="24"/>
                <w:szCs w:val="24"/>
              </w:rPr>
              <w:t>ng should include</w:t>
            </w:r>
          </w:p>
          <w:p w14:paraId="56395495" w14:textId="77777777" w:rsidR="00066661" w:rsidRPr="0026094D" w:rsidRDefault="00066661" w:rsidP="00066661">
            <w:pPr>
              <w:numPr>
                <w:ilvl w:val="0"/>
                <w:numId w:val="37"/>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following manufacturer instructions for beard and mustache </w:t>
            </w:r>
            <w:r>
              <w:rPr>
                <w:rFonts w:ascii="Times New Roman" w:eastAsia="Times New Roman" w:hAnsi="Times New Roman" w:cs="Times New Roman"/>
                <w:sz w:val="24"/>
                <w:szCs w:val="24"/>
              </w:rPr>
              <w:t>color</w:t>
            </w:r>
          </w:p>
          <w:p w14:paraId="706EC273" w14:textId="77777777" w:rsidR="00066661" w:rsidRPr="0026094D" w:rsidRDefault="00066661" w:rsidP="00066661">
            <w:pPr>
              <w:numPr>
                <w:ilvl w:val="0"/>
                <w:numId w:val="37"/>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placing </w:t>
            </w:r>
            <w:r>
              <w:rPr>
                <w:rFonts w:ascii="Times New Roman" w:eastAsia="Times New Roman" w:hAnsi="Times New Roman" w:cs="Times New Roman"/>
                <w:sz w:val="24"/>
                <w:szCs w:val="24"/>
              </w:rPr>
              <w:t xml:space="preserve">the </w:t>
            </w:r>
            <w:r w:rsidRPr="0026094D">
              <w:rPr>
                <w:rFonts w:ascii="Times New Roman" w:eastAsia="Times New Roman" w:hAnsi="Times New Roman" w:cs="Times New Roman"/>
                <w:sz w:val="24"/>
                <w:szCs w:val="24"/>
              </w:rPr>
              <w:t xml:space="preserve">client in </w:t>
            </w:r>
            <w:r>
              <w:rPr>
                <w:rFonts w:ascii="Times New Roman" w:eastAsia="Times New Roman" w:hAnsi="Times New Roman" w:cs="Times New Roman"/>
                <w:sz w:val="24"/>
                <w:szCs w:val="24"/>
              </w:rPr>
              <w:t xml:space="preserve">a </w:t>
            </w:r>
            <w:r w:rsidRPr="0026094D">
              <w:rPr>
                <w:rFonts w:ascii="Times New Roman" w:eastAsia="Times New Roman" w:hAnsi="Times New Roman" w:cs="Times New Roman"/>
                <w:sz w:val="24"/>
                <w:szCs w:val="24"/>
              </w:rPr>
              <w:t>reclining position</w:t>
            </w:r>
          </w:p>
          <w:p w14:paraId="6426AC50" w14:textId="77777777" w:rsidR="00066661" w:rsidRPr="0026094D" w:rsidRDefault="00066661" w:rsidP="00066661">
            <w:pPr>
              <w:numPr>
                <w:ilvl w:val="0"/>
                <w:numId w:val="37"/>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applying protective cream</w:t>
            </w:r>
          </w:p>
          <w:p w14:paraId="3AAD60B0" w14:textId="77777777" w:rsidR="00066661" w:rsidRPr="0026094D" w:rsidRDefault="00066661" w:rsidP="00066661">
            <w:pPr>
              <w:numPr>
                <w:ilvl w:val="0"/>
                <w:numId w:val="37"/>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applying </w:t>
            </w:r>
            <w:r>
              <w:rPr>
                <w:rFonts w:ascii="Times New Roman" w:eastAsia="Times New Roman" w:hAnsi="Times New Roman" w:cs="Times New Roman"/>
                <w:sz w:val="24"/>
                <w:szCs w:val="24"/>
              </w:rPr>
              <w:t xml:space="preserve">color </w:t>
            </w:r>
            <w:r w:rsidRPr="0026094D">
              <w:rPr>
                <w:rFonts w:ascii="Times New Roman" w:eastAsia="Times New Roman" w:hAnsi="Times New Roman" w:cs="Times New Roman"/>
                <w:sz w:val="24"/>
                <w:szCs w:val="24"/>
              </w:rPr>
              <w:t>to mustache and beard</w:t>
            </w:r>
          </w:p>
          <w:p w14:paraId="286321CC" w14:textId="77777777" w:rsidR="00066661" w:rsidRPr="0026094D" w:rsidRDefault="00066661" w:rsidP="00066661">
            <w:pPr>
              <w:numPr>
                <w:ilvl w:val="0"/>
                <w:numId w:val="37"/>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shampooing color from mustache and beard</w:t>
            </w:r>
          </w:p>
          <w:p w14:paraId="7E144B20" w14:textId="77777777" w:rsidR="00066661" w:rsidRPr="0026094D" w:rsidRDefault="00066661" w:rsidP="00066661">
            <w:pPr>
              <w:numPr>
                <w:ilvl w:val="0"/>
                <w:numId w:val="37"/>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removing stains from </w:t>
            </w:r>
            <w:r>
              <w:rPr>
                <w:rFonts w:ascii="Times New Roman" w:eastAsia="Times New Roman" w:hAnsi="Times New Roman" w:cs="Times New Roman"/>
                <w:sz w:val="24"/>
                <w:szCs w:val="24"/>
              </w:rPr>
              <w:t xml:space="preserve">the </w:t>
            </w:r>
            <w:r w:rsidRPr="0026094D">
              <w:rPr>
                <w:rFonts w:ascii="Times New Roman" w:eastAsia="Times New Roman" w:hAnsi="Times New Roman" w:cs="Times New Roman"/>
                <w:sz w:val="24"/>
                <w:szCs w:val="24"/>
              </w:rPr>
              <w:t>skin</w:t>
            </w:r>
          </w:p>
          <w:p w14:paraId="6B92F76B" w14:textId="77777777" w:rsidR="00066661" w:rsidRPr="0026094D" w:rsidRDefault="00066661" w:rsidP="00066661">
            <w:pPr>
              <w:numPr>
                <w:ilvl w:val="0"/>
                <w:numId w:val="37"/>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soothing skin with lotion or cream</w:t>
            </w:r>
          </w:p>
          <w:p w14:paraId="002ABA30" w14:textId="77777777" w:rsidR="00066661" w:rsidRPr="0026094D" w:rsidRDefault="00066661" w:rsidP="00066661">
            <w:pPr>
              <w:numPr>
                <w:ilvl w:val="0"/>
                <w:numId w:val="37"/>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disinfecting</w:t>
            </w:r>
            <w:r>
              <w:rPr>
                <w:rFonts w:ascii="Times New Roman" w:eastAsia="Times New Roman" w:hAnsi="Times New Roman" w:cs="Times New Roman"/>
                <w:sz w:val="24"/>
                <w:szCs w:val="24"/>
              </w:rPr>
              <w:t xml:space="preserve"> the</w:t>
            </w:r>
            <w:r w:rsidRPr="0026094D">
              <w:rPr>
                <w:rFonts w:ascii="Times New Roman" w:eastAsia="Times New Roman" w:hAnsi="Times New Roman" w:cs="Times New Roman"/>
                <w:sz w:val="24"/>
                <w:szCs w:val="24"/>
              </w:rPr>
              <w:t xml:space="preserve"> work area.</w:t>
            </w:r>
          </w:p>
          <w:p w14:paraId="17F35187" w14:textId="77777777"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30C543E9"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1ACB174A" w14:textId="77777777" w:rsidR="00066661" w:rsidRPr="0026094D" w:rsidRDefault="00066661" w:rsidP="00066661">
            <w:pPr>
              <w:numPr>
                <w:ilvl w:val="0"/>
                <w:numId w:val="38"/>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Why are the manufacturer instructions important?</w:t>
            </w:r>
          </w:p>
          <w:p w14:paraId="7C493CF5" w14:textId="77777777" w:rsidR="00066661" w:rsidRPr="0026094D" w:rsidRDefault="00066661" w:rsidP="00066661">
            <w:pPr>
              <w:numPr>
                <w:ilvl w:val="0"/>
                <w:numId w:val="38"/>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Why is the client seated in a reclining position?</w:t>
            </w:r>
          </w:p>
          <w:p w14:paraId="20B4835C" w14:textId="77777777" w:rsidR="00066661" w:rsidRPr="0026094D" w:rsidRDefault="00066661" w:rsidP="00066661">
            <w:pPr>
              <w:numPr>
                <w:ilvl w:val="0"/>
                <w:numId w:val="38"/>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What is the purpose of protective cream?</w:t>
            </w:r>
          </w:p>
          <w:p w14:paraId="482019BE" w14:textId="77777777" w:rsidR="00066661" w:rsidRPr="0026094D" w:rsidRDefault="00066661" w:rsidP="00066661">
            <w:pPr>
              <w:numPr>
                <w:ilvl w:val="0"/>
                <w:numId w:val="38"/>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How is </w:t>
            </w:r>
            <w:r>
              <w:rPr>
                <w:rFonts w:ascii="Times New Roman" w:eastAsia="Times New Roman" w:hAnsi="Times New Roman" w:cs="Times New Roman"/>
                <w:sz w:val="24"/>
                <w:szCs w:val="24"/>
              </w:rPr>
              <w:t xml:space="preserve">color </w:t>
            </w:r>
            <w:r w:rsidRPr="0026094D">
              <w:rPr>
                <w:rFonts w:ascii="Times New Roman" w:eastAsia="Times New Roman" w:hAnsi="Times New Roman" w:cs="Times New Roman"/>
                <w:sz w:val="24"/>
                <w:szCs w:val="24"/>
              </w:rPr>
              <w:t>applied?</w:t>
            </w:r>
          </w:p>
          <w:p w14:paraId="12886624" w14:textId="77777777" w:rsidR="00066661" w:rsidRPr="0026094D" w:rsidRDefault="00066661" w:rsidP="00066661">
            <w:pPr>
              <w:numPr>
                <w:ilvl w:val="0"/>
                <w:numId w:val="38"/>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Why is it important to shampoo color from beard and mustache?</w:t>
            </w:r>
          </w:p>
          <w:p w14:paraId="15C33DEF" w14:textId="77777777" w:rsidR="00066661" w:rsidRPr="0026094D" w:rsidRDefault="00066661" w:rsidP="00066661">
            <w:pPr>
              <w:numPr>
                <w:ilvl w:val="0"/>
                <w:numId w:val="38"/>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How are stains removed?</w:t>
            </w:r>
          </w:p>
          <w:p w14:paraId="7E2BBEE8" w14:textId="77777777" w:rsidR="00066661" w:rsidRPr="0026094D" w:rsidRDefault="00066661" w:rsidP="00066661">
            <w:pPr>
              <w:numPr>
                <w:ilvl w:val="0"/>
                <w:numId w:val="38"/>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When is it necessary to use a soothing lotion?</w:t>
            </w:r>
          </w:p>
          <w:p w14:paraId="6F47B640" w14:textId="77777777" w:rsidR="00066661" w:rsidRPr="0026094D" w:rsidRDefault="00066661" w:rsidP="00066661">
            <w:pPr>
              <w:numPr>
                <w:ilvl w:val="0"/>
                <w:numId w:val="38"/>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How is the work area disinfected?</w:t>
            </w:r>
          </w:p>
          <w:p w14:paraId="6C8B58E5"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p>
        </w:tc>
        <w:tc>
          <w:tcPr>
            <w:tcW w:w="626" w:type="pct"/>
          </w:tcPr>
          <w:p w14:paraId="38DE3384" w14:textId="2D27ABB7" w:rsidR="00066661" w:rsidRPr="00450079" w:rsidRDefault="00066661" w:rsidP="00066661">
            <w:pPr>
              <w:rPr>
                <w:rFonts w:ascii="Times New Roman" w:eastAsia="Times New Roman" w:hAnsi="Times New Roman" w:cs="Times New Roman"/>
                <w:sz w:val="24"/>
                <w:szCs w:val="24"/>
              </w:rPr>
            </w:pPr>
            <w:r w:rsidRPr="00450079">
              <w:rPr>
                <w:rFonts w:ascii="Times New Roman" w:eastAsia="Times New Roman" w:hAnsi="Times New Roman" w:cs="Times New Roman"/>
                <w:sz w:val="24"/>
                <w:szCs w:val="24"/>
              </w:rPr>
              <w:t>English: 11.RI,</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12.RI</w:t>
            </w:r>
          </w:p>
        </w:tc>
        <w:tc>
          <w:tcPr>
            <w:tcW w:w="697" w:type="pct"/>
            <w:gridSpan w:val="3"/>
          </w:tcPr>
          <w:p w14:paraId="65F345B3" w14:textId="77777777" w:rsidR="00066661" w:rsidRDefault="00066661" w:rsidP="00066661">
            <w:pPr>
              <w:pStyle w:val="ListParagraph"/>
              <w:numPr>
                <w:ilvl w:val="1"/>
                <w:numId w:val="199"/>
              </w:numPr>
              <w:ind w:left="47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40C5C309" w14:textId="77777777" w:rsidR="00066661" w:rsidRDefault="00066661" w:rsidP="00066661">
            <w:pPr>
              <w:pStyle w:val="ListParagraph"/>
              <w:numPr>
                <w:ilvl w:val="1"/>
                <w:numId w:val="199"/>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7DD81665" w14:textId="77777777" w:rsidR="00066661" w:rsidRPr="000B2C5B" w:rsidRDefault="00066661" w:rsidP="00066661">
            <w:pPr>
              <w:pStyle w:val="ListParagraph"/>
              <w:numPr>
                <w:ilvl w:val="1"/>
                <w:numId w:val="170"/>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Hair coloring and bleaching for all hair types, including textured hair </w:t>
            </w:r>
          </w:p>
          <w:p w14:paraId="65E010A2" w14:textId="77777777" w:rsidR="00066661" w:rsidRDefault="00066661" w:rsidP="00066661">
            <w:pPr>
              <w:pStyle w:val="ListParagraph"/>
              <w:numPr>
                <w:ilvl w:val="2"/>
                <w:numId w:val="170"/>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Basic color theory</w:t>
            </w:r>
          </w:p>
          <w:p w14:paraId="5FEAFF13" w14:textId="77777777" w:rsidR="00066661" w:rsidRDefault="00066661" w:rsidP="00066661">
            <w:pPr>
              <w:pStyle w:val="ListParagraph"/>
              <w:numPr>
                <w:ilvl w:val="2"/>
                <w:numId w:val="170"/>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55486F24" w14:textId="77777777" w:rsidR="00066661" w:rsidRDefault="00066661" w:rsidP="00066661">
            <w:pPr>
              <w:pStyle w:val="ListParagraph"/>
              <w:numPr>
                <w:ilvl w:val="2"/>
                <w:numId w:val="170"/>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56DC9FDA" w14:textId="77777777" w:rsidR="00066661" w:rsidRDefault="00066661" w:rsidP="00066661">
            <w:pPr>
              <w:pStyle w:val="ListParagraph"/>
              <w:ind w:left="470"/>
              <w:rPr>
                <w:rFonts w:ascii="Times New Roman" w:eastAsia="Times New Roman" w:hAnsi="Times New Roman" w:cs="Times New Roman"/>
                <w:sz w:val="24"/>
                <w:szCs w:val="24"/>
              </w:rPr>
            </w:pPr>
          </w:p>
          <w:p w14:paraId="68ED5DFC" w14:textId="77777777" w:rsidR="00066661" w:rsidRPr="000B2C5B" w:rsidRDefault="00066661" w:rsidP="00066661">
            <w:pPr>
              <w:pStyle w:val="ListParagraph"/>
              <w:numPr>
                <w:ilvl w:val="0"/>
                <w:numId w:val="170"/>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3F6B1F34" w14:textId="77777777" w:rsidR="00066661" w:rsidRPr="000D6BD5" w:rsidRDefault="00066661" w:rsidP="00066661">
            <w:pPr>
              <w:rPr>
                <w:rFonts w:ascii="Times New Roman" w:eastAsia="Times New Roman" w:hAnsi="Times New Roman" w:cs="Times New Roman"/>
                <w:sz w:val="24"/>
                <w:szCs w:val="24"/>
              </w:rPr>
            </w:pPr>
          </w:p>
        </w:tc>
        <w:tc>
          <w:tcPr>
            <w:tcW w:w="575" w:type="pct"/>
          </w:tcPr>
          <w:p w14:paraId="66634E5B" w14:textId="77777777"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Job Demo A</w:t>
            </w:r>
          </w:p>
          <w:p w14:paraId="0AC1D4B3" w14:textId="77777777" w:rsidR="00066661" w:rsidRPr="00066661" w:rsidRDefault="00066661" w:rsidP="00066661">
            <w:pPr>
              <w:rPr>
                <w:rFonts w:ascii="Times New Roman" w:eastAsia="Times New Roman" w:hAnsi="Times New Roman" w:cs="Times New Roman"/>
                <w:sz w:val="24"/>
                <w:szCs w:val="24"/>
              </w:rPr>
            </w:pPr>
          </w:p>
          <w:p w14:paraId="7E52DAE8" w14:textId="4909901F"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Barbering Competition</w:t>
            </w:r>
          </w:p>
        </w:tc>
      </w:tr>
      <w:tr w:rsidR="00066661" w:rsidRPr="009C4A1C" w14:paraId="6D45CA09" w14:textId="4BA4EDF1" w:rsidTr="005C53DD">
        <w:trPr>
          <w:gridAfter w:val="1"/>
          <w:wAfter w:w="49" w:type="pct"/>
        </w:trPr>
        <w:tc>
          <w:tcPr>
            <w:tcW w:w="168" w:type="pct"/>
            <w:shd w:val="clear" w:color="auto" w:fill="FFFFFF" w:themeFill="background1"/>
          </w:tcPr>
          <w:p w14:paraId="6F05C7C4" w14:textId="2636E34B"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94</w:t>
            </w:r>
          </w:p>
        </w:tc>
        <w:tc>
          <w:tcPr>
            <w:tcW w:w="620" w:type="pct"/>
            <w:shd w:val="clear" w:color="auto" w:fill="FFFFFF" w:themeFill="background1"/>
            <w:tcMar>
              <w:top w:w="43" w:type="dxa"/>
              <w:left w:w="115" w:type="dxa"/>
              <w:bottom w:w="43" w:type="dxa"/>
              <w:right w:w="115" w:type="dxa"/>
            </w:tcMar>
          </w:tcPr>
          <w:p w14:paraId="4BCD8B29" w14:textId="22BA6BD8" w:rsidR="00066661" w:rsidRPr="00585017" w:rsidRDefault="00066661" w:rsidP="00066661">
            <w:pPr>
              <w:rPr>
                <w:rFonts w:ascii="Times New Roman" w:eastAsia="Times New Roman" w:hAnsi="Times New Roman" w:cs="Times New Roman"/>
                <w:sz w:val="24"/>
                <w:szCs w:val="24"/>
              </w:rPr>
            </w:pPr>
            <w:r w:rsidRPr="00F42C37">
              <w:rPr>
                <w:rFonts w:ascii="Times New Roman" w:eastAsia="Times New Roman" w:hAnsi="Times New Roman" w:cs="Times New Roman"/>
                <w:sz w:val="24"/>
                <w:szCs w:val="24"/>
              </w:rPr>
              <w:t xml:space="preserve">Perform corrective color services. </w:t>
            </w:r>
          </w:p>
        </w:tc>
        <w:tc>
          <w:tcPr>
            <w:tcW w:w="1115" w:type="pct"/>
            <w:gridSpan w:val="2"/>
          </w:tcPr>
          <w:p w14:paraId="0D3A9292" w14:textId="77777777" w:rsidR="00066661" w:rsidRPr="0026094D" w:rsidRDefault="00066661" w:rsidP="00066661">
            <w:p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Performance should include</w:t>
            </w:r>
          </w:p>
          <w:p w14:paraId="1B15B36C" w14:textId="77777777" w:rsidR="00066661" w:rsidRDefault="00066661" w:rsidP="00066661">
            <w:pPr>
              <w:numPr>
                <w:ilvl w:val="0"/>
                <w:numId w:val="3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having the client complete a release form</w:t>
            </w:r>
          </w:p>
          <w:p w14:paraId="2A90FB8B" w14:textId="77777777" w:rsidR="00066661" w:rsidRPr="0026094D" w:rsidRDefault="00066661" w:rsidP="00066661">
            <w:pPr>
              <w:numPr>
                <w:ilvl w:val="0"/>
                <w:numId w:val="39"/>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establishing the hair strength and condition to determine if hair can be safely corrected</w:t>
            </w:r>
          </w:p>
          <w:p w14:paraId="170EDE03" w14:textId="77777777" w:rsidR="00066661" w:rsidRPr="0026094D" w:rsidRDefault="00066661" w:rsidP="00066661">
            <w:pPr>
              <w:numPr>
                <w:ilvl w:val="0"/>
                <w:numId w:val="39"/>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establishing the true color problem (tone and level)</w:t>
            </w:r>
          </w:p>
          <w:p w14:paraId="3067DCC0" w14:textId="77777777" w:rsidR="00066661" w:rsidRPr="0026094D" w:rsidRDefault="00066661" w:rsidP="00066661">
            <w:pPr>
              <w:numPr>
                <w:ilvl w:val="0"/>
                <w:numId w:val="39"/>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establishing the cause of the problem (products used)</w:t>
            </w:r>
          </w:p>
          <w:p w14:paraId="1B8C8C6A" w14:textId="77777777" w:rsidR="00066661" w:rsidRPr="0026094D" w:rsidRDefault="00066661" w:rsidP="00066661">
            <w:pPr>
              <w:numPr>
                <w:ilvl w:val="0"/>
                <w:numId w:val="39"/>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establishing the most suitable remedy for the client</w:t>
            </w:r>
          </w:p>
          <w:p w14:paraId="79F3901A" w14:textId="77777777" w:rsidR="00066661" w:rsidRPr="0026094D" w:rsidRDefault="00066661" w:rsidP="00066661">
            <w:pPr>
              <w:numPr>
                <w:ilvl w:val="0"/>
                <w:numId w:val="39"/>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taking a strand test for accuracy</w:t>
            </w:r>
          </w:p>
          <w:p w14:paraId="0FEC2E3C" w14:textId="77777777" w:rsidR="00066661" w:rsidRPr="0026094D" w:rsidRDefault="00066661" w:rsidP="00066661">
            <w:pPr>
              <w:numPr>
                <w:ilvl w:val="0"/>
                <w:numId w:val="39"/>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filling out</w:t>
            </w:r>
            <w:r>
              <w:rPr>
                <w:rFonts w:ascii="Times New Roman" w:eastAsia="Times New Roman" w:hAnsi="Times New Roman" w:cs="Times New Roman"/>
                <w:sz w:val="24"/>
                <w:szCs w:val="24"/>
              </w:rPr>
              <w:t xml:space="preserve"> a</w:t>
            </w:r>
            <w:r w:rsidRPr="0026094D">
              <w:rPr>
                <w:rFonts w:ascii="Times New Roman" w:eastAsia="Times New Roman" w:hAnsi="Times New Roman" w:cs="Times New Roman"/>
                <w:sz w:val="24"/>
                <w:szCs w:val="24"/>
              </w:rPr>
              <w:t xml:space="preserve"> client record card.</w:t>
            </w:r>
          </w:p>
          <w:p w14:paraId="27607F89" w14:textId="77777777"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75A4C027"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4C6C900E" w14:textId="77777777" w:rsidR="00066661" w:rsidRPr="0026094D" w:rsidRDefault="00066661" w:rsidP="00066661">
            <w:pPr>
              <w:numPr>
                <w:ilvl w:val="0"/>
                <w:numId w:val="40"/>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How and why does one need to identify the true color problem?</w:t>
            </w:r>
          </w:p>
          <w:p w14:paraId="7BDF3489" w14:textId="77777777" w:rsidR="00066661" w:rsidRPr="0026094D" w:rsidRDefault="00066661" w:rsidP="00066661">
            <w:pPr>
              <w:numPr>
                <w:ilvl w:val="0"/>
                <w:numId w:val="40"/>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Why is it important to know what caused the problem?</w:t>
            </w:r>
          </w:p>
          <w:p w14:paraId="3CEF689A" w14:textId="77777777" w:rsidR="00066661" w:rsidRPr="0026094D" w:rsidRDefault="00066661" w:rsidP="00066661">
            <w:pPr>
              <w:numPr>
                <w:ilvl w:val="0"/>
                <w:numId w:val="40"/>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How does one determine the most suitable remedy for the client?</w:t>
            </w:r>
          </w:p>
          <w:p w14:paraId="478CA719" w14:textId="77777777" w:rsidR="00066661" w:rsidRPr="0026094D" w:rsidRDefault="00066661" w:rsidP="00066661">
            <w:pPr>
              <w:numPr>
                <w:ilvl w:val="0"/>
                <w:numId w:val="40"/>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Why is it necessary to do a strand test before the application of corrective color?</w:t>
            </w:r>
          </w:p>
          <w:p w14:paraId="79F34B09" w14:textId="77777777" w:rsidR="00066661" w:rsidRPr="0026094D" w:rsidRDefault="00066661" w:rsidP="00066661">
            <w:pPr>
              <w:numPr>
                <w:ilvl w:val="0"/>
                <w:numId w:val="40"/>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Why is it important to have a record card?</w:t>
            </w:r>
          </w:p>
          <w:p w14:paraId="3C0963DE"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p>
        </w:tc>
        <w:tc>
          <w:tcPr>
            <w:tcW w:w="626" w:type="pct"/>
          </w:tcPr>
          <w:p w14:paraId="4F48FEDC" w14:textId="05929A20" w:rsidR="00066661" w:rsidRPr="00450079" w:rsidRDefault="00066661" w:rsidP="00066661">
            <w:pPr>
              <w:rPr>
                <w:rFonts w:ascii="Times New Roman" w:eastAsia="Times New Roman" w:hAnsi="Times New Roman" w:cs="Times New Roman"/>
                <w:sz w:val="24"/>
                <w:szCs w:val="24"/>
              </w:rPr>
            </w:pPr>
            <w:r w:rsidRPr="00450079">
              <w:rPr>
                <w:rFonts w:ascii="Times New Roman" w:eastAsia="Times New Roman" w:hAnsi="Times New Roman" w:cs="Times New Roman"/>
                <w:sz w:val="24"/>
                <w:szCs w:val="24"/>
              </w:rPr>
              <w:t>English: 11.C,</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11.LU, 11.W,</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12.C, 12.LU,</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12.W</w:t>
            </w:r>
          </w:p>
        </w:tc>
        <w:tc>
          <w:tcPr>
            <w:tcW w:w="697" w:type="pct"/>
            <w:gridSpan w:val="3"/>
          </w:tcPr>
          <w:p w14:paraId="642F68DB" w14:textId="77777777" w:rsidR="00066661" w:rsidRDefault="00066661" w:rsidP="00066661">
            <w:pPr>
              <w:pStyle w:val="ListParagraph"/>
              <w:numPr>
                <w:ilvl w:val="1"/>
                <w:numId w:val="200"/>
              </w:numPr>
              <w:ind w:left="47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09D69259" w14:textId="77777777" w:rsidR="00066661" w:rsidRDefault="00066661" w:rsidP="00066661">
            <w:pPr>
              <w:pStyle w:val="ListParagraph"/>
              <w:numPr>
                <w:ilvl w:val="1"/>
                <w:numId w:val="200"/>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07B90C52" w14:textId="77777777" w:rsidR="00066661" w:rsidRPr="000B2C5B" w:rsidRDefault="00066661" w:rsidP="00066661">
            <w:pPr>
              <w:pStyle w:val="ListParagraph"/>
              <w:numPr>
                <w:ilvl w:val="1"/>
                <w:numId w:val="170"/>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Hair coloring and bleaching for all hair types, including textured hair </w:t>
            </w:r>
          </w:p>
          <w:p w14:paraId="611A4ACD" w14:textId="77777777" w:rsidR="00066661" w:rsidRDefault="00066661" w:rsidP="00066661">
            <w:pPr>
              <w:pStyle w:val="ListParagraph"/>
              <w:numPr>
                <w:ilvl w:val="2"/>
                <w:numId w:val="170"/>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Basic color theory</w:t>
            </w:r>
          </w:p>
          <w:p w14:paraId="48B49056" w14:textId="77777777" w:rsidR="00066661" w:rsidRDefault="00066661" w:rsidP="00066661">
            <w:pPr>
              <w:pStyle w:val="ListParagraph"/>
              <w:numPr>
                <w:ilvl w:val="2"/>
                <w:numId w:val="170"/>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5212025E" w14:textId="77777777" w:rsidR="00066661" w:rsidRDefault="00066661" w:rsidP="00066661">
            <w:pPr>
              <w:pStyle w:val="ListParagraph"/>
              <w:numPr>
                <w:ilvl w:val="2"/>
                <w:numId w:val="170"/>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17F1A2CC" w14:textId="77777777" w:rsidR="00066661" w:rsidRDefault="00066661" w:rsidP="00066661">
            <w:pPr>
              <w:pStyle w:val="ListParagraph"/>
              <w:ind w:left="470"/>
              <w:rPr>
                <w:rFonts w:ascii="Times New Roman" w:eastAsia="Times New Roman" w:hAnsi="Times New Roman" w:cs="Times New Roman"/>
                <w:sz w:val="24"/>
                <w:szCs w:val="24"/>
              </w:rPr>
            </w:pPr>
          </w:p>
          <w:p w14:paraId="2BFF2D00" w14:textId="77777777" w:rsidR="00066661" w:rsidRPr="000B2C5B" w:rsidRDefault="00066661" w:rsidP="00066661">
            <w:pPr>
              <w:pStyle w:val="ListParagraph"/>
              <w:numPr>
                <w:ilvl w:val="0"/>
                <w:numId w:val="170"/>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3E661524" w14:textId="77777777" w:rsidR="00066661" w:rsidRPr="000D6BD5" w:rsidRDefault="00066661" w:rsidP="00066661">
            <w:pPr>
              <w:rPr>
                <w:rFonts w:ascii="Times New Roman" w:eastAsia="Times New Roman" w:hAnsi="Times New Roman" w:cs="Times New Roman"/>
                <w:sz w:val="24"/>
                <w:szCs w:val="24"/>
              </w:rPr>
            </w:pPr>
          </w:p>
        </w:tc>
        <w:tc>
          <w:tcPr>
            <w:tcW w:w="575" w:type="pct"/>
          </w:tcPr>
          <w:p w14:paraId="5219D25B" w14:textId="77777777"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Job Demo A</w:t>
            </w:r>
          </w:p>
          <w:p w14:paraId="43A7C5C6" w14:textId="77777777" w:rsidR="00066661" w:rsidRPr="00066661" w:rsidRDefault="00066661" w:rsidP="00066661">
            <w:pPr>
              <w:rPr>
                <w:rFonts w:ascii="Times New Roman" w:eastAsia="Times New Roman" w:hAnsi="Times New Roman" w:cs="Times New Roman"/>
                <w:sz w:val="24"/>
                <w:szCs w:val="24"/>
              </w:rPr>
            </w:pPr>
          </w:p>
          <w:p w14:paraId="165B192B" w14:textId="77777777"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Cosmetology Competition</w:t>
            </w:r>
          </w:p>
          <w:p w14:paraId="3FE1511A" w14:textId="77777777" w:rsidR="00066661" w:rsidRPr="00066661" w:rsidRDefault="00066661" w:rsidP="00066661">
            <w:pPr>
              <w:rPr>
                <w:rFonts w:ascii="Times New Roman" w:eastAsia="Times New Roman" w:hAnsi="Times New Roman" w:cs="Times New Roman"/>
                <w:sz w:val="24"/>
                <w:szCs w:val="24"/>
              </w:rPr>
            </w:pPr>
          </w:p>
          <w:p w14:paraId="1149138A" w14:textId="41F11B0D"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Barbering Competition</w:t>
            </w:r>
          </w:p>
        </w:tc>
      </w:tr>
      <w:tr w:rsidR="00066661" w:rsidRPr="009C4A1C" w14:paraId="036CA901" w14:textId="3B7F5892" w:rsidTr="005C53DD">
        <w:trPr>
          <w:gridAfter w:val="1"/>
          <w:wAfter w:w="49" w:type="pct"/>
        </w:trPr>
        <w:tc>
          <w:tcPr>
            <w:tcW w:w="168" w:type="pct"/>
            <w:shd w:val="clear" w:color="auto" w:fill="FFFFFF" w:themeFill="background1"/>
          </w:tcPr>
          <w:p w14:paraId="548BAB2D" w14:textId="354418FF"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95</w:t>
            </w:r>
          </w:p>
        </w:tc>
        <w:tc>
          <w:tcPr>
            <w:tcW w:w="620" w:type="pct"/>
            <w:shd w:val="clear" w:color="auto" w:fill="FFFFFF" w:themeFill="background1"/>
            <w:tcMar>
              <w:top w:w="43" w:type="dxa"/>
              <w:left w:w="115" w:type="dxa"/>
              <w:bottom w:w="43" w:type="dxa"/>
              <w:right w:w="115" w:type="dxa"/>
            </w:tcMar>
          </w:tcPr>
          <w:p w14:paraId="0D32B5C4" w14:textId="179F90BA" w:rsidR="00066661" w:rsidRPr="00585017" w:rsidRDefault="00066661" w:rsidP="00066661">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Complete </w:t>
            </w:r>
            <w:r>
              <w:rPr>
                <w:rFonts w:ascii="Times New Roman" w:eastAsia="Times New Roman" w:hAnsi="Times New Roman" w:cs="Times New Roman"/>
                <w:sz w:val="24"/>
                <w:szCs w:val="24"/>
              </w:rPr>
              <w:t xml:space="preserve">the </w:t>
            </w:r>
            <w:r w:rsidRPr="00585017">
              <w:rPr>
                <w:rFonts w:ascii="Times New Roman" w:eastAsia="Times New Roman" w:hAnsi="Times New Roman" w:cs="Times New Roman"/>
                <w:sz w:val="24"/>
                <w:szCs w:val="24"/>
              </w:rPr>
              <w:t>client record card for color</w:t>
            </w:r>
            <w:r>
              <w:rPr>
                <w:rFonts w:ascii="Times New Roman" w:eastAsia="Times New Roman" w:hAnsi="Times New Roman" w:cs="Times New Roman"/>
                <w:sz w:val="24"/>
                <w:szCs w:val="24"/>
              </w:rPr>
              <w:t>/tint</w:t>
            </w:r>
            <w:r w:rsidRPr="00585017">
              <w:rPr>
                <w:rFonts w:ascii="Times New Roman" w:eastAsia="Times New Roman" w:hAnsi="Times New Roman" w:cs="Times New Roman"/>
                <w:sz w:val="24"/>
                <w:szCs w:val="24"/>
              </w:rPr>
              <w:t xml:space="preserve"> services. </w:t>
            </w:r>
          </w:p>
        </w:tc>
        <w:tc>
          <w:tcPr>
            <w:tcW w:w="1115" w:type="pct"/>
            <w:gridSpan w:val="2"/>
          </w:tcPr>
          <w:p w14:paraId="0FB0F3B7" w14:textId="77777777" w:rsidR="00066661" w:rsidRPr="006362FC" w:rsidRDefault="00066661" w:rsidP="00066661">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Completion</w:t>
            </w:r>
            <w:r w:rsidRPr="006362FC">
              <w:rPr>
                <w:rFonts w:ascii="Times New Roman" w:eastAsia="Times New Roman" w:hAnsi="Times New Roman" w:cs="Times New Roman"/>
                <w:sz w:val="24"/>
                <w:szCs w:val="24"/>
              </w:rPr>
              <w:t xml:space="preserve"> should include</w:t>
            </w:r>
            <w:r>
              <w:rPr>
                <w:rFonts w:ascii="Times New Roman" w:eastAsia="Times New Roman" w:hAnsi="Times New Roman" w:cs="Times New Roman"/>
                <w:sz w:val="24"/>
                <w:szCs w:val="24"/>
              </w:rPr>
              <w:t xml:space="preserve"> recording</w:t>
            </w:r>
          </w:p>
          <w:p w14:paraId="12825BA5" w14:textId="77777777" w:rsidR="00066661" w:rsidRDefault="00066661" w:rsidP="00066661">
            <w:pPr>
              <w:numPr>
                <w:ilvl w:val="0"/>
                <w:numId w:val="122"/>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 xml:space="preserve">consultation information </w:t>
            </w:r>
          </w:p>
          <w:p w14:paraId="2E028A35" w14:textId="77777777" w:rsidR="00066661" w:rsidRPr="006362FC" w:rsidRDefault="00066661" w:rsidP="00066661">
            <w:pPr>
              <w:numPr>
                <w:ilvl w:val="0"/>
                <w:numId w:val="122"/>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difficulties encountered</w:t>
            </w:r>
          </w:p>
          <w:p w14:paraId="327CCEC0" w14:textId="77777777" w:rsidR="00066661" w:rsidRPr="006362FC" w:rsidRDefault="00066661" w:rsidP="00066661">
            <w:pPr>
              <w:numPr>
                <w:ilvl w:val="0"/>
                <w:numId w:val="122"/>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analysis notes</w:t>
            </w:r>
          </w:p>
          <w:p w14:paraId="791457C4" w14:textId="77777777" w:rsidR="00066661" w:rsidRPr="006362FC" w:rsidRDefault="00066661" w:rsidP="00066661">
            <w:pPr>
              <w:numPr>
                <w:ilvl w:val="0"/>
                <w:numId w:val="122"/>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strand test information</w:t>
            </w:r>
          </w:p>
          <w:p w14:paraId="1C77E700" w14:textId="77777777" w:rsidR="00066661" w:rsidRPr="006362FC" w:rsidRDefault="00066661" w:rsidP="00066661">
            <w:pPr>
              <w:numPr>
                <w:ilvl w:val="0"/>
                <w:numId w:val="122"/>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results</w:t>
            </w:r>
          </w:p>
          <w:p w14:paraId="3EE5BAF3" w14:textId="77777777" w:rsidR="00066661" w:rsidRPr="006362FC" w:rsidRDefault="00066661" w:rsidP="00066661">
            <w:pPr>
              <w:numPr>
                <w:ilvl w:val="0"/>
                <w:numId w:val="122"/>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timing</w:t>
            </w:r>
          </w:p>
          <w:p w14:paraId="0E41CEDA" w14:textId="77777777" w:rsidR="00066661" w:rsidRPr="006362FC" w:rsidRDefault="00066661" w:rsidP="00066661">
            <w:pPr>
              <w:numPr>
                <w:ilvl w:val="0"/>
                <w:numId w:val="122"/>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suggestions for further services.</w:t>
            </w:r>
          </w:p>
          <w:p w14:paraId="6D73E090" w14:textId="77777777"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0DA93B1E"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304DB109" w14:textId="77777777" w:rsidR="00066661" w:rsidRPr="006362FC" w:rsidRDefault="00066661" w:rsidP="00066661">
            <w:pPr>
              <w:numPr>
                <w:ilvl w:val="0"/>
                <w:numId w:val="123"/>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Why is it important to write down anything that went wrong during the color/tint service?</w:t>
            </w:r>
          </w:p>
          <w:p w14:paraId="2F8D7685" w14:textId="77777777" w:rsidR="00066661" w:rsidRPr="006362FC" w:rsidRDefault="00066661" w:rsidP="00066661">
            <w:pPr>
              <w:numPr>
                <w:ilvl w:val="0"/>
                <w:numId w:val="123"/>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Why is it important to include products that were used on the client? </w:t>
            </w:r>
          </w:p>
          <w:p w14:paraId="117AF5A4"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p>
        </w:tc>
        <w:tc>
          <w:tcPr>
            <w:tcW w:w="626" w:type="pct"/>
          </w:tcPr>
          <w:p w14:paraId="352E5BD6" w14:textId="61089465" w:rsidR="00066661" w:rsidRPr="00450079" w:rsidRDefault="00066661" w:rsidP="00066661">
            <w:pPr>
              <w:rPr>
                <w:rFonts w:ascii="Times New Roman" w:eastAsia="Times New Roman" w:hAnsi="Times New Roman" w:cs="Times New Roman"/>
                <w:sz w:val="24"/>
                <w:szCs w:val="24"/>
              </w:rPr>
            </w:pPr>
            <w:r w:rsidRPr="00450079">
              <w:rPr>
                <w:rFonts w:ascii="Times New Roman" w:eastAsia="Times New Roman" w:hAnsi="Times New Roman" w:cs="Times New Roman"/>
                <w:sz w:val="24"/>
                <w:szCs w:val="24"/>
              </w:rPr>
              <w:t>English: 11.C,</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11.LU, 11.W,</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12.C, 12.LU,</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12.W</w:t>
            </w:r>
          </w:p>
        </w:tc>
        <w:tc>
          <w:tcPr>
            <w:tcW w:w="697" w:type="pct"/>
            <w:gridSpan w:val="3"/>
          </w:tcPr>
          <w:p w14:paraId="2131DCDB" w14:textId="77777777" w:rsidR="00066661" w:rsidRDefault="00066661" w:rsidP="00066661">
            <w:pPr>
              <w:pStyle w:val="ListParagraph"/>
              <w:numPr>
                <w:ilvl w:val="1"/>
                <w:numId w:val="183"/>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Orientation and business topics</w:t>
            </w:r>
          </w:p>
          <w:p w14:paraId="10F28232" w14:textId="77777777" w:rsidR="00066661" w:rsidRDefault="00066661" w:rsidP="00066661">
            <w:pPr>
              <w:pStyle w:val="ListParagraph"/>
              <w:numPr>
                <w:ilvl w:val="2"/>
                <w:numId w:val="184"/>
              </w:numPr>
              <w:ind w:left="740" w:hanging="270"/>
              <w:rPr>
                <w:rFonts w:ascii="Times New Roman" w:eastAsia="Times New Roman" w:hAnsi="Times New Roman" w:cs="Times New Roman"/>
                <w:sz w:val="24"/>
                <w:szCs w:val="24"/>
              </w:rPr>
            </w:pPr>
            <w:r>
              <w:rPr>
                <w:rFonts w:ascii="Times New Roman" w:eastAsia="Times New Roman" w:hAnsi="Times New Roman" w:cs="Times New Roman"/>
                <w:sz w:val="24"/>
                <w:szCs w:val="24"/>
              </w:rPr>
              <w:t>Client records and confidentiality</w:t>
            </w:r>
          </w:p>
          <w:p w14:paraId="42797A53" w14:textId="77777777" w:rsidR="00066661" w:rsidRDefault="00066661" w:rsidP="00066661">
            <w:pPr>
              <w:pStyle w:val="ListParagraph"/>
              <w:ind w:left="470"/>
              <w:rPr>
                <w:rFonts w:ascii="Times New Roman" w:eastAsia="Times New Roman" w:hAnsi="Times New Roman" w:cs="Times New Roman"/>
                <w:sz w:val="24"/>
                <w:szCs w:val="24"/>
              </w:rPr>
            </w:pPr>
          </w:p>
          <w:p w14:paraId="4956AAE7" w14:textId="77777777" w:rsidR="00066661" w:rsidRDefault="00066661" w:rsidP="00066661">
            <w:pPr>
              <w:pStyle w:val="ListParagraph"/>
              <w:numPr>
                <w:ilvl w:val="1"/>
                <w:numId w:val="182"/>
              </w:numPr>
              <w:ind w:left="47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1CE73736" w14:textId="77777777" w:rsidR="00066661" w:rsidRDefault="00066661" w:rsidP="00066661">
            <w:pPr>
              <w:pStyle w:val="ListParagraph"/>
              <w:numPr>
                <w:ilvl w:val="1"/>
                <w:numId w:val="182"/>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6D3DDD8B" w14:textId="77777777" w:rsidR="00066661" w:rsidRPr="000B2C5B" w:rsidRDefault="00066661" w:rsidP="00066661">
            <w:pPr>
              <w:pStyle w:val="ListParagraph"/>
              <w:numPr>
                <w:ilvl w:val="1"/>
                <w:numId w:val="170"/>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Hair coloring and bleaching for all hair types, including textured hair </w:t>
            </w:r>
          </w:p>
          <w:p w14:paraId="79690FE9" w14:textId="77777777" w:rsidR="00066661" w:rsidRDefault="00066661" w:rsidP="00066661">
            <w:pPr>
              <w:pStyle w:val="ListParagraph"/>
              <w:numPr>
                <w:ilvl w:val="2"/>
                <w:numId w:val="170"/>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Basic color theory</w:t>
            </w:r>
          </w:p>
          <w:p w14:paraId="4E944592" w14:textId="77777777" w:rsidR="00066661" w:rsidRDefault="00066661" w:rsidP="00066661">
            <w:pPr>
              <w:pStyle w:val="ListParagraph"/>
              <w:numPr>
                <w:ilvl w:val="2"/>
                <w:numId w:val="170"/>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293DC97B" w14:textId="77777777" w:rsidR="00066661" w:rsidRDefault="00066661" w:rsidP="00066661">
            <w:pPr>
              <w:pStyle w:val="ListParagraph"/>
              <w:numPr>
                <w:ilvl w:val="2"/>
                <w:numId w:val="170"/>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42674C8C" w14:textId="77777777" w:rsidR="00066661" w:rsidRDefault="00066661" w:rsidP="00066661">
            <w:pPr>
              <w:pStyle w:val="ListParagraph"/>
              <w:ind w:left="470"/>
              <w:rPr>
                <w:rFonts w:ascii="Times New Roman" w:eastAsia="Times New Roman" w:hAnsi="Times New Roman" w:cs="Times New Roman"/>
                <w:sz w:val="24"/>
                <w:szCs w:val="24"/>
              </w:rPr>
            </w:pPr>
          </w:p>
          <w:p w14:paraId="0FF08109" w14:textId="77777777" w:rsidR="00066661" w:rsidRPr="000B2C5B" w:rsidRDefault="00066661" w:rsidP="00066661">
            <w:pPr>
              <w:pStyle w:val="ListParagraph"/>
              <w:numPr>
                <w:ilvl w:val="0"/>
                <w:numId w:val="170"/>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I.C, II.A, II.B, II.C, and II.E</w:t>
            </w:r>
          </w:p>
          <w:p w14:paraId="4E85F09D" w14:textId="77777777" w:rsidR="00066661" w:rsidRPr="000D6BD5" w:rsidRDefault="00066661" w:rsidP="00066661">
            <w:pPr>
              <w:rPr>
                <w:rFonts w:ascii="Times New Roman" w:eastAsia="Times New Roman" w:hAnsi="Times New Roman" w:cs="Times New Roman"/>
                <w:sz w:val="24"/>
                <w:szCs w:val="24"/>
              </w:rPr>
            </w:pPr>
          </w:p>
        </w:tc>
        <w:tc>
          <w:tcPr>
            <w:tcW w:w="575" w:type="pct"/>
          </w:tcPr>
          <w:p w14:paraId="53EBA9A3" w14:textId="77777777"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Job Demo A</w:t>
            </w:r>
          </w:p>
          <w:p w14:paraId="12D7A3D1" w14:textId="77777777" w:rsidR="00066661" w:rsidRPr="00066661" w:rsidRDefault="00066661" w:rsidP="00066661">
            <w:pPr>
              <w:rPr>
                <w:rFonts w:ascii="Times New Roman" w:eastAsia="Times New Roman" w:hAnsi="Times New Roman" w:cs="Times New Roman"/>
                <w:sz w:val="24"/>
                <w:szCs w:val="24"/>
              </w:rPr>
            </w:pPr>
          </w:p>
          <w:p w14:paraId="75B434FB" w14:textId="77777777"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Cosmetology Competition</w:t>
            </w:r>
          </w:p>
          <w:p w14:paraId="1D6179E5" w14:textId="77777777" w:rsidR="00066661" w:rsidRPr="00066661" w:rsidRDefault="00066661" w:rsidP="00066661">
            <w:pPr>
              <w:rPr>
                <w:rFonts w:ascii="Times New Roman" w:eastAsia="Times New Roman" w:hAnsi="Times New Roman" w:cs="Times New Roman"/>
                <w:sz w:val="24"/>
                <w:szCs w:val="24"/>
              </w:rPr>
            </w:pPr>
          </w:p>
          <w:p w14:paraId="1F759ECD" w14:textId="3F8E11A5"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Barbering Competition</w:t>
            </w:r>
          </w:p>
        </w:tc>
      </w:tr>
      <w:tr w:rsidR="00066661" w:rsidRPr="009C4A1C" w14:paraId="37B55E1C" w14:textId="7E59D611" w:rsidTr="005C53DD">
        <w:trPr>
          <w:gridAfter w:val="1"/>
          <w:wAfter w:w="49" w:type="pct"/>
        </w:trPr>
        <w:tc>
          <w:tcPr>
            <w:tcW w:w="168" w:type="pct"/>
            <w:shd w:val="clear" w:color="auto" w:fill="D0CECE" w:themeFill="background2" w:themeFillShade="E6"/>
          </w:tcPr>
          <w:p w14:paraId="2252D99F" w14:textId="77777777" w:rsidR="00066661" w:rsidRDefault="00066661" w:rsidP="00066661">
            <w:pPr>
              <w:rPr>
                <w:rFonts w:ascii="Times New Roman" w:eastAsia="Times New Roman" w:hAnsi="Times New Roman" w:cs="Times New Roman"/>
                <w:sz w:val="24"/>
                <w:szCs w:val="24"/>
              </w:rPr>
            </w:pPr>
          </w:p>
        </w:tc>
        <w:tc>
          <w:tcPr>
            <w:tcW w:w="620" w:type="pct"/>
            <w:shd w:val="clear" w:color="auto" w:fill="D0CECE" w:themeFill="background2" w:themeFillShade="E6"/>
            <w:tcMar>
              <w:top w:w="43" w:type="dxa"/>
              <w:left w:w="115" w:type="dxa"/>
              <w:bottom w:w="43" w:type="dxa"/>
              <w:right w:w="115" w:type="dxa"/>
            </w:tcMar>
            <w:vAlign w:val="center"/>
          </w:tcPr>
          <w:p w14:paraId="5F737796" w14:textId="0F534B46" w:rsidR="00066661" w:rsidRPr="00585017" w:rsidRDefault="00066661" w:rsidP="00066661">
            <w:pPr>
              <w:rPr>
                <w:rFonts w:ascii="Times New Roman" w:eastAsia="Times New Roman" w:hAnsi="Times New Roman" w:cs="Times New Roman"/>
                <w:sz w:val="24"/>
                <w:szCs w:val="24"/>
              </w:rPr>
            </w:pPr>
            <w:r w:rsidRPr="001304BB">
              <w:rPr>
                <w:rFonts w:ascii="Times New Roman" w:eastAsia="Times New Roman" w:hAnsi="Times New Roman" w:cs="Times New Roman"/>
                <w:b/>
                <w:bCs/>
                <w:sz w:val="24"/>
                <w:szCs w:val="24"/>
              </w:rPr>
              <w:t xml:space="preserve">Performing </w:t>
            </w:r>
            <w:r>
              <w:rPr>
                <w:rFonts w:ascii="Times New Roman" w:eastAsia="Times New Roman" w:hAnsi="Times New Roman" w:cs="Times New Roman"/>
                <w:b/>
                <w:bCs/>
                <w:sz w:val="24"/>
                <w:szCs w:val="24"/>
              </w:rPr>
              <w:t xml:space="preserve">the </w:t>
            </w:r>
            <w:r w:rsidRPr="001304BB">
              <w:rPr>
                <w:rFonts w:ascii="Times New Roman" w:eastAsia="Times New Roman" w:hAnsi="Times New Roman" w:cs="Times New Roman"/>
                <w:b/>
                <w:bCs/>
                <w:sz w:val="24"/>
                <w:szCs w:val="24"/>
              </w:rPr>
              <w:t>Artistry of Wigs and Hair Additions</w:t>
            </w:r>
          </w:p>
        </w:tc>
        <w:tc>
          <w:tcPr>
            <w:tcW w:w="1115" w:type="pct"/>
            <w:gridSpan w:val="2"/>
            <w:shd w:val="clear" w:color="auto" w:fill="D0CECE" w:themeFill="background2" w:themeFillShade="E6"/>
          </w:tcPr>
          <w:p w14:paraId="6BBF92A0" w14:textId="77777777"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p>
        </w:tc>
        <w:tc>
          <w:tcPr>
            <w:tcW w:w="1150" w:type="pct"/>
            <w:gridSpan w:val="3"/>
            <w:shd w:val="clear" w:color="auto" w:fill="D0CECE" w:themeFill="background2" w:themeFillShade="E6"/>
            <w:vAlign w:val="center"/>
          </w:tcPr>
          <w:p w14:paraId="2F68FBDD"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p>
        </w:tc>
        <w:tc>
          <w:tcPr>
            <w:tcW w:w="626" w:type="pct"/>
            <w:shd w:val="clear" w:color="auto" w:fill="D0CECE" w:themeFill="background2" w:themeFillShade="E6"/>
          </w:tcPr>
          <w:p w14:paraId="69930AF3" w14:textId="77777777" w:rsidR="00066661" w:rsidRPr="00450079" w:rsidRDefault="00066661" w:rsidP="00066661">
            <w:pPr>
              <w:rPr>
                <w:rFonts w:ascii="Times New Roman" w:eastAsia="Times New Roman" w:hAnsi="Times New Roman" w:cs="Times New Roman"/>
                <w:sz w:val="24"/>
                <w:szCs w:val="24"/>
              </w:rPr>
            </w:pPr>
          </w:p>
        </w:tc>
        <w:tc>
          <w:tcPr>
            <w:tcW w:w="697" w:type="pct"/>
            <w:gridSpan w:val="3"/>
            <w:shd w:val="clear" w:color="auto" w:fill="D0CECE" w:themeFill="background2" w:themeFillShade="E6"/>
          </w:tcPr>
          <w:p w14:paraId="4917F8EC" w14:textId="77777777" w:rsidR="00066661" w:rsidRPr="000D6BD5" w:rsidRDefault="00066661" w:rsidP="00066661">
            <w:pPr>
              <w:rPr>
                <w:rFonts w:ascii="Times New Roman" w:eastAsia="Times New Roman" w:hAnsi="Times New Roman" w:cs="Times New Roman"/>
                <w:sz w:val="24"/>
                <w:szCs w:val="24"/>
              </w:rPr>
            </w:pPr>
          </w:p>
        </w:tc>
        <w:tc>
          <w:tcPr>
            <w:tcW w:w="575" w:type="pct"/>
            <w:shd w:val="clear" w:color="auto" w:fill="D0CECE" w:themeFill="background2" w:themeFillShade="E6"/>
          </w:tcPr>
          <w:p w14:paraId="577641D6" w14:textId="77777777" w:rsidR="00066661" w:rsidRPr="000D6BD5" w:rsidRDefault="00066661" w:rsidP="00066661">
            <w:pPr>
              <w:rPr>
                <w:rFonts w:ascii="Times New Roman" w:eastAsia="Times New Roman" w:hAnsi="Times New Roman" w:cs="Times New Roman"/>
                <w:sz w:val="24"/>
                <w:szCs w:val="24"/>
              </w:rPr>
            </w:pPr>
          </w:p>
        </w:tc>
      </w:tr>
      <w:tr w:rsidR="00066661" w:rsidRPr="009C4A1C" w14:paraId="25523B9E" w14:textId="6EC88BBA" w:rsidTr="005C53DD">
        <w:trPr>
          <w:gridAfter w:val="1"/>
          <w:wAfter w:w="49" w:type="pct"/>
        </w:trPr>
        <w:tc>
          <w:tcPr>
            <w:tcW w:w="168" w:type="pct"/>
            <w:shd w:val="clear" w:color="auto" w:fill="FFFFFF" w:themeFill="background1"/>
          </w:tcPr>
          <w:p w14:paraId="62E86842" w14:textId="233DCDCE"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96</w:t>
            </w:r>
          </w:p>
        </w:tc>
        <w:tc>
          <w:tcPr>
            <w:tcW w:w="620" w:type="pct"/>
            <w:shd w:val="clear" w:color="auto" w:fill="FFFFFF" w:themeFill="background1"/>
            <w:tcMar>
              <w:top w:w="43" w:type="dxa"/>
              <w:left w:w="115" w:type="dxa"/>
              <w:bottom w:w="43" w:type="dxa"/>
              <w:right w:w="115" w:type="dxa"/>
            </w:tcMar>
          </w:tcPr>
          <w:p w14:paraId="08F49900" w14:textId="150D108F" w:rsidR="00066661" w:rsidRPr="00585017" w:rsidRDefault="00066661" w:rsidP="00066661">
            <w:pPr>
              <w:rPr>
                <w:rFonts w:ascii="Times New Roman" w:eastAsia="Times New Roman" w:hAnsi="Times New Roman" w:cs="Times New Roman"/>
                <w:sz w:val="24"/>
                <w:szCs w:val="24"/>
              </w:rPr>
            </w:pPr>
            <w:r w:rsidRPr="00F42C37">
              <w:rPr>
                <w:rFonts w:ascii="Times New Roman" w:eastAsia="Times New Roman" w:hAnsi="Times New Roman" w:cs="Times New Roman"/>
                <w:sz w:val="24"/>
                <w:szCs w:val="24"/>
              </w:rPr>
              <w:t xml:space="preserve">Identify the differences </w:t>
            </w:r>
            <w:r>
              <w:rPr>
                <w:rFonts w:ascii="Times New Roman" w:eastAsia="Times New Roman" w:hAnsi="Times New Roman" w:cs="Times New Roman"/>
                <w:sz w:val="24"/>
                <w:szCs w:val="24"/>
              </w:rPr>
              <w:t>between</w:t>
            </w:r>
            <w:r w:rsidRPr="00F42C37">
              <w:rPr>
                <w:rFonts w:ascii="Times New Roman" w:eastAsia="Times New Roman" w:hAnsi="Times New Roman" w:cs="Times New Roman"/>
                <w:sz w:val="24"/>
                <w:szCs w:val="24"/>
              </w:rPr>
              <w:t xml:space="preserve"> human </w:t>
            </w:r>
            <w:r>
              <w:rPr>
                <w:rFonts w:ascii="Times New Roman" w:eastAsia="Times New Roman" w:hAnsi="Times New Roman" w:cs="Times New Roman"/>
                <w:sz w:val="24"/>
                <w:szCs w:val="24"/>
              </w:rPr>
              <w:t>and</w:t>
            </w:r>
            <w:r w:rsidRPr="00F42C37">
              <w:rPr>
                <w:rFonts w:ascii="Times New Roman" w:eastAsia="Times New Roman" w:hAnsi="Times New Roman" w:cs="Times New Roman"/>
                <w:sz w:val="24"/>
                <w:szCs w:val="24"/>
              </w:rPr>
              <w:t xml:space="preserve"> synthetic hair. </w:t>
            </w:r>
          </w:p>
        </w:tc>
        <w:tc>
          <w:tcPr>
            <w:tcW w:w="1115" w:type="pct"/>
            <w:gridSpan w:val="2"/>
          </w:tcPr>
          <w:p w14:paraId="314104AF" w14:textId="77777777" w:rsidR="00066661" w:rsidRPr="00502A17" w:rsidRDefault="00066661" w:rsidP="00066661">
            <w:p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Identification could include</w:t>
            </w:r>
          </w:p>
          <w:p w14:paraId="265D7309" w14:textId="77777777" w:rsidR="00066661" w:rsidRDefault="00066661" w:rsidP="00066661">
            <w:pPr>
              <w:numPr>
                <w:ilvl w:val="0"/>
                <w:numId w:val="41"/>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 xml:space="preserve">quality </w:t>
            </w:r>
          </w:p>
          <w:p w14:paraId="6A12E25B" w14:textId="77777777" w:rsidR="00066661" w:rsidRPr="00502A17" w:rsidRDefault="00066661" w:rsidP="00066661">
            <w:pPr>
              <w:numPr>
                <w:ilvl w:val="0"/>
                <w:numId w:val="41"/>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cost</w:t>
            </w:r>
          </w:p>
          <w:p w14:paraId="71829ED6" w14:textId="77777777" w:rsidR="00066661" w:rsidRPr="00502A17" w:rsidRDefault="00066661" w:rsidP="00066661">
            <w:pPr>
              <w:numPr>
                <w:ilvl w:val="0"/>
                <w:numId w:val="41"/>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advantages vs. disadvantages</w:t>
            </w:r>
          </w:p>
          <w:p w14:paraId="3B147985" w14:textId="77777777" w:rsidR="00066661" w:rsidRPr="00502A17" w:rsidRDefault="00066661" w:rsidP="00066661">
            <w:pPr>
              <w:numPr>
                <w:ilvl w:val="0"/>
                <w:numId w:val="41"/>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burning hair strand test. </w:t>
            </w:r>
          </w:p>
          <w:p w14:paraId="2A9E537E" w14:textId="77777777"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1B86ADDF"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18C91397" w14:textId="77777777" w:rsidR="00066661" w:rsidRPr="00502A17" w:rsidRDefault="00066661" w:rsidP="00066661">
            <w:pPr>
              <w:numPr>
                <w:ilvl w:val="0"/>
                <w:numId w:val="42"/>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What type of hair should not have heat applied?</w:t>
            </w:r>
          </w:p>
          <w:p w14:paraId="75013795" w14:textId="77777777" w:rsidR="00066661" w:rsidRPr="00502A17" w:rsidRDefault="00066661" w:rsidP="00066661">
            <w:pPr>
              <w:numPr>
                <w:ilvl w:val="0"/>
                <w:numId w:val="42"/>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What results are achieved through the burning test?</w:t>
            </w:r>
          </w:p>
          <w:p w14:paraId="16F5CEFC"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p>
        </w:tc>
        <w:tc>
          <w:tcPr>
            <w:tcW w:w="626" w:type="pct"/>
          </w:tcPr>
          <w:p w14:paraId="6F125496" w14:textId="4ABE4404" w:rsidR="00066661" w:rsidRPr="00450079" w:rsidRDefault="00066661" w:rsidP="00066661">
            <w:pPr>
              <w:rPr>
                <w:rFonts w:ascii="Times New Roman" w:eastAsia="Times New Roman" w:hAnsi="Times New Roman" w:cs="Times New Roman"/>
                <w:sz w:val="24"/>
                <w:szCs w:val="24"/>
              </w:rPr>
            </w:pPr>
            <w:r w:rsidRPr="00450079">
              <w:rPr>
                <w:rFonts w:ascii="Times New Roman" w:eastAsia="Times New Roman" w:hAnsi="Times New Roman" w:cs="Times New Roman"/>
                <w:sz w:val="24"/>
                <w:szCs w:val="24"/>
              </w:rPr>
              <w:t>English: 11.RV,</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11.C, 12.RV,</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12.C</w:t>
            </w:r>
          </w:p>
        </w:tc>
        <w:tc>
          <w:tcPr>
            <w:tcW w:w="697" w:type="pct"/>
            <w:gridSpan w:val="3"/>
          </w:tcPr>
          <w:p w14:paraId="00443515" w14:textId="77777777" w:rsidR="00066661" w:rsidRDefault="00066661" w:rsidP="00066661">
            <w:pPr>
              <w:pStyle w:val="ListParagraph"/>
              <w:numPr>
                <w:ilvl w:val="1"/>
                <w:numId w:val="204"/>
              </w:numPr>
              <w:ind w:left="504"/>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53B5221F" w14:textId="77777777" w:rsidR="00066661" w:rsidRDefault="00066661" w:rsidP="00066661">
            <w:pPr>
              <w:pStyle w:val="ListParagraph"/>
              <w:numPr>
                <w:ilvl w:val="1"/>
                <w:numId w:val="204"/>
              </w:numPr>
              <w:ind w:left="504"/>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66EAE1A4" w14:textId="77777777" w:rsidR="00066661" w:rsidRPr="009D6373" w:rsidRDefault="00066661" w:rsidP="00066661">
            <w:pPr>
              <w:pStyle w:val="sectbi"/>
              <w:spacing w:before="0" w:beforeAutospacing="0" w:after="0" w:afterAutospacing="0"/>
              <w:ind w:left="504" w:hanging="360"/>
              <w:textAlignment w:val="baseline"/>
              <w:rPr>
                <w:color w:val="444444"/>
              </w:rPr>
            </w:pPr>
            <w:r w:rsidRPr="009D6373">
              <w:rPr>
                <w:color w:val="444444"/>
              </w:rPr>
              <w:t>10. Wigs, hair pieces, and related theory</w:t>
            </w:r>
          </w:p>
          <w:p w14:paraId="5BDF4BC2" w14:textId="77777777" w:rsidR="00066661" w:rsidRPr="009D6373" w:rsidRDefault="00066661" w:rsidP="00066661">
            <w:pPr>
              <w:pStyle w:val="sectbi2"/>
              <w:spacing w:before="0" w:beforeAutospacing="0" w:after="0" w:afterAutospacing="0"/>
              <w:ind w:left="504"/>
              <w:textAlignment w:val="baseline"/>
              <w:rPr>
                <w:color w:val="444444"/>
              </w:rPr>
            </w:pPr>
            <w:r w:rsidRPr="009D6373">
              <w:rPr>
                <w:color w:val="444444"/>
              </w:rPr>
              <w:t>a. Types</w:t>
            </w:r>
          </w:p>
          <w:p w14:paraId="206A42FF" w14:textId="77777777" w:rsidR="00066661" w:rsidRDefault="00066661" w:rsidP="00066661">
            <w:pPr>
              <w:pStyle w:val="sectbi2"/>
              <w:spacing w:before="0" w:beforeAutospacing="0" w:after="0" w:afterAutospacing="0"/>
              <w:ind w:left="504"/>
              <w:textAlignment w:val="baseline"/>
              <w:rPr>
                <w:color w:val="444444"/>
              </w:rPr>
            </w:pPr>
            <w:r w:rsidRPr="009D6373">
              <w:rPr>
                <w:color w:val="444444"/>
              </w:rPr>
              <w:t>b. Procedures</w:t>
            </w:r>
          </w:p>
          <w:p w14:paraId="2798EB3C" w14:textId="77777777" w:rsidR="00066661" w:rsidRDefault="00066661" w:rsidP="00066661">
            <w:pPr>
              <w:pStyle w:val="sectbi2"/>
              <w:spacing w:before="0" w:beforeAutospacing="0" w:after="0" w:afterAutospacing="0"/>
              <w:ind w:left="500"/>
              <w:textAlignment w:val="baseline"/>
              <w:rPr>
                <w:color w:val="444444"/>
              </w:rPr>
            </w:pPr>
          </w:p>
          <w:p w14:paraId="308511EC" w14:textId="77777777" w:rsidR="00066661" w:rsidRPr="002C696F" w:rsidRDefault="00066661" w:rsidP="00066661">
            <w:pPr>
              <w:pStyle w:val="sectbi2"/>
              <w:numPr>
                <w:ilvl w:val="0"/>
                <w:numId w:val="203"/>
              </w:numPr>
              <w:spacing w:before="0" w:beforeAutospacing="0" w:after="0" w:afterAutospacing="0"/>
              <w:textAlignment w:val="baseline"/>
            </w:pPr>
            <w:r w:rsidRPr="002C696F">
              <w:rPr>
                <w:color w:val="444444"/>
              </w:rPr>
              <w:t xml:space="preserve">Exam </w:t>
            </w:r>
            <w:r>
              <w:rPr>
                <w:color w:val="444444"/>
              </w:rPr>
              <w:t xml:space="preserve">Domains </w:t>
            </w:r>
            <w:r>
              <w:t>I.A, I.B, I.C, II.A, II.B, II.C, II.D, and II.E</w:t>
            </w:r>
          </w:p>
          <w:p w14:paraId="2D4403CB" w14:textId="77777777" w:rsidR="00066661" w:rsidRPr="000D6BD5" w:rsidRDefault="00066661" w:rsidP="00066661">
            <w:pPr>
              <w:rPr>
                <w:rFonts w:ascii="Times New Roman" w:eastAsia="Times New Roman" w:hAnsi="Times New Roman" w:cs="Times New Roman"/>
                <w:sz w:val="24"/>
                <w:szCs w:val="24"/>
              </w:rPr>
            </w:pPr>
          </w:p>
        </w:tc>
        <w:tc>
          <w:tcPr>
            <w:tcW w:w="575" w:type="pct"/>
          </w:tcPr>
          <w:p w14:paraId="1EA5485F" w14:textId="4F996501"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Job Demo A</w:t>
            </w:r>
          </w:p>
        </w:tc>
      </w:tr>
      <w:tr w:rsidR="00066661" w:rsidRPr="009C4A1C" w14:paraId="397150D1" w14:textId="45D62A45" w:rsidTr="005C53DD">
        <w:trPr>
          <w:gridAfter w:val="1"/>
          <w:wAfter w:w="49" w:type="pct"/>
        </w:trPr>
        <w:tc>
          <w:tcPr>
            <w:tcW w:w="168" w:type="pct"/>
            <w:shd w:val="clear" w:color="auto" w:fill="FFFFFF" w:themeFill="background1"/>
          </w:tcPr>
          <w:p w14:paraId="77222E6F" w14:textId="407F1989"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97</w:t>
            </w:r>
          </w:p>
        </w:tc>
        <w:tc>
          <w:tcPr>
            <w:tcW w:w="620" w:type="pct"/>
            <w:shd w:val="clear" w:color="auto" w:fill="FFFFFF" w:themeFill="background1"/>
            <w:tcMar>
              <w:top w:w="43" w:type="dxa"/>
              <w:left w:w="115" w:type="dxa"/>
              <w:bottom w:w="43" w:type="dxa"/>
              <w:right w:w="115" w:type="dxa"/>
            </w:tcMar>
          </w:tcPr>
          <w:p w14:paraId="755C5753" w14:textId="219A6F56" w:rsidR="00066661" w:rsidRPr="00585017" w:rsidRDefault="00066661" w:rsidP="00066661">
            <w:pPr>
              <w:rPr>
                <w:rFonts w:ascii="Times New Roman" w:eastAsia="Times New Roman" w:hAnsi="Times New Roman" w:cs="Times New Roman"/>
                <w:sz w:val="24"/>
                <w:szCs w:val="24"/>
              </w:rPr>
            </w:pPr>
            <w:r w:rsidRPr="00F42C37">
              <w:rPr>
                <w:rFonts w:ascii="Times New Roman" w:eastAsia="Times New Roman" w:hAnsi="Times New Roman" w:cs="Times New Roman"/>
                <w:sz w:val="24"/>
                <w:szCs w:val="24"/>
              </w:rPr>
              <w:t xml:space="preserve">Analyze </w:t>
            </w:r>
            <w:r>
              <w:rPr>
                <w:rFonts w:ascii="Times New Roman" w:eastAsia="Times New Roman" w:hAnsi="Times New Roman" w:cs="Times New Roman"/>
                <w:sz w:val="24"/>
                <w:szCs w:val="24"/>
              </w:rPr>
              <w:t xml:space="preserve">the </w:t>
            </w:r>
            <w:r w:rsidRPr="00F42C37">
              <w:rPr>
                <w:rFonts w:ascii="Times New Roman" w:eastAsia="Times New Roman" w:hAnsi="Times New Roman" w:cs="Times New Roman"/>
                <w:sz w:val="24"/>
                <w:szCs w:val="24"/>
              </w:rPr>
              <w:t>hair and scalp condition to determine suitable hair enhancement</w:t>
            </w:r>
            <w:r>
              <w:rPr>
                <w:rFonts w:ascii="Times New Roman" w:eastAsia="Times New Roman" w:hAnsi="Times New Roman" w:cs="Times New Roman"/>
                <w:sz w:val="24"/>
                <w:szCs w:val="24"/>
              </w:rPr>
              <w:t xml:space="preserve"> and extensions</w:t>
            </w:r>
            <w:r w:rsidRPr="00F42C37">
              <w:rPr>
                <w:rFonts w:ascii="Times New Roman" w:eastAsia="Times New Roman" w:hAnsi="Times New Roman" w:cs="Times New Roman"/>
                <w:sz w:val="24"/>
                <w:szCs w:val="24"/>
              </w:rPr>
              <w:t xml:space="preserve">. </w:t>
            </w:r>
          </w:p>
        </w:tc>
        <w:tc>
          <w:tcPr>
            <w:tcW w:w="1115" w:type="pct"/>
            <w:gridSpan w:val="2"/>
          </w:tcPr>
          <w:p w14:paraId="0BD00600" w14:textId="77777777" w:rsidR="00066661" w:rsidRPr="00502A17" w:rsidRDefault="00066661" w:rsidP="00066661">
            <w:p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Analysis should include determining which of the following methods of enhancement to a client’s hair is suitable:</w:t>
            </w:r>
          </w:p>
          <w:p w14:paraId="4682F09C" w14:textId="77777777" w:rsidR="00066661" w:rsidRPr="00502A17" w:rsidRDefault="00066661" w:rsidP="00066661">
            <w:pPr>
              <w:numPr>
                <w:ilvl w:val="0"/>
                <w:numId w:val="43"/>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Placement</w:t>
            </w:r>
          </w:p>
          <w:p w14:paraId="28557CDF" w14:textId="77777777" w:rsidR="00066661" w:rsidRPr="00502A17" w:rsidRDefault="00066661" w:rsidP="00066661">
            <w:pPr>
              <w:numPr>
                <w:ilvl w:val="0"/>
                <w:numId w:val="43"/>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Bonding</w:t>
            </w:r>
          </w:p>
          <w:p w14:paraId="72A43593" w14:textId="77777777" w:rsidR="00066661" w:rsidRPr="00502A17" w:rsidRDefault="00066661" w:rsidP="00066661">
            <w:pPr>
              <w:numPr>
                <w:ilvl w:val="0"/>
                <w:numId w:val="43"/>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Sewing</w:t>
            </w:r>
          </w:p>
          <w:p w14:paraId="20A83BF2" w14:textId="77777777" w:rsidR="00066661" w:rsidRPr="00502A17" w:rsidRDefault="00066661" w:rsidP="00066661">
            <w:pPr>
              <w:numPr>
                <w:ilvl w:val="0"/>
                <w:numId w:val="43"/>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Braiding</w:t>
            </w:r>
          </w:p>
          <w:p w14:paraId="711069FC" w14:textId="77777777" w:rsidR="00066661" w:rsidRPr="00502A17" w:rsidRDefault="00066661" w:rsidP="00066661">
            <w:pPr>
              <w:numPr>
                <w:ilvl w:val="0"/>
                <w:numId w:val="43"/>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Fusing</w:t>
            </w:r>
          </w:p>
          <w:p w14:paraId="1DBED5CB" w14:textId="77777777" w:rsidR="00066661" w:rsidRDefault="00066661" w:rsidP="00066661">
            <w:pPr>
              <w:numPr>
                <w:ilvl w:val="0"/>
                <w:numId w:val="43"/>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Beading</w:t>
            </w:r>
          </w:p>
          <w:p w14:paraId="3D1CA04B" w14:textId="77777777" w:rsidR="00066661" w:rsidRDefault="00066661" w:rsidP="00066661">
            <w:pPr>
              <w:numPr>
                <w:ilvl w:val="0"/>
                <w:numId w:val="4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Crocheting</w:t>
            </w:r>
          </w:p>
          <w:p w14:paraId="0E3E2508" w14:textId="77777777" w:rsidR="00066661" w:rsidRPr="00E00044" w:rsidRDefault="00066661" w:rsidP="00066661">
            <w:pPr>
              <w:numPr>
                <w:ilvl w:val="0"/>
                <w:numId w:val="4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Interlocking</w:t>
            </w:r>
          </w:p>
          <w:p w14:paraId="728F06DB" w14:textId="77777777"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011F57D6"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2A795B80" w14:textId="77777777" w:rsidR="00066661" w:rsidRPr="00502A17" w:rsidRDefault="00066661" w:rsidP="00066661">
            <w:pPr>
              <w:numPr>
                <w:ilvl w:val="0"/>
                <w:numId w:val="44"/>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What should be included in a hair-and-scalp analysis?</w:t>
            </w:r>
          </w:p>
          <w:p w14:paraId="0CB7FE2B" w14:textId="77777777" w:rsidR="00066661" w:rsidRPr="00502A17" w:rsidRDefault="00066661" w:rsidP="00066661">
            <w:pPr>
              <w:numPr>
                <w:ilvl w:val="0"/>
                <w:numId w:val="44"/>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What determines the method for applying artificial hair?</w:t>
            </w:r>
          </w:p>
          <w:p w14:paraId="099E6D3C" w14:textId="77777777" w:rsidR="00066661" w:rsidRPr="00502A17" w:rsidRDefault="00066661" w:rsidP="00066661">
            <w:pPr>
              <w:numPr>
                <w:ilvl w:val="0"/>
                <w:numId w:val="44"/>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What are the four basic methods of applying artificial hair?</w:t>
            </w:r>
          </w:p>
          <w:p w14:paraId="7406FB90"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p>
        </w:tc>
        <w:tc>
          <w:tcPr>
            <w:tcW w:w="626" w:type="pct"/>
          </w:tcPr>
          <w:p w14:paraId="4AEDB4D4" w14:textId="1DD15C12" w:rsidR="00066661" w:rsidRPr="00450079" w:rsidRDefault="00066661" w:rsidP="00066661">
            <w:pPr>
              <w:rPr>
                <w:rFonts w:ascii="Times New Roman" w:eastAsia="Times New Roman" w:hAnsi="Times New Roman" w:cs="Times New Roman"/>
                <w:sz w:val="24"/>
                <w:szCs w:val="24"/>
              </w:rPr>
            </w:pPr>
            <w:r w:rsidRPr="00450079">
              <w:rPr>
                <w:rFonts w:ascii="Times New Roman" w:eastAsia="Times New Roman" w:hAnsi="Times New Roman" w:cs="Times New Roman"/>
                <w:sz w:val="24"/>
                <w:szCs w:val="24"/>
              </w:rPr>
              <w:t>English: 11.RV,</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12.RV</w:t>
            </w:r>
          </w:p>
        </w:tc>
        <w:tc>
          <w:tcPr>
            <w:tcW w:w="697" w:type="pct"/>
            <w:gridSpan w:val="3"/>
          </w:tcPr>
          <w:p w14:paraId="03C5E264" w14:textId="77777777" w:rsidR="00066661" w:rsidRDefault="00066661" w:rsidP="00066661">
            <w:pPr>
              <w:pStyle w:val="ListParagraph"/>
              <w:numPr>
                <w:ilvl w:val="1"/>
                <w:numId w:val="205"/>
              </w:numPr>
              <w:ind w:left="47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598AC8DE" w14:textId="77777777" w:rsidR="00066661" w:rsidRDefault="00066661" w:rsidP="00066661">
            <w:pPr>
              <w:pStyle w:val="ListParagraph"/>
              <w:numPr>
                <w:ilvl w:val="1"/>
                <w:numId w:val="205"/>
              </w:numPr>
              <w:ind w:left="504"/>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3C48C720" w14:textId="77777777" w:rsidR="00066661" w:rsidRPr="009D6373" w:rsidRDefault="00066661" w:rsidP="00066661">
            <w:pPr>
              <w:pStyle w:val="sectbi"/>
              <w:spacing w:before="0" w:beforeAutospacing="0" w:after="0" w:afterAutospacing="0"/>
              <w:ind w:left="504" w:hanging="360"/>
              <w:textAlignment w:val="baseline"/>
              <w:rPr>
                <w:color w:val="444444"/>
              </w:rPr>
            </w:pPr>
            <w:r w:rsidRPr="009D6373">
              <w:rPr>
                <w:color w:val="444444"/>
              </w:rPr>
              <w:t>10. Wigs, hair pieces, and related theory</w:t>
            </w:r>
          </w:p>
          <w:p w14:paraId="4F0BE9F2" w14:textId="77777777" w:rsidR="00066661" w:rsidRPr="009D6373" w:rsidRDefault="00066661" w:rsidP="00066661">
            <w:pPr>
              <w:pStyle w:val="sectbi2"/>
              <w:spacing w:before="0" w:beforeAutospacing="0" w:after="0" w:afterAutospacing="0"/>
              <w:ind w:left="504"/>
              <w:textAlignment w:val="baseline"/>
              <w:rPr>
                <w:color w:val="444444"/>
              </w:rPr>
            </w:pPr>
            <w:r w:rsidRPr="009D6373">
              <w:rPr>
                <w:color w:val="444444"/>
              </w:rPr>
              <w:t>a. Types</w:t>
            </w:r>
          </w:p>
          <w:p w14:paraId="171AC228" w14:textId="77777777" w:rsidR="00066661" w:rsidRDefault="00066661" w:rsidP="00066661">
            <w:pPr>
              <w:pStyle w:val="sectbi2"/>
              <w:spacing w:before="0" w:beforeAutospacing="0" w:after="0" w:afterAutospacing="0"/>
              <w:ind w:left="504"/>
              <w:textAlignment w:val="baseline"/>
              <w:rPr>
                <w:color w:val="444444"/>
              </w:rPr>
            </w:pPr>
            <w:r w:rsidRPr="009D6373">
              <w:rPr>
                <w:color w:val="444444"/>
              </w:rPr>
              <w:t>b. Procedures</w:t>
            </w:r>
          </w:p>
          <w:p w14:paraId="789738D1" w14:textId="77777777" w:rsidR="00066661" w:rsidRDefault="00066661" w:rsidP="00066661">
            <w:pPr>
              <w:pStyle w:val="sectbi2"/>
              <w:spacing w:before="0" w:beforeAutospacing="0" w:after="0" w:afterAutospacing="0"/>
              <w:ind w:left="500"/>
              <w:textAlignment w:val="baseline"/>
              <w:rPr>
                <w:color w:val="444444"/>
              </w:rPr>
            </w:pPr>
          </w:p>
          <w:p w14:paraId="1C3F0A0D" w14:textId="5C6BA448" w:rsidR="00066661" w:rsidRPr="006024FC" w:rsidRDefault="00066661" w:rsidP="00066661">
            <w:pPr>
              <w:pStyle w:val="ListParagraph"/>
              <w:numPr>
                <w:ilvl w:val="0"/>
                <w:numId w:val="223"/>
              </w:numPr>
              <w:rPr>
                <w:rFonts w:ascii="Times New Roman" w:eastAsia="Times New Roman" w:hAnsi="Times New Roman" w:cs="Times New Roman"/>
                <w:sz w:val="24"/>
                <w:szCs w:val="24"/>
              </w:rPr>
            </w:pPr>
            <w:r w:rsidRPr="006024FC">
              <w:rPr>
                <w:rFonts w:ascii="Times New Roman" w:hAnsi="Times New Roman" w:cs="Times New Roman"/>
                <w:color w:val="444444"/>
                <w:sz w:val="24"/>
                <w:szCs w:val="24"/>
              </w:rPr>
              <w:t xml:space="preserve">Exam Domains </w:t>
            </w:r>
            <w:r w:rsidRPr="006024FC">
              <w:rPr>
                <w:rFonts w:ascii="Times New Roman" w:hAnsi="Times New Roman" w:cs="Times New Roman"/>
                <w:sz w:val="24"/>
                <w:szCs w:val="24"/>
              </w:rPr>
              <w:t>I.A, I.B, I.C, II.A, II.B, II.C, II.D, and II.E</w:t>
            </w:r>
          </w:p>
        </w:tc>
        <w:tc>
          <w:tcPr>
            <w:tcW w:w="575" w:type="pct"/>
          </w:tcPr>
          <w:p w14:paraId="3D99F1E0" w14:textId="77777777" w:rsidR="00066661" w:rsidRDefault="00066661" w:rsidP="00066661">
            <w:pPr>
              <w:rPr>
                <w:rFonts w:ascii="Times New Roman" w:eastAsia="Times New Roman" w:hAnsi="Times New Roman" w:cs="Times New Roman"/>
                <w:sz w:val="24"/>
                <w:szCs w:val="24"/>
              </w:rPr>
            </w:pPr>
            <w:r w:rsidRPr="006F36CC">
              <w:rPr>
                <w:rFonts w:ascii="Times New Roman" w:eastAsia="Times New Roman" w:hAnsi="Times New Roman" w:cs="Times New Roman"/>
                <w:sz w:val="24"/>
                <w:szCs w:val="24"/>
              </w:rPr>
              <w:t>Job Demo A</w:t>
            </w:r>
          </w:p>
          <w:p w14:paraId="55E0E6C1" w14:textId="77777777" w:rsidR="00066661" w:rsidRDefault="00066661" w:rsidP="00066661">
            <w:pPr>
              <w:rPr>
                <w:rFonts w:ascii="Times New Roman" w:eastAsia="Times New Roman" w:hAnsi="Times New Roman" w:cs="Times New Roman"/>
                <w:sz w:val="24"/>
                <w:szCs w:val="24"/>
              </w:rPr>
            </w:pPr>
          </w:p>
          <w:p w14:paraId="300165C9" w14:textId="77777777" w:rsidR="00066661" w:rsidRDefault="00066661" w:rsidP="00066661">
            <w:pPr>
              <w:rPr>
                <w:rFonts w:ascii="Times New Roman" w:eastAsia="Times New Roman" w:hAnsi="Times New Roman" w:cs="Times New Roman"/>
                <w:sz w:val="24"/>
                <w:szCs w:val="24"/>
              </w:rPr>
            </w:pPr>
            <w:r w:rsidRPr="006F36CC">
              <w:rPr>
                <w:rFonts w:ascii="Times New Roman" w:eastAsia="Times New Roman" w:hAnsi="Times New Roman" w:cs="Times New Roman"/>
                <w:sz w:val="24"/>
                <w:szCs w:val="24"/>
              </w:rPr>
              <w:t>Fantasy Manikin</w:t>
            </w:r>
          </w:p>
          <w:p w14:paraId="40AAAA88" w14:textId="77777777" w:rsidR="00066661" w:rsidRPr="006F36CC" w:rsidRDefault="00066661" w:rsidP="00066661">
            <w:pPr>
              <w:rPr>
                <w:rFonts w:ascii="Times New Roman" w:eastAsia="Times New Roman" w:hAnsi="Times New Roman" w:cs="Times New Roman"/>
                <w:sz w:val="24"/>
                <w:szCs w:val="24"/>
              </w:rPr>
            </w:pPr>
          </w:p>
          <w:p w14:paraId="44207707" w14:textId="6E5D0D6D" w:rsidR="00066661" w:rsidRPr="00066661" w:rsidRDefault="00066661" w:rsidP="00066661">
            <w:pPr>
              <w:rPr>
                <w:rFonts w:ascii="Times New Roman" w:eastAsia="Times New Roman" w:hAnsi="Times New Roman" w:cs="Times New Roman"/>
                <w:sz w:val="24"/>
                <w:szCs w:val="24"/>
              </w:rPr>
            </w:pPr>
            <w:r w:rsidRPr="006F36CC">
              <w:rPr>
                <w:rFonts w:ascii="Times New Roman" w:eastAsia="Times New Roman" w:hAnsi="Times New Roman" w:cs="Times New Roman"/>
                <w:sz w:val="24"/>
                <w:szCs w:val="24"/>
              </w:rPr>
              <w:t xml:space="preserve">Total </w:t>
            </w:r>
            <w:r>
              <w:rPr>
                <w:rFonts w:ascii="Times New Roman" w:eastAsia="Times New Roman" w:hAnsi="Times New Roman" w:cs="Times New Roman"/>
                <w:sz w:val="24"/>
                <w:szCs w:val="24"/>
              </w:rPr>
              <w:t>F</w:t>
            </w:r>
            <w:r w:rsidRPr="006F36CC">
              <w:rPr>
                <w:rFonts w:ascii="Times New Roman" w:eastAsia="Times New Roman" w:hAnsi="Times New Roman" w:cs="Times New Roman"/>
                <w:sz w:val="24"/>
                <w:szCs w:val="24"/>
              </w:rPr>
              <w:t>antasy Look</w:t>
            </w:r>
          </w:p>
        </w:tc>
      </w:tr>
      <w:tr w:rsidR="00066661" w:rsidRPr="009C4A1C" w14:paraId="76429A34" w14:textId="2C8318D7" w:rsidTr="005C53DD">
        <w:trPr>
          <w:gridAfter w:val="1"/>
          <w:wAfter w:w="49" w:type="pct"/>
        </w:trPr>
        <w:tc>
          <w:tcPr>
            <w:tcW w:w="168" w:type="pct"/>
            <w:shd w:val="clear" w:color="auto" w:fill="FFFFFF" w:themeFill="background1"/>
          </w:tcPr>
          <w:p w14:paraId="253D28CB" w14:textId="6567537A"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98</w:t>
            </w:r>
          </w:p>
        </w:tc>
        <w:tc>
          <w:tcPr>
            <w:tcW w:w="620" w:type="pct"/>
            <w:shd w:val="clear" w:color="auto" w:fill="FFFFFF" w:themeFill="background1"/>
            <w:tcMar>
              <w:top w:w="43" w:type="dxa"/>
              <w:left w:w="115" w:type="dxa"/>
              <w:bottom w:w="43" w:type="dxa"/>
              <w:right w:w="115" w:type="dxa"/>
            </w:tcMar>
          </w:tcPr>
          <w:p w14:paraId="3652C98B" w14:textId="47FA536D" w:rsidR="00066661" w:rsidRPr="00585017"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Educate</w:t>
            </w:r>
            <w:r w:rsidRPr="00F42C3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w:t>
            </w:r>
            <w:r w:rsidRPr="00F42C37">
              <w:rPr>
                <w:rFonts w:ascii="Times New Roman" w:eastAsia="Times New Roman" w:hAnsi="Times New Roman" w:cs="Times New Roman"/>
                <w:sz w:val="24"/>
                <w:szCs w:val="24"/>
              </w:rPr>
              <w:t xml:space="preserve">client in selecting or caring for hair enhancements. </w:t>
            </w:r>
          </w:p>
        </w:tc>
        <w:tc>
          <w:tcPr>
            <w:tcW w:w="1115" w:type="pct"/>
            <w:gridSpan w:val="2"/>
          </w:tcPr>
          <w:p w14:paraId="210AA327" w14:textId="695F49D9"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Education</w:t>
            </w:r>
            <w:r w:rsidRPr="00502A17">
              <w:rPr>
                <w:rFonts w:ascii="Times New Roman" w:eastAsia="Times New Roman" w:hAnsi="Times New Roman" w:cs="Times New Roman"/>
                <w:sz w:val="24"/>
                <w:szCs w:val="24"/>
              </w:rPr>
              <w:t xml:space="preserve"> should include helping the client select </w:t>
            </w:r>
            <w:r>
              <w:rPr>
                <w:rFonts w:ascii="Times New Roman" w:eastAsia="Times New Roman" w:hAnsi="Times New Roman" w:cs="Times New Roman"/>
                <w:sz w:val="24"/>
                <w:szCs w:val="24"/>
              </w:rPr>
              <w:t>a</w:t>
            </w:r>
            <w:r w:rsidRPr="00502A17">
              <w:rPr>
                <w:rFonts w:ascii="Times New Roman" w:eastAsia="Times New Roman" w:hAnsi="Times New Roman" w:cs="Times New Roman"/>
                <w:sz w:val="24"/>
                <w:szCs w:val="24"/>
              </w:rPr>
              <w:t xml:space="preserve"> wig or hairpiece.</w:t>
            </w:r>
          </w:p>
        </w:tc>
        <w:tc>
          <w:tcPr>
            <w:tcW w:w="1150" w:type="pct"/>
            <w:gridSpan w:val="3"/>
          </w:tcPr>
          <w:p w14:paraId="07A0EE17"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43DA9D2E" w14:textId="77777777" w:rsidR="00066661" w:rsidRPr="00502A17" w:rsidRDefault="00066661" w:rsidP="00066661">
            <w:pPr>
              <w:numPr>
                <w:ilvl w:val="0"/>
                <w:numId w:val="45"/>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What is the difference between a wig and a hairpiece?</w:t>
            </w:r>
          </w:p>
          <w:p w14:paraId="34CCC9B9" w14:textId="77777777" w:rsidR="00066661" w:rsidRPr="00502A17" w:rsidRDefault="00066661" w:rsidP="00066661">
            <w:pPr>
              <w:numPr>
                <w:ilvl w:val="0"/>
                <w:numId w:val="45"/>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When should a wig be chosen?</w:t>
            </w:r>
          </w:p>
          <w:p w14:paraId="2F639A25" w14:textId="77777777" w:rsidR="00066661" w:rsidRPr="00502A17" w:rsidRDefault="00066661" w:rsidP="00066661">
            <w:pPr>
              <w:numPr>
                <w:ilvl w:val="0"/>
                <w:numId w:val="45"/>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When should a hairpiece be chosen?</w:t>
            </w:r>
          </w:p>
          <w:p w14:paraId="1B1D526A" w14:textId="77777777" w:rsidR="00066661" w:rsidRPr="00502A17" w:rsidRDefault="00066661" w:rsidP="00066661">
            <w:pPr>
              <w:numPr>
                <w:ilvl w:val="0"/>
                <w:numId w:val="45"/>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 xml:space="preserve">What factors will aid the client in the selection of </w:t>
            </w:r>
            <w:r>
              <w:rPr>
                <w:rFonts w:ascii="Times New Roman" w:eastAsia="Times New Roman" w:hAnsi="Times New Roman" w:cs="Times New Roman"/>
                <w:sz w:val="24"/>
                <w:szCs w:val="24"/>
              </w:rPr>
              <w:t>a</w:t>
            </w:r>
            <w:r w:rsidRPr="00502A17">
              <w:rPr>
                <w:rFonts w:ascii="Times New Roman" w:eastAsia="Times New Roman" w:hAnsi="Times New Roman" w:cs="Times New Roman"/>
                <w:sz w:val="24"/>
                <w:szCs w:val="24"/>
              </w:rPr>
              <w:t xml:space="preserve"> hairpiece?</w:t>
            </w:r>
          </w:p>
          <w:p w14:paraId="4EEF5F3C" w14:textId="77777777" w:rsidR="00066661" w:rsidRPr="00502A17" w:rsidRDefault="00066661" w:rsidP="00066661">
            <w:pPr>
              <w:numPr>
                <w:ilvl w:val="0"/>
                <w:numId w:val="45"/>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What types of wigs are available to clients?</w:t>
            </w:r>
          </w:p>
          <w:p w14:paraId="50255983" w14:textId="77777777" w:rsidR="00066661" w:rsidRPr="00502A17" w:rsidRDefault="00066661" w:rsidP="00066661">
            <w:pPr>
              <w:numPr>
                <w:ilvl w:val="0"/>
                <w:numId w:val="45"/>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What types of hairpieces are available to clients?</w:t>
            </w:r>
          </w:p>
          <w:p w14:paraId="3021D7DA"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p>
        </w:tc>
        <w:tc>
          <w:tcPr>
            <w:tcW w:w="626" w:type="pct"/>
          </w:tcPr>
          <w:p w14:paraId="1D628104" w14:textId="43E7D2D4" w:rsidR="00066661" w:rsidRPr="00450079" w:rsidRDefault="00066661" w:rsidP="00066661">
            <w:pPr>
              <w:rPr>
                <w:rFonts w:ascii="Times New Roman" w:eastAsia="Times New Roman" w:hAnsi="Times New Roman" w:cs="Times New Roman"/>
                <w:sz w:val="24"/>
                <w:szCs w:val="24"/>
              </w:rPr>
            </w:pPr>
            <w:r w:rsidRPr="00450079">
              <w:rPr>
                <w:rFonts w:ascii="Times New Roman" w:eastAsia="Times New Roman" w:hAnsi="Times New Roman" w:cs="Times New Roman"/>
                <w:sz w:val="24"/>
                <w:szCs w:val="24"/>
              </w:rPr>
              <w:t>English: 11.RV,</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11.C, 11.LU,</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12.RV, 12.C,</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12.LU</w:t>
            </w:r>
          </w:p>
        </w:tc>
        <w:tc>
          <w:tcPr>
            <w:tcW w:w="697" w:type="pct"/>
            <w:gridSpan w:val="3"/>
          </w:tcPr>
          <w:p w14:paraId="2F8FD97F" w14:textId="77777777" w:rsidR="00066661" w:rsidRDefault="00066661" w:rsidP="00066661">
            <w:pPr>
              <w:pStyle w:val="ListParagraph"/>
              <w:numPr>
                <w:ilvl w:val="1"/>
                <w:numId w:val="206"/>
              </w:numPr>
              <w:ind w:hanging="25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3C97A5BE" w14:textId="77777777" w:rsidR="00066661" w:rsidRDefault="00066661" w:rsidP="00066661">
            <w:pPr>
              <w:pStyle w:val="ListParagraph"/>
              <w:numPr>
                <w:ilvl w:val="1"/>
                <w:numId w:val="206"/>
              </w:numPr>
              <w:ind w:left="504"/>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20BE443D" w14:textId="77777777" w:rsidR="00066661" w:rsidRPr="009D6373" w:rsidRDefault="00066661" w:rsidP="00066661">
            <w:pPr>
              <w:pStyle w:val="sectbi"/>
              <w:spacing w:before="0" w:beforeAutospacing="0" w:after="0" w:afterAutospacing="0"/>
              <w:ind w:left="504" w:hanging="360"/>
              <w:textAlignment w:val="baseline"/>
              <w:rPr>
                <w:color w:val="444444"/>
              </w:rPr>
            </w:pPr>
            <w:r w:rsidRPr="009D6373">
              <w:rPr>
                <w:color w:val="444444"/>
              </w:rPr>
              <w:t>10. Wigs, hair pieces, and related theory</w:t>
            </w:r>
          </w:p>
          <w:p w14:paraId="3E4CA650" w14:textId="77777777" w:rsidR="00066661" w:rsidRPr="009D6373" w:rsidRDefault="00066661" w:rsidP="00066661">
            <w:pPr>
              <w:pStyle w:val="sectbi2"/>
              <w:spacing w:before="0" w:beforeAutospacing="0" w:after="0" w:afterAutospacing="0"/>
              <w:ind w:left="504"/>
              <w:textAlignment w:val="baseline"/>
              <w:rPr>
                <w:color w:val="444444"/>
              </w:rPr>
            </w:pPr>
            <w:r w:rsidRPr="009D6373">
              <w:rPr>
                <w:color w:val="444444"/>
              </w:rPr>
              <w:t>a. Types</w:t>
            </w:r>
          </w:p>
          <w:p w14:paraId="1D950FD9" w14:textId="77777777" w:rsidR="00066661" w:rsidRDefault="00066661" w:rsidP="00066661">
            <w:pPr>
              <w:pStyle w:val="sectbi2"/>
              <w:spacing w:before="0" w:beforeAutospacing="0" w:after="0" w:afterAutospacing="0"/>
              <w:ind w:left="504"/>
              <w:textAlignment w:val="baseline"/>
              <w:rPr>
                <w:color w:val="444444"/>
              </w:rPr>
            </w:pPr>
            <w:r w:rsidRPr="009D6373">
              <w:rPr>
                <w:color w:val="444444"/>
              </w:rPr>
              <w:t>b. Procedures</w:t>
            </w:r>
          </w:p>
          <w:p w14:paraId="7A8DC7ED" w14:textId="77777777" w:rsidR="00066661" w:rsidRDefault="00066661" w:rsidP="00066661">
            <w:pPr>
              <w:pStyle w:val="sectbi2"/>
              <w:spacing w:before="0" w:beforeAutospacing="0" w:after="0" w:afterAutospacing="0"/>
              <w:ind w:left="500"/>
              <w:textAlignment w:val="baseline"/>
              <w:rPr>
                <w:color w:val="444444"/>
              </w:rPr>
            </w:pPr>
          </w:p>
          <w:p w14:paraId="2C3BD5F8" w14:textId="77777777" w:rsidR="00066661" w:rsidRPr="002C696F" w:rsidRDefault="00066661" w:rsidP="00066661">
            <w:pPr>
              <w:pStyle w:val="sectbi2"/>
              <w:numPr>
                <w:ilvl w:val="0"/>
                <w:numId w:val="203"/>
              </w:numPr>
              <w:spacing w:before="0" w:beforeAutospacing="0" w:after="0" w:afterAutospacing="0"/>
              <w:textAlignment w:val="baseline"/>
            </w:pPr>
            <w:r w:rsidRPr="002C696F">
              <w:rPr>
                <w:color w:val="444444"/>
              </w:rPr>
              <w:t xml:space="preserve">Exam </w:t>
            </w:r>
            <w:r>
              <w:rPr>
                <w:color w:val="444444"/>
              </w:rPr>
              <w:t xml:space="preserve">Domains </w:t>
            </w:r>
            <w:r>
              <w:t>I.A, I.B, I.C, II.A, II.B, II.C, II.D, and II.E</w:t>
            </w:r>
          </w:p>
          <w:p w14:paraId="66FC407B" w14:textId="77777777" w:rsidR="00066661" w:rsidRPr="000D6BD5" w:rsidRDefault="00066661" w:rsidP="00066661">
            <w:pPr>
              <w:rPr>
                <w:rFonts w:ascii="Times New Roman" w:eastAsia="Times New Roman" w:hAnsi="Times New Roman" w:cs="Times New Roman"/>
                <w:sz w:val="24"/>
                <w:szCs w:val="24"/>
              </w:rPr>
            </w:pPr>
          </w:p>
        </w:tc>
        <w:tc>
          <w:tcPr>
            <w:tcW w:w="575" w:type="pct"/>
          </w:tcPr>
          <w:p w14:paraId="3C5CCD04" w14:textId="019C6928"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Job Demo A</w:t>
            </w:r>
          </w:p>
        </w:tc>
      </w:tr>
      <w:tr w:rsidR="00066661" w:rsidRPr="009C4A1C" w14:paraId="368FA03D" w14:textId="4F31F548" w:rsidTr="005C53DD">
        <w:trPr>
          <w:gridAfter w:val="1"/>
          <w:wAfter w:w="49" w:type="pct"/>
        </w:trPr>
        <w:tc>
          <w:tcPr>
            <w:tcW w:w="168" w:type="pct"/>
            <w:shd w:val="clear" w:color="auto" w:fill="FFFFFF" w:themeFill="background1"/>
          </w:tcPr>
          <w:p w14:paraId="055F94B2" w14:textId="049FBEF2"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99</w:t>
            </w:r>
          </w:p>
        </w:tc>
        <w:tc>
          <w:tcPr>
            <w:tcW w:w="620" w:type="pct"/>
            <w:shd w:val="clear" w:color="auto" w:fill="FFFFFF" w:themeFill="background1"/>
            <w:tcMar>
              <w:top w:w="43" w:type="dxa"/>
              <w:left w:w="115" w:type="dxa"/>
              <w:bottom w:w="43" w:type="dxa"/>
              <w:right w:w="115" w:type="dxa"/>
            </w:tcMar>
          </w:tcPr>
          <w:p w14:paraId="3ED81A66" w14:textId="7F6CF2E5" w:rsidR="00066661" w:rsidRPr="00585017" w:rsidRDefault="00066661" w:rsidP="00066661">
            <w:pPr>
              <w:rPr>
                <w:rFonts w:ascii="Times New Roman" w:eastAsia="Times New Roman" w:hAnsi="Times New Roman" w:cs="Times New Roman"/>
                <w:sz w:val="24"/>
                <w:szCs w:val="24"/>
              </w:rPr>
            </w:pPr>
            <w:r w:rsidRPr="00F42C37">
              <w:rPr>
                <w:rFonts w:ascii="Times New Roman" w:eastAsia="Times New Roman" w:hAnsi="Times New Roman" w:cs="Times New Roman"/>
                <w:sz w:val="24"/>
                <w:szCs w:val="24"/>
              </w:rPr>
              <w:t xml:space="preserve">Demonstrate how to order a custom-made wig or hairpiece. </w:t>
            </w:r>
          </w:p>
        </w:tc>
        <w:tc>
          <w:tcPr>
            <w:tcW w:w="1115" w:type="pct"/>
            <w:gridSpan w:val="2"/>
          </w:tcPr>
          <w:p w14:paraId="03799B91" w14:textId="11AF491C"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 xml:space="preserve">Demonstration should ensure </w:t>
            </w:r>
            <w:r>
              <w:rPr>
                <w:rFonts w:ascii="Times New Roman" w:eastAsia="Times New Roman" w:hAnsi="Times New Roman" w:cs="Times New Roman"/>
                <w:sz w:val="24"/>
                <w:szCs w:val="24"/>
              </w:rPr>
              <w:t xml:space="preserve">that </w:t>
            </w:r>
            <w:r w:rsidRPr="00502A17">
              <w:rPr>
                <w:rFonts w:ascii="Times New Roman" w:eastAsia="Times New Roman" w:hAnsi="Times New Roman" w:cs="Times New Roman"/>
                <w:sz w:val="24"/>
                <w:szCs w:val="24"/>
              </w:rPr>
              <w:t>the custom-made wig is accurately measured and designed to meet the needs of the individual client before it is ordered.</w:t>
            </w:r>
          </w:p>
        </w:tc>
        <w:tc>
          <w:tcPr>
            <w:tcW w:w="1150" w:type="pct"/>
            <w:gridSpan w:val="3"/>
          </w:tcPr>
          <w:p w14:paraId="0C946BDA"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34FA31E9" w14:textId="77777777" w:rsidR="00066661" w:rsidRPr="00502A17" w:rsidRDefault="00066661" w:rsidP="00066661">
            <w:pPr>
              <w:numPr>
                <w:ilvl w:val="0"/>
                <w:numId w:val="46"/>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What is a custom-made wig?</w:t>
            </w:r>
          </w:p>
          <w:p w14:paraId="7D597575" w14:textId="77777777" w:rsidR="00066661" w:rsidRPr="00502A17" w:rsidRDefault="00066661" w:rsidP="00066661">
            <w:pPr>
              <w:numPr>
                <w:ilvl w:val="0"/>
                <w:numId w:val="46"/>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What area of the client's head should be measured?</w:t>
            </w:r>
          </w:p>
          <w:p w14:paraId="6BFC0416" w14:textId="77777777" w:rsidR="00066661" w:rsidRPr="00502A17" w:rsidRDefault="00066661" w:rsidP="00066661">
            <w:pPr>
              <w:numPr>
                <w:ilvl w:val="0"/>
                <w:numId w:val="46"/>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What are the two basic types of wigs?</w:t>
            </w:r>
          </w:p>
          <w:p w14:paraId="3E35A020" w14:textId="77777777" w:rsidR="00066661" w:rsidRPr="00502A17" w:rsidRDefault="00066661" w:rsidP="00066661">
            <w:pPr>
              <w:numPr>
                <w:ilvl w:val="0"/>
                <w:numId w:val="46"/>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What determines the type of wig that should be ordered for the client?</w:t>
            </w:r>
          </w:p>
          <w:p w14:paraId="6B51BB5A"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p>
        </w:tc>
        <w:tc>
          <w:tcPr>
            <w:tcW w:w="626" w:type="pct"/>
          </w:tcPr>
          <w:p w14:paraId="398D55F2" w14:textId="2A4CC744" w:rsidR="00066661" w:rsidRPr="00450079" w:rsidRDefault="00066661" w:rsidP="00066661">
            <w:pPr>
              <w:rPr>
                <w:rFonts w:ascii="Times New Roman" w:eastAsia="Times New Roman" w:hAnsi="Times New Roman" w:cs="Times New Roman"/>
                <w:sz w:val="24"/>
                <w:szCs w:val="24"/>
              </w:rPr>
            </w:pPr>
            <w:r w:rsidRPr="00450079">
              <w:rPr>
                <w:rFonts w:ascii="Times New Roman" w:eastAsia="Times New Roman" w:hAnsi="Times New Roman" w:cs="Times New Roman"/>
                <w:sz w:val="24"/>
                <w:szCs w:val="24"/>
              </w:rPr>
              <w:t>English: 11.RV,</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11.C, 11.LU,</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12.RV, 12.C,</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12.LU</w:t>
            </w:r>
          </w:p>
        </w:tc>
        <w:tc>
          <w:tcPr>
            <w:tcW w:w="697" w:type="pct"/>
            <w:gridSpan w:val="3"/>
          </w:tcPr>
          <w:p w14:paraId="5E8534CC" w14:textId="77777777" w:rsidR="00066661" w:rsidRDefault="00066661" w:rsidP="00066661">
            <w:pPr>
              <w:pStyle w:val="ListParagraph"/>
              <w:numPr>
                <w:ilvl w:val="1"/>
                <w:numId w:val="207"/>
              </w:numPr>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37475FAF" w14:textId="77777777" w:rsidR="00066661" w:rsidRDefault="00066661" w:rsidP="00066661">
            <w:pPr>
              <w:pStyle w:val="ListParagraph"/>
              <w:numPr>
                <w:ilvl w:val="1"/>
                <w:numId w:val="207"/>
              </w:numPr>
              <w:ind w:left="504"/>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482E93CA" w14:textId="77777777" w:rsidR="00066661" w:rsidRPr="009D6373" w:rsidRDefault="00066661" w:rsidP="00066661">
            <w:pPr>
              <w:pStyle w:val="sectbi"/>
              <w:spacing w:before="0" w:beforeAutospacing="0" w:after="0" w:afterAutospacing="0"/>
              <w:ind w:left="504" w:hanging="360"/>
              <w:textAlignment w:val="baseline"/>
              <w:rPr>
                <w:color w:val="444444"/>
              </w:rPr>
            </w:pPr>
            <w:r w:rsidRPr="009D6373">
              <w:rPr>
                <w:color w:val="444444"/>
              </w:rPr>
              <w:t>10. Wigs, hair pieces, and related theory</w:t>
            </w:r>
          </w:p>
          <w:p w14:paraId="3DE896B5" w14:textId="77777777" w:rsidR="00066661" w:rsidRPr="009D6373" w:rsidRDefault="00066661" w:rsidP="00066661">
            <w:pPr>
              <w:pStyle w:val="sectbi2"/>
              <w:spacing w:before="0" w:beforeAutospacing="0" w:after="0" w:afterAutospacing="0"/>
              <w:ind w:left="504"/>
              <w:textAlignment w:val="baseline"/>
              <w:rPr>
                <w:color w:val="444444"/>
              </w:rPr>
            </w:pPr>
            <w:r w:rsidRPr="009D6373">
              <w:rPr>
                <w:color w:val="444444"/>
              </w:rPr>
              <w:t>a. Types</w:t>
            </w:r>
          </w:p>
          <w:p w14:paraId="1EEA6DEE" w14:textId="77777777" w:rsidR="00066661" w:rsidRDefault="00066661" w:rsidP="00066661">
            <w:pPr>
              <w:pStyle w:val="sectbi2"/>
              <w:spacing w:before="0" w:beforeAutospacing="0" w:after="0" w:afterAutospacing="0"/>
              <w:ind w:left="504"/>
              <w:textAlignment w:val="baseline"/>
              <w:rPr>
                <w:color w:val="444444"/>
              </w:rPr>
            </w:pPr>
            <w:r w:rsidRPr="009D6373">
              <w:rPr>
                <w:color w:val="444444"/>
              </w:rPr>
              <w:t>b. Procedures</w:t>
            </w:r>
          </w:p>
          <w:p w14:paraId="22880493" w14:textId="77777777" w:rsidR="00066661" w:rsidRDefault="00066661" w:rsidP="00066661">
            <w:pPr>
              <w:pStyle w:val="sectbi2"/>
              <w:spacing w:before="0" w:beforeAutospacing="0" w:after="0" w:afterAutospacing="0"/>
              <w:ind w:left="500"/>
              <w:textAlignment w:val="baseline"/>
              <w:rPr>
                <w:color w:val="444444"/>
              </w:rPr>
            </w:pPr>
          </w:p>
          <w:p w14:paraId="57244F52" w14:textId="77777777" w:rsidR="00066661" w:rsidRPr="002C696F" w:rsidRDefault="00066661" w:rsidP="00066661">
            <w:pPr>
              <w:pStyle w:val="sectbi2"/>
              <w:numPr>
                <w:ilvl w:val="0"/>
                <w:numId w:val="203"/>
              </w:numPr>
              <w:spacing w:before="0" w:beforeAutospacing="0" w:after="0" w:afterAutospacing="0"/>
              <w:textAlignment w:val="baseline"/>
            </w:pPr>
            <w:r w:rsidRPr="002C696F">
              <w:rPr>
                <w:color w:val="444444"/>
              </w:rPr>
              <w:t xml:space="preserve">Exam </w:t>
            </w:r>
            <w:r>
              <w:rPr>
                <w:color w:val="444444"/>
              </w:rPr>
              <w:t xml:space="preserve">Domains </w:t>
            </w:r>
            <w:r>
              <w:t>I.A, I.B, I.C, II.A, II.B, II.C, II.D, and II.E</w:t>
            </w:r>
          </w:p>
          <w:p w14:paraId="7E26EE44" w14:textId="77777777" w:rsidR="00066661" w:rsidRPr="000D6BD5" w:rsidRDefault="00066661" w:rsidP="00066661">
            <w:pPr>
              <w:rPr>
                <w:rFonts w:ascii="Times New Roman" w:eastAsia="Times New Roman" w:hAnsi="Times New Roman" w:cs="Times New Roman"/>
                <w:sz w:val="24"/>
                <w:szCs w:val="24"/>
              </w:rPr>
            </w:pPr>
          </w:p>
        </w:tc>
        <w:tc>
          <w:tcPr>
            <w:tcW w:w="575" w:type="pct"/>
          </w:tcPr>
          <w:p w14:paraId="4A9BBB66" w14:textId="1C3773C3"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Job Demo A</w:t>
            </w:r>
          </w:p>
        </w:tc>
      </w:tr>
      <w:tr w:rsidR="00066661" w:rsidRPr="009C4A1C" w14:paraId="51F46F04" w14:textId="537115A4" w:rsidTr="005C53DD">
        <w:trPr>
          <w:gridAfter w:val="1"/>
          <w:wAfter w:w="49" w:type="pct"/>
        </w:trPr>
        <w:tc>
          <w:tcPr>
            <w:tcW w:w="168" w:type="pct"/>
            <w:shd w:val="clear" w:color="auto" w:fill="D0CECE" w:themeFill="background2" w:themeFillShade="E6"/>
          </w:tcPr>
          <w:p w14:paraId="4830968F" w14:textId="77777777" w:rsidR="00066661" w:rsidRDefault="00066661" w:rsidP="00066661">
            <w:pPr>
              <w:rPr>
                <w:rFonts w:ascii="Times New Roman" w:eastAsia="Times New Roman" w:hAnsi="Times New Roman" w:cs="Times New Roman"/>
                <w:sz w:val="24"/>
                <w:szCs w:val="24"/>
              </w:rPr>
            </w:pPr>
          </w:p>
        </w:tc>
        <w:tc>
          <w:tcPr>
            <w:tcW w:w="620" w:type="pct"/>
            <w:shd w:val="clear" w:color="auto" w:fill="D0CECE" w:themeFill="background2" w:themeFillShade="E6"/>
            <w:tcMar>
              <w:top w:w="43" w:type="dxa"/>
              <w:left w:w="115" w:type="dxa"/>
              <w:bottom w:w="43" w:type="dxa"/>
              <w:right w:w="115" w:type="dxa"/>
            </w:tcMar>
            <w:vAlign w:val="center"/>
          </w:tcPr>
          <w:p w14:paraId="0B0CC2A5" w14:textId="35F25C9E" w:rsidR="00066661" w:rsidRPr="00585017" w:rsidRDefault="00066661" w:rsidP="00066661">
            <w:pPr>
              <w:rPr>
                <w:rFonts w:ascii="Times New Roman" w:eastAsia="Times New Roman" w:hAnsi="Times New Roman" w:cs="Times New Roman"/>
                <w:sz w:val="24"/>
                <w:szCs w:val="24"/>
              </w:rPr>
            </w:pPr>
            <w:r w:rsidRPr="001304BB">
              <w:rPr>
                <w:rFonts w:ascii="Times New Roman" w:eastAsia="Times New Roman" w:hAnsi="Times New Roman" w:cs="Times New Roman"/>
                <w:b/>
                <w:bCs/>
                <w:sz w:val="24"/>
                <w:szCs w:val="24"/>
              </w:rPr>
              <w:t>Caring for Skin, Hands, and Feet</w:t>
            </w:r>
          </w:p>
        </w:tc>
        <w:tc>
          <w:tcPr>
            <w:tcW w:w="1115" w:type="pct"/>
            <w:gridSpan w:val="2"/>
            <w:shd w:val="clear" w:color="auto" w:fill="D0CECE" w:themeFill="background2" w:themeFillShade="E6"/>
          </w:tcPr>
          <w:p w14:paraId="0393ED7E" w14:textId="77777777"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p>
        </w:tc>
        <w:tc>
          <w:tcPr>
            <w:tcW w:w="1150" w:type="pct"/>
            <w:gridSpan w:val="3"/>
            <w:shd w:val="clear" w:color="auto" w:fill="D0CECE" w:themeFill="background2" w:themeFillShade="E6"/>
            <w:vAlign w:val="center"/>
          </w:tcPr>
          <w:p w14:paraId="5D0A9B11"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p>
        </w:tc>
        <w:tc>
          <w:tcPr>
            <w:tcW w:w="626" w:type="pct"/>
            <w:shd w:val="clear" w:color="auto" w:fill="D0CECE" w:themeFill="background2" w:themeFillShade="E6"/>
          </w:tcPr>
          <w:p w14:paraId="7AEBC007" w14:textId="77777777" w:rsidR="00066661" w:rsidRPr="00450079" w:rsidRDefault="00066661" w:rsidP="00066661">
            <w:pPr>
              <w:rPr>
                <w:rFonts w:ascii="Times New Roman" w:eastAsia="Times New Roman" w:hAnsi="Times New Roman" w:cs="Times New Roman"/>
                <w:sz w:val="24"/>
                <w:szCs w:val="24"/>
              </w:rPr>
            </w:pPr>
          </w:p>
        </w:tc>
        <w:tc>
          <w:tcPr>
            <w:tcW w:w="697" w:type="pct"/>
            <w:gridSpan w:val="3"/>
            <w:shd w:val="clear" w:color="auto" w:fill="D0CECE" w:themeFill="background2" w:themeFillShade="E6"/>
          </w:tcPr>
          <w:p w14:paraId="4132B91D" w14:textId="77777777" w:rsidR="00066661" w:rsidRPr="000D6BD5" w:rsidRDefault="00066661" w:rsidP="00066661">
            <w:pPr>
              <w:rPr>
                <w:rFonts w:ascii="Times New Roman" w:eastAsia="Times New Roman" w:hAnsi="Times New Roman" w:cs="Times New Roman"/>
                <w:sz w:val="24"/>
                <w:szCs w:val="24"/>
              </w:rPr>
            </w:pPr>
          </w:p>
        </w:tc>
        <w:tc>
          <w:tcPr>
            <w:tcW w:w="575" w:type="pct"/>
            <w:shd w:val="clear" w:color="auto" w:fill="D0CECE" w:themeFill="background2" w:themeFillShade="E6"/>
          </w:tcPr>
          <w:p w14:paraId="34580966" w14:textId="77777777" w:rsidR="00066661" w:rsidRPr="000D6BD5" w:rsidRDefault="00066661" w:rsidP="00066661">
            <w:pPr>
              <w:rPr>
                <w:rFonts w:ascii="Times New Roman" w:eastAsia="Times New Roman" w:hAnsi="Times New Roman" w:cs="Times New Roman"/>
                <w:sz w:val="24"/>
                <w:szCs w:val="24"/>
              </w:rPr>
            </w:pPr>
          </w:p>
        </w:tc>
      </w:tr>
      <w:tr w:rsidR="00066661" w:rsidRPr="009C4A1C" w14:paraId="7B2E6AB8" w14:textId="306D5936" w:rsidTr="005C53DD">
        <w:trPr>
          <w:gridAfter w:val="1"/>
          <w:wAfter w:w="49" w:type="pct"/>
        </w:trPr>
        <w:tc>
          <w:tcPr>
            <w:tcW w:w="168" w:type="pct"/>
            <w:shd w:val="clear" w:color="auto" w:fill="FFFFFF" w:themeFill="background1"/>
          </w:tcPr>
          <w:p w14:paraId="509C2443" w14:textId="133ECB66"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620" w:type="pct"/>
            <w:shd w:val="clear" w:color="auto" w:fill="FFFFFF" w:themeFill="background1"/>
            <w:tcMar>
              <w:top w:w="43" w:type="dxa"/>
              <w:left w:w="115" w:type="dxa"/>
              <w:bottom w:w="43" w:type="dxa"/>
              <w:right w:w="115" w:type="dxa"/>
            </w:tcMar>
          </w:tcPr>
          <w:p w14:paraId="1128067E" w14:textId="6B0DB1DD" w:rsidR="00066661" w:rsidRPr="001304BB" w:rsidRDefault="00066661" w:rsidP="00066661">
            <w:pPr>
              <w:rPr>
                <w:rFonts w:ascii="Times New Roman" w:eastAsia="Times New Roman" w:hAnsi="Times New Roman" w:cs="Times New Roman"/>
                <w:b/>
                <w:bCs/>
                <w:sz w:val="24"/>
                <w:szCs w:val="24"/>
              </w:rPr>
            </w:pPr>
            <w:r w:rsidRPr="00F42C37">
              <w:rPr>
                <w:rFonts w:ascii="Times New Roman" w:eastAsia="Times New Roman" w:hAnsi="Times New Roman" w:cs="Times New Roman"/>
                <w:sz w:val="24"/>
                <w:szCs w:val="24"/>
              </w:rPr>
              <w:t>Demonstrate safety practices</w:t>
            </w:r>
            <w:r>
              <w:rPr>
                <w:rFonts w:ascii="Times New Roman" w:eastAsia="Times New Roman" w:hAnsi="Times New Roman" w:cs="Times New Roman"/>
                <w:sz w:val="24"/>
                <w:szCs w:val="24"/>
              </w:rPr>
              <w:t>.</w:t>
            </w:r>
          </w:p>
        </w:tc>
        <w:tc>
          <w:tcPr>
            <w:tcW w:w="1115" w:type="pct"/>
            <w:gridSpan w:val="2"/>
          </w:tcPr>
          <w:p w14:paraId="299AAE2E" w14:textId="77777777" w:rsidR="00066661" w:rsidRPr="0081046D" w:rsidRDefault="00066661" w:rsidP="00066661">
            <w:p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Demonstration should include</w:t>
            </w:r>
          </w:p>
          <w:p w14:paraId="2E18E797" w14:textId="77777777" w:rsidR="00066661" w:rsidRPr="0081046D" w:rsidRDefault="00066661" w:rsidP="00066661">
            <w:pPr>
              <w:numPr>
                <w:ilvl w:val="0"/>
                <w:numId w:val="47"/>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cleaning hands before and after every service</w:t>
            </w:r>
          </w:p>
          <w:p w14:paraId="0C794D45" w14:textId="77777777" w:rsidR="00066661" w:rsidRPr="0081046D" w:rsidRDefault="00066661" w:rsidP="00066661">
            <w:pPr>
              <w:numPr>
                <w:ilvl w:val="0"/>
                <w:numId w:val="47"/>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examining skin, hands, and feet for abrasions, disorders, and diseases</w:t>
            </w:r>
          </w:p>
          <w:p w14:paraId="24961980" w14:textId="77777777" w:rsidR="00066661" w:rsidRPr="0081046D" w:rsidRDefault="00066661" w:rsidP="00066661">
            <w:pPr>
              <w:numPr>
                <w:ilvl w:val="0"/>
                <w:numId w:val="47"/>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suggesting medical treatment if</w:t>
            </w:r>
            <w:r>
              <w:rPr>
                <w:rFonts w:ascii="Times New Roman" w:eastAsia="Times New Roman" w:hAnsi="Times New Roman" w:cs="Times New Roman"/>
                <w:sz w:val="24"/>
                <w:szCs w:val="24"/>
              </w:rPr>
              <w:t xml:space="preserve"> the </w:t>
            </w:r>
            <w:r w:rsidRPr="0081046D">
              <w:rPr>
                <w:rFonts w:ascii="Times New Roman" w:eastAsia="Times New Roman" w:hAnsi="Times New Roman" w:cs="Times New Roman"/>
                <w:sz w:val="24"/>
                <w:szCs w:val="24"/>
              </w:rPr>
              <w:t xml:space="preserve">skin </w:t>
            </w:r>
            <w:r>
              <w:rPr>
                <w:rFonts w:ascii="Times New Roman" w:eastAsia="Times New Roman" w:hAnsi="Times New Roman" w:cs="Times New Roman"/>
                <w:sz w:val="24"/>
                <w:szCs w:val="24"/>
              </w:rPr>
              <w:t xml:space="preserve">shows contraindications </w:t>
            </w:r>
          </w:p>
          <w:p w14:paraId="2D5CF747" w14:textId="77777777" w:rsidR="00066661" w:rsidRPr="0081046D" w:rsidRDefault="00066661" w:rsidP="00066661">
            <w:pPr>
              <w:numPr>
                <w:ilvl w:val="0"/>
                <w:numId w:val="47"/>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following manufacturer instructions</w:t>
            </w:r>
          </w:p>
          <w:p w14:paraId="628725F9" w14:textId="77777777" w:rsidR="00066661" w:rsidRPr="0081046D" w:rsidRDefault="00066661" w:rsidP="00066661">
            <w:pPr>
              <w:numPr>
                <w:ilvl w:val="0"/>
                <w:numId w:val="47"/>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wearing protective gloves when necessary</w:t>
            </w:r>
          </w:p>
          <w:p w14:paraId="75C8B0B9" w14:textId="77777777" w:rsidR="00066661" w:rsidRPr="0081046D" w:rsidRDefault="00066661" w:rsidP="00066661">
            <w:pPr>
              <w:numPr>
                <w:ilvl w:val="0"/>
                <w:numId w:val="47"/>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 xml:space="preserve">removing products completely from </w:t>
            </w:r>
            <w:r>
              <w:rPr>
                <w:rFonts w:ascii="Times New Roman" w:eastAsia="Times New Roman" w:hAnsi="Times New Roman" w:cs="Times New Roman"/>
                <w:sz w:val="24"/>
                <w:szCs w:val="24"/>
              </w:rPr>
              <w:t xml:space="preserve">the </w:t>
            </w:r>
            <w:r w:rsidRPr="0081046D">
              <w:rPr>
                <w:rFonts w:ascii="Times New Roman" w:eastAsia="Times New Roman" w:hAnsi="Times New Roman" w:cs="Times New Roman"/>
                <w:sz w:val="24"/>
                <w:szCs w:val="24"/>
              </w:rPr>
              <w:t>skin.</w:t>
            </w:r>
          </w:p>
          <w:p w14:paraId="478DD5AE" w14:textId="77777777"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39C1B965"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57F2210C" w14:textId="77777777" w:rsidR="00066661" w:rsidRPr="0081046D" w:rsidRDefault="00066661" w:rsidP="00066661">
            <w:pPr>
              <w:numPr>
                <w:ilvl w:val="0"/>
                <w:numId w:val="48"/>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Why is it necessary to examine the skin, hands, and feet for abrasions, disorders, and diseases?</w:t>
            </w:r>
          </w:p>
          <w:p w14:paraId="7EEA9C87" w14:textId="77777777" w:rsidR="00066661" w:rsidRPr="0081046D" w:rsidRDefault="00066661" w:rsidP="00066661">
            <w:pPr>
              <w:numPr>
                <w:ilvl w:val="0"/>
                <w:numId w:val="48"/>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What does one do if the client has skin damage?</w:t>
            </w:r>
          </w:p>
          <w:p w14:paraId="0983D8B6" w14:textId="77777777" w:rsidR="00066661" w:rsidRPr="0081046D" w:rsidRDefault="00066661" w:rsidP="00066661">
            <w:pPr>
              <w:numPr>
                <w:ilvl w:val="0"/>
                <w:numId w:val="48"/>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Why is it necessary to read and follow manufacturer instructions?</w:t>
            </w:r>
          </w:p>
          <w:p w14:paraId="221D86BA" w14:textId="77777777" w:rsidR="00066661" w:rsidRPr="0081046D" w:rsidRDefault="00066661" w:rsidP="00066661">
            <w:pPr>
              <w:numPr>
                <w:ilvl w:val="0"/>
                <w:numId w:val="48"/>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When should one wear gloves?</w:t>
            </w:r>
          </w:p>
          <w:p w14:paraId="61C6416B" w14:textId="77777777" w:rsidR="00066661" w:rsidRPr="0081046D" w:rsidRDefault="00066661" w:rsidP="00066661">
            <w:pPr>
              <w:numPr>
                <w:ilvl w:val="0"/>
                <w:numId w:val="48"/>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What can happen if the product is not</w:t>
            </w:r>
            <w:r>
              <w:rPr>
                <w:rFonts w:ascii="Times New Roman" w:eastAsia="Times New Roman" w:hAnsi="Times New Roman" w:cs="Times New Roman"/>
                <w:sz w:val="24"/>
                <w:szCs w:val="24"/>
              </w:rPr>
              <w:t xml:space="preserve"> completely</w:t>
            </w:r>
            <w:r w:rsidRPr="0081046D">
              <w:rPr>
                <w:rFonts w:ascii="Times New Roman" w:eastAsia="Times New Roman" w:hAnsi="Times New Roman" w:cs="Times New Roman"/>
                <w:sz w:val="24"/>
                <w:szCs w:val="24"/>
              </w:rPr>
              <w:t xml:space="preserve"> removed?</w:t>
            </w:r>
          </w:p>
          <w:p w14:paraId="274B601C" w14:textId="20482C7D" w:rsidR="00066661" w:rsidRPr="0000527A" w:rsidRDefault="00066661" w:rsidP="00066661">
            <w:pPr>
              <w:numPr>
                <w:ilvl w:val="0"/>
                <w:numId w:val="48"/>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 xml:space="preserve">When is it necessary to apply a moisturizer </w:t>
            </w:r>
            <w:r>
              <w:rPr>
                <w:rFonts w:ascii="Times New Roman" w:eastAsia="Times New Roman" w:hAnsi="Times New Roman" w:cs="Times New Roman"/>
                <w:sz w:val="24"/>
                <w:szCs w:val="24"/>
              </w:rPr>
              <w:t>upon</w:t>
            </w:r>
            <w:r w:rsidRPr="0081046D">
              <w:rPr>
                <w:rFonts w:ascii="Times New Roman" w:eastAsia="Times New Roman" w:hAnsi="Times New Roman" w:cs="Times New Roman"/>
                <w:sz w:val="24"/>
                <w:szCs w:val="24"/>
              </w:rPr>
              <w:t xml:space="preserve"> completion of a service?</w:t>
            </w:r>
          </w:p>
        </w:tc>
        <w:tc>
          <w:tcPr>
            <w:tcW w:w="626" w:type="pct"/>
          </w:tcPr>
          <w:p w14:paraId="11B2DB3B" w14:textId="63D78CBF" w:rsidR="00066661" w:rsidRPr="00450079" w:rsidRDefault="00066661" w:rsidP="00066661">
            <w:pPr>
              <w:rPr>
                <w:rFonts w:ascii="Times New Roman" w:eastAsia="Times New Roman" w:hAnsi="Times New Roman" w:cs="Times New Roman"/>
                <w:sz w:val="24"/>
                <w:szCs w:val="24"/>
              </w:rPr>
            </w:pPr>
            <w:r w:rsidRPr="00450079">
              <w:rPr>
                <w:rFonts w:ascii="Times New Roman" w:eastAsia="Times New Roman" w:hAnsi="Times New Roman" w:cs="Times New Roman"/>
                <w:sz w:val="24"/>
                <w:szCs w:val="24"/>
              </w:rPr>
              <w:t>English: 11.RV,</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11.RI, 12.RV,</w:t>
            </w:r>
            <w:r>
              <w:rPr>
                <w:rFonts w:ascii="Times New Roman" w:eastAsia="Times New Roman" w:hAnsi="Times New Roman" w:cs="Times New Roman"/>
                <w:sz w:val="24"/>
                <w:szCs w:val="24"/>
              </w:rPr>
              <w:t xml:space="preserve"> </w:t>
            </w:r>
            <w:r w:rsidRPr="00450079">
              <w:rPr>
                <w:rFonts w:ascii="Times New Roman" w:eastAsia="Times New Roman" w:hAnsi="Times New Roman" w:cs="Times New Roman"/>
                <w:sz w:val="24"/>
                <w:szCs w:val="24"/>
              </w:rPr>
              <w:t>12.RI</w:t>
            </w:r>
          </w:p>
        </w:tc>
        <w:tc>
          <w:tcPr>
            <w:tcW w:w="697" w:type="pct"/>
            <w:gridSpan w:val="3"/>
          </w:tcPr>
          <w:p w14:paraId="5F3F71D9" w14:textId="77777777" w:rsidR="00066661" w:rsidRPr="002761B3" w:rsidRDefault="00066661" w:rsidP="00066661">
            <w:pPr>
              <w:pStyle w:val="ListParagraph"/>
              <w:numPr>
                <w:ilvl w:val="1"/>
                <w:numId w:val="183"/>
              </w:numPr>
              <w:ind w:left="560"/>
              <w:rPr>
                <w:rFonts w:ascii="Times New Roman" w:eastAsia="Times New Roman" w:hAnsi="Times New Roman" w:cs="Times New Roman"/>
                <w:sz w:val="24"/>
                <w:szCs w:val="24"/>
              </w:rPr>
            </w:pPr>
            <w:r w:rsidRPr="002761B3">
              <w:rPr>
                <w:rFonts w:ascii="Times New Roman" w:eastAsia="Times New Roman" w:hAnsi="Times New Roman" w:cs="Times New Roman"/>
                <w:sz w:val="24"/>
                <w:szCs w:val="24"/>
              </w:rPr>
              <w:t xml:space="preserve">Laws and </w:t>
            </w:r>
          </w:p>
          <w:p w14:paraId="1FFF7258" w14:textId="77777777" w:rsidR="00066661" w:rsidRPr="002761B3" w:rsidRDefault="00066661" w:rsidP="00066661">
            <w:pPr>
              <w:pStyle w:val="ListParagraph"/>
              <w:ind w:left="560"/>
              <w:rPr>
                <w:rFonts w:ascii="Times New Roman" w:eastAsia="Times New Roman" w:hAnsi="Times New Roman" w:cs="Times New Roman"/>
                <w:sz w:val="24"/>
                <w:szCs w:val="24"/>
              </w:rPr>
            </w:pPr>
            <w:r w:rsidRPr="002761B3">
              <w:rPr>
                <w:rFonts w:ascii="Times New Roman" w:eastAsia="Times New Roman" w:hAnsi="Times New Roman" w:cs="Times New Roman"/>
                <w:sz w:val="24"/>
                <w:szCs w:val="24"/>
              </w:rPr>
              <w:t>Regulations</w:t>
            </w:r>
          </w:p>
          <w:p w14:paraId="25D24BA6" w14:textId="77777777" w:rsidR="00066661" w:rsidRPr="002761B3" w:rsidRDefault="00066661" w:rsidP="00066661">
            <w:pPr>
              <w:pStyle w:val="ListParagraph"/>
              <w:numPr>
                <w:ilvl w:val="1"/>
                <w:numId w:val="183"/>
              </w:numPr>
              <w:ind w:left="560"/>
              <w:rPr>
                <w:rFonts w:ascii="Times New Roman" w:eastAsia="Times New Roman" w:hAnsi="Times New Roman" w:cs="Times New Roman"/>
                <w:sz w:val="24"/>
                <w:szCs w:val="24"/>
              </w:rPr>
            </w:pPr>
            <w:r w:rsidRPr="002761B3">
              <w:rPr>
                <w:rFonts w:ascii="Times New Roman" w:eastAsia="Times New Roman" w:hAnsi="Times New Roman" w:cs="Times New Roman"/>
                <w:sz w:val="24"/>
                <w:szCs w:val="24"/>
              </w:rPr>
              <w:t>General sciences</w:t>
            </w:r>
          </w:p>
          <w:p w14:paraId="0FACE331" w14:textId="77777777" w:rsidR="00066661" w:rsidRPr="002761B3" w:rsidRDefault="00066661" w:rsidP="00066661">
            <w:pPr>
              <w:pStyle w:val="ListParagraph"/>
              <w:numPr>
                <w:ilvl w:val="1"/>
                <w:numId w:val="183"/>
              </w:numPr>
              <w:ind w:left="560"/>
              <w:rPr>
                <w:rFonts w:ascii="Times New Roman" w:eastAsia="Times New Roman" w:hAnsi="Times New Roman" w:cs="Times New Roman"/>
                <w:sz w:val="24"/>
                <w:szCs w:val="24"/>
              </w:rPr>
            </w:pPr>
            <w:r>
              <w:rPr>
                <w:rFonts w:ascii="Times New Roman" w:eastAsia="Times New Roman" w:hAnsi="Times New Roman" w:cs="Times New Roman"/>
                <w:sz w:val="24"/>
                <w:szCs w:val="24"/>
              </w:rPr>
              <w:t>Applied sciences</w:t>
            </w:r>
          </w:p>
          <w:p w14:paraId="76949801" w14:textId="77777777" w:rsidR="00066661" w:rsidRDefault="00066661" w:rsidP="00066661">
            <w:pPr>
              <w:pStyle w:val="sectbi2"/>
              <w:spacing w:before="0" w:beforeAutospacing="0" w:after="0" w:afterAutospacing="0"/>
              <w:ind w:left="560" w:hanging="360"/>
              <w:textAlignment w:val="baseline"/>
              <w:rPr>
                <w:color w:val="444444"/>
              </w:rPr>
            </w:pPr>
            <w:r>
              <w:rPr>
                <w:color w:val="444444"/>
              </w:rPr>
              <w:t>11. Manicuring and pedicuring</w:t>
            </w:r>
          </w:p>
          <w:p w14:paraId="3D9849F6" w14:textId="77777777" w:rsidR="00066661" w:rsidRDefault="00066661" w:rsidP="00066661">
            <w:pPr>
              <w:pStyle w:val="sectbi2"/>
              <w:spacing w:before="0" w:beforeAutospacing="0" w:after="0" w:afterAutospacing="0"/>
              <w:ind w:left="560" w:hanging="360"/>
              <w:textAlignment w:val="baseline"/>
              <w:rPr>
                <w:color w:val="444444"/>
              </w:rPr>
            </w:pPr>
            <w:r>
              <w:rPr>
                <w:color w:val="444444"/>
              </w:rPr>
              <w:t>12. Skin care</w:t>
            </w:r>
          </w:p>
          <w:p w14:paraId="165A35EA" w14:textId="77777777" w:rsidR="00066661" w:rsidRDefault="00066661" w:rsidP="00066661">
            <w:pPr>
              <w:pStyle w:val="sectbi2"/>
              <w:spacing w:before="0" w:beforeAutospacing="0" w:after="0" w:afterAutospacing="0"/>
              <w:ind w:left="560" w:hanging="360"/>
              <w:textAlignment w:val="baseline"/>
              <w:rPr>
                <w:color w:val="444444"/>
              </w:rPr>
            </w:pPr>
            <w:r>
              <w:rPr>
                <w:color w:val="444444"/>
              </w:rPr>
              <w:t>13. Lashes and brows</w:t>
            </w:r>
          </w:p>
          <w:p w14:paraId="1DD319CB" w14:textId="77777777" w:rsidR="00066661" w:rsidRPr="009D6373" w:rsidRDefault="00066661" w:rsidP="00066661">
            <w:pPr>
              <w:pStyle w:val="sectbi2"/>
              <w:spacing w:before="0" w:beforeAutospacing="0" w:after="0" w:afterAutospacing="0"/>
              <w:ind w:left="560" w:hanging="360"/>
              <w:textAlignment w:val="baseline"/>
              <w:rPr>
                <w:color w:val="444444"/>
              </w:rPr>
            </w:pPr>
            <w:r>
              <w:rPr>
                <w:color w:val="444444"/>
              </w:rPr>
              <w:t>14. Hair removal</w:t>
            </w:r>
          </w:p>
          <w:p w14:paraId="469134AC" w14:textId="77777777" w:rsidR="00066661" w:rsidRPr="000B2C5B" w:rsidRDefault="00066661" w:rsidP="00066661">
            <w:pPr>
              <w:pStyle w:val="ListParagraph"/>
              <w:numPr>
                <w:ilvl w:val="0"/>
                <w:numId w:val="143"/>
              </w:numPr>
              <w:spacing w:before="100" w:beforeAutospacing="1" w:after="100" w:afterAutospacing="1"/>
              <w:ind w:left="493" w:hanging="223"/>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 xml:space="preserve">Exam Domain </w:t>
            </w:r>
            <w:r>
              <w:rPr>
                <w:rFonts w:ascii="Times New Roman" w:eastAsia="Times New Roman" w:hAnsi="Times New Roman" w:cs="Times New Roman"/>
                <w:sz w:val="24"/>
                <w:szCs w:val="24"/>
              </w:rPr>
              <w:t>I</w:t>
            </w:r>
            <w:r w:rsidRPr="000B2C5B">
              <w:rPr>
                <w:rFonts w:ascii="Times New Roman" w:eastAsia="Times New Roman" w:hAnsi="Times New Roman" w:cs="Times New Roman"/>
                <w:sz w:val="24"/>
                <w:szCs w:val="24"/>
              </w:rPr>
              <w:t>.A</w:t>
            </w:r>
            <w:r>
              <w:rPr>
                <w:rFonts w:ascii="Times New Roman" w:eastAsia="Times New Roman" w:hAnsi="Times New Roman" w:cs="Times New Roman"/>
                <w:sz w:val="24"/>
                <w:szCs w:val="24"/>
              </w:rPr>
              <w:t>, I.B, I.C, III.A, III.B, III.C, IV.A, IV.B, and IV.C</w:t>
            </w:r>
          </w:p>
          <w:p w14:paraId="15911DBC" w14:textId="77777777" w:rsidR="00066661" w:rsidRPr="000D6BD5" w:rsidRDefault="00066661" w:rsidP="00066661">
            <w:pPr>
              <w:rPr>
                <w:rFonts w:ascii="Times New Roman" w:eastAsia="Times New Roman" w:hAnsi="Times New Roman" w:cs="Times New Roman"/>
                <w:sz w:val="24"/>
                <w:szCs w:val="24"/>
              </w:rPr>
            </w:pPr>
          </w:p>
        </w:tc>
        <w:tc>
          <w:tcPr>
            <w:tcW w:w="575" w:type="pct"/>
          </w:tcPr>
          <w:p w14:paraId="6E042735" w14:textId="6D0BD8C6"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Job Demo A</w:t>
            </w:r>
          </w:p>
        </w:tc>
      </w:tr>
      <w:tr w:rsidR="00066661" w:rsidRPr="009C4A1C" w14:paraId="57F2895E" w14:textId="30611E1B" w:rsidTr="005C53DD">
        <w:trPr>
          <w:gridAfter w:val="1"/>
          <w:wAfter w:w="49" w:type="pct"/>
        </w:trPr>
        <w:tc>
          <w:tcPr>
            <w:tcW w:w="168" w:type="pct"/>
            <w:shd w:val="clear" w:color="auto" w:fill="FFFFFF" w:themeFill="background1"/>
          </w:tcPr>
          <w:p w14:paraId="431C11DA" w14:textId="3B9CBF7A"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101</w:t>
            </w:r>
          </w:p>
        </w:tc>
        <w:tc>
          <w:tcPr>
            <w:tcW w:w="620" w:type="pct"/>
            <w:shd w:val="clear" w:color="auto" w:fill="FFFFFF" w:themeFill="background1"/>
            <w:tcMar>
              <w:top w:w="43" w:type="dxa"/>
              <w:left w:w="115" w:type="dxa"/>
              <w:bottom w:w="43" w:type="dxa"/>
              <w:right w:w="115" w:type="dxa"/>
            </w:tcMar>
          </w:tcPr>
          <w:p w14:paraId="26E5A72C" w14:textId="5421AF99" w:rsidR="00066661" w:rsidRPr="001304BB" w:rsidRDefault="00066661" w:rsidP="00066661">
            <w:pPr>
              <w:rPr>
                <w:rFonts w:ascii="Times New Roman" w:eastAsia="Times New Roman" w:hAnsi="Times New Roman" w:cs="Times New Roman"/>
                <w:b/>
                <w:bCs/>
                <w:sz w:val="24"/>
                <w:szCs w:val="24"/>
              </w:rPr>
            </w:pPr>
            <w:r w:rsidRPr="00F42C37">
              <w:rPr>
                <w:rFonts w:ascii="Times New Roman" w:eastAsia="Times New Roman" w:hAnsi="Times New Roman" w:cs="Times New Roman"/>
                <w:sz w:val="24"/>
                <w:szCs w:val="24"/>
              </w:rPr>
              <w:t xml:space="preserve">Record </w:t>
            </w:r>
            <w:r>
              <w:rPr>
                <w:rFonts w:ascii="Times New Roman" w:eastAsia="Times New Roman" w:hAnsi="Times New Roman" w:cs="Times New Roman"/>
                <w:sz w:val="24"/>
                <w:szCs w:val="24"/>
              </w:rPr>
              <w:t xml:space="preserve">the </w:t>
            </w:r>
            <w:r w:rsidRPr="00F42C37">
              <w:rPr>
                <w:rFonts w:ascii="Times New Roman" w:eastAsia="Times New Roman" w:hAnsi="Times New Roman" w:cs="Times New Roman"/>
                <w:sz w:val="24"/>
                <w:szCs w:val="24"/>
              </w:rPr>
              <w:t>client consultation information, including factors that may affect</w:t>
            </w:r>
            <w:r>
              <w:rPr>
                <w:rFonts w:ascii="Times New Roman" w:eastAsia="Times New Roman" w:hAnsi="Times New Roman" w:cs="Times New Roman"/>
                <w:sz w:val="24"/>
                <w:szCs w:val="24"/>
              </w:rPr>
              <w:t xml:space="preserve"> </w:t>
            </w:r>
            <w:r w:rsidRPr="00F42C37">
              <w:rPr>
                <w:rFonts w:ascii="Times New Roman" w:eastAsia="Times New Roman" w:hAnsi="Times New Roman" w:cs="Times New Roman"/>
                <w:sz w:val="24"/>
                <w:szCs w:val="24"/>
              </w:rPr>
              <w:t xml:space="preserve">services. </w:t>
            </w:r>
          </w:p>
        </w:tc>
        <w:tc>
          <w:tcPr>
            <w:tcW w:w="1115" w:type="pct"/>
            <w:gridSpan w:val="2"/>
          </w:tcPr>
          <w:p w14:paraId="1A3EA1B1" w14:textId="77777777" w:rsidR="00066661" w:rsidRPr="0081046D" w:rsidRDefault="00066661" w:rsidP="00066661">
            <w:p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Record should include</w:t>
            </w:r>
          </w:p>
          <w:p w14:paraId="6FCDD126" w14:textId="77777777" w:rsidR="00066661" w:rsidRPr="0081046D" w:rsidRDefault="00066661" w:rsidP="00066661">
            <w:pPr>
              <w:numPr>
                <w:ilvl w:val="0"/>
                <w:numId w:val="49"/>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client’s name, address, and phone number on a record card after consultation</w:t>
            </w:r>
          </w:p>
          <w:p w14:paraId="45DD9471" w14:textId="77777777" w:rsidR="00066661" w:rsidRPr="0081046D" w:rsidRDefault="00066661" w:rsidP="00066661">
            <w:pPr>
              <w:numPr>
                <w:ilvl w:val="0"/>
                <w:numId w:val="49"/>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client’s needs, whether preservative or corrective</w:t>
            </w:r>
          </w:p>
          <w:p w14:paraId="609493C8" w14:textId="77777777" w:rsidR="00066661" w:rsidRPr="0081046D" w:rsidRDefault="00066661" w:rsidP="00066661">
            <w:pPr>
              <w:numPr>
                <w:ilvl w:val="0"/>
                <w:numId w:val="49"/>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history of skin and reactions to products</w:t>
            </w:r>
          </w:p>
          <w:p w14:paraId="3EF64C9A" w14:textId="77777777" w:rsidR="00066661" w:rsidRPr="0081046D" w:rsidRDefault="00066661" w:rsidP="00066661">
            <w:pPr>
              <w:numPr>
                <w:ilvl w:val="0"/>
                <w:numId w:val="49"/>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pertinent medical history (i.e., high blood pressure, allergies</w:t>
            </w:r>
            <w:r>
              <w:rPr>
                <w:rFonts w:ascii="Times New Roman" w:eastAsia="Times New Roman" w:hAnsi="Times New Roman" w:cs="Times New Roman"/>
                <w:sz w:val="24"/>
                <w:szCs w:val="24"/>
              </w:rPr>
              <w:t>, medications</w:t>
            </w:r>
            <w:r w:rsidRPr="0081046D">
              <w:rPr>
                <w:rFonts w:ascii="Times New Roman" w:eastAsia="Times New Roman" w:hAnsi="Times New Roman" w:cs="Times New Roman"/>
                <w:sz w:val="24"/>
                <w:szCs w:val="24"/>
              </w:rPr>
              <w:t>).</w:t>
            </w:r>
          </w:p>
          <w:p w14:paraId="534B07B1" w14:textId="77777777"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09E58DD6"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467EEEB5" w14:textId="77777777" w:rsidR="00066661" w:rsidRPr="0081046D" w:rsidRDefault="00066661" w:rsidP="00066661">
            <w:pPr>
              <w:numPr>
                <w:ilvl w:val="0"/>
                <w:numId w:val="50"/>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What should one do with the information that is gathered during the consultation?</w:t>
            </w:r>
          </w:p>
          <w:p w14:paraId="0E9876CA" w14:textId="77777777" w:rsidR="00066661" w:rsidRPr="0081046D" w:rsidRDefault="00066661" w:rsidP="00066661">
            <w:pPr>
              <w:numPr>
                <w:ilvl w:val="0"/>
                <w:numId w:val="50"/>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Why is it important to know the client's history of reactions to skin care products?</w:t>
            </w:r>
          </w:p>
          <w:p w14:paraId="0A11DF7B" w14:textId="77777777" w:rsidR="00066661" w:rsidRPr="0081046D" w:rsidRDefault="00066661" w:rsidP="00066661">
            <w:pPr>
              <w:numPr>
                <w:ilvl w:val="0"/>
                <w:numId w:val="50"/>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Why is it necessary to know the client's medical history?</w:t>
            </w:r>
          </w:p>
          <w:p w14:paraId="007300CC"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p>
        </w:tc>
        <w:tc>
          <w:tcPr>
            <w:tcW w:w="626" w:type="pct"/>
          </w:tcPr>
          <w:p w14:paraId="56F25060" w14:textId="6AB718B8" w:rsidR="00066661" w:rsidRPr="00450079" w:rsidRDefault="00066661" w:rsidP="00066661">
            <w:pPr>
              <w:rPr>
                <w:rFonts w:ascii="Times New Roman" w:eastAsia="Times New Roman" w:hAnsi="Times New Roman" w:cs="Times New Roman"/>
                <w:sz w:val="24"/>
                <w:szCs w:val="24"/>
              </w:rPr>
            </w:pPr>
            <w:r w:rsidRPr="00760B81">
              <w:rPr>
                <w:rFonts w:ascii="Times New Roman" w:eastAsia="Times New Roman" w:hAnsi="Times New Roman" w:cs="Times New Roman"/>
                <w:sz w:val="24"/>
                <w:szCs w:val="24"/>
              </w:rPr>
              <w:t>English: 11.C,</w:t>
            </w:r>
            <w:r>
              <w:rPr>
                <w:rFonts w:ascii="Times New Roman" w:eastAsia="Times New Roman" w:hAnsi="Times New Roman" w:cs="Times New Roman"/>
                <w:sz w:val="24"/>
                <w:szCs w:val="24"/>
              </w:rPr>
              <w:t xml:space="preserve"> </w:t>
            </w:r>
            <w:r w:rsidRPr="00760B81">
              <w:rPr>
                <w:rFonts w:ascii="Times New Roman" w:eastAsia="Times New Roman" w:hAnsi="Times New Roman" w:cs="Times New Roman"/>
                <w:sz w:val="24"/>
                <w:szCs w:val="24"/>
              </w:rPr>
              <w:t>11.LU, 11.W,</w:t>
            </w:r>
            <w:r>
              <w:rPr>
                <w:rFonts w:ascii="Times New Roman" w:eastAsia="Times New Roman" w:hAnsi="Times New Roman" w:cs="Times New Roman"/>
                <w:sz w:val="24"/>
                <w:szCs w:val="24"/>
              </w:rPr>
              <w:t xml:space="preserve"> </w:t>
            </w:r>
            <w:r w:rsidRPr="00760B81">
              <w:rPr>
                <w:rFonts w:ascii="Times New Roman" w:eastAsia="Times New Roman" w:hAnsi="Times New Roman" w:cs="Times New Roman"/>
                <w:sz w:val="24"/>
                <w:szCs w:val="24"/>
              </w:rPr>
              <w:t>12.C, 12.LU,</w:t>
            </w:r>
            <w:r>
              <w:rPr>
                <w:rFonts w:ascii="Times New Roman" w:eastAsia="Times New Roman" w:hAnsi="Times New Roman" w:cs="Times New Roman"/>
                <w:sz w:val="24"/>
                <w:szCs w:val="24"/>
              </w:rPr>
              <w:t xml:space="preserve"> </w:t>
            </w:r>
            <w:r w:rsidRPr="00760B81">
              <w:rPr>
                <w:rFonts w:ascii="Times New Roman" w:eastAsia="Times New Roman" w:hAnsi="Times New Roman" w:cs="Times New Roman"/>
                <w:sz w:val="24"/>
                <w:szCs w:val="24"/>
              </w:rPr>
              <w:t>12.W</w:t>
            </w:r>
          </w:p>
        </w:tc>
        <w:tc>
          <w:tcPr>
            <w:tcW w:w="697" w:type="pct"/>
            <w:gridSpan w:val="3"/>
          </w:tcPr>
          <w:p w14:paraId="0D3C3D0A" w14:textId="77777777" w:rsidR="00066661" w:rsidRDefault="00066661" w:rsidP="00066661">
            <w:pPr>
              <w:pStyle w:val="ListParagraph"/>
              <w:numPr>
                <w:ilvl w:val="1"/>
                <w:numId w:val="210"/>
              </w:numPr>
              <w:rPr>
                <w:rFonts w:ascii="Times New Roman" w:eastAsia="Times New Roman" w:hAnsi="Times New Roman" w:cs="Times New Roman"/>
                <w:sz w:val="24"/>
                <w:szCs w:val="24"/>
              </w:rPr>
            </w:pPr>
            <w:r>
              <w:rPr>
                <w:rFonts w:ascii="Times New Roman" w:eastAsia="Times New Roman" w:hAnsi="Times New Roman" w:cs="Times New Roman"/>
                <w:sz w:val="24"/>
                <w:szCs w:val="24"/>
              </w:rPr>
              <w:t>Orientation and business topics</w:t>
            </w:r>
          </w:p>
          <w:p w14:paraId="5AFE5537" w14:textId="77777777" w:rsidR="00066661" w:rsidRDefault="00066661" w:rsidP="00066661">
            <w:pPr>
              <w:pStyle w:val="ListParagraph"/>
              <w:numPr>
                <w:ilvl w:val="2"/>
                <w:numId w:val="211"/>
              </w:numPr>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Client records and confidentiality</w:t>
            </w:r>
          </w:p>
          <w:p w14:paraId="6A17FBBD" w14:textId="77777777" w:rsidR="00066661" w:rsidRPr="002761B3" w:rsidRDefault="00066661" w:rsidP="00066661">
            <w:pPr>
              <w:pStyle w:val="ListParagraph"/>
              <w:numPr>
                <w:ilvl w:val="1"/>
                <w:numId w:val="208"/>
              </w:numPr>
              <w:ind w:left="560"/>
              <w:rPr>
                <w:rFonts w:ascii="Times New Roman" w:eastAsia="Times New Roman" w:hAnsi="Times New Roman" w:cs="Times New Roman"/>
                <w:sz w:val="24"/>
                <w:szCs w:val="24"/>
              </w:rPr>
            </w:pPr>
            <w:r w:rsidRPr="002761B3">
              <w:rPr>
                <w:rFonts w:ascii="Times New Roman" w:eastAsia="Times New Roman" w:hAnsi="Times New Roman" w:cs="Times New Roman"/>
                <w:sz w:val="24"/>
                <w:szCs w:val="24"/>
              </w:rPr>
              <w:t>General sciences</w:t>
            </w:r>
          </w:p>
          <w:p w14:paraId="35217CEB" w14:textId="77777777" w:rsidR="00066661" w:rsidRPr="002761B3" w:rsidRDefault="00066661" w:rsidP="00066661">
            <w:pPr>
              <w:ind w:left="200"/>
              <w:rPr>
                <w:rFonts w:ascii="Times New Roman" w:eastAsia="Times New Roman" w:hAnsi="Times New Roman" w:cs="Times New Roman"/>
                <w:sz w:val="24"/>
                <w:szCs w:val="24"/>
              </w:rPr>
            </w:pPr>
            <w:r w:rsidRPr="002761B3">
              <w:rPr>
                <w:rFonts w:ascii="Times New Roman" w:eastAsia="Times New Roman" w:hAnsi="Times New Roman" w:cs="Times New Roman"/>
                <w:sz w:val="24"/>
                <w:szCs w:val="24"/>
              </w:rPr>
              <w:t>4. Applied sciences</w:t>
            </w:r>
          </w:p>
          <w:p w14:paraId="60C2157E" w14:textId="77777777" w:rsidR="00066661" w:rsidRDefault="00066661" w:rsidP="00066661">
            <w:pPr>
              <w:pStyle w:val="sectbi2"/>
              <w:spacing w:before="0" w:beforeAutospacing="0" w:after="0" w:afterAutospacing="0"/>
              <w:ind w:left="560" w:hanging="360"/>
              <w:textAlignment w:val="baseline"/>
              <w:rPr>
                <w:color w:val="444444"/>
              </w:rPr>
            </w:pPr>
            <w:r>
              <w:rPr>
                <w:color w:val="444444"/>
              </w:rPr>
              <w:t>11. Manicuring and pedicuring</w:t>
            </w:r>
          </w:p>
          <w:p w14:paraId="10BF5F9D" w14:textId="77777777" w:rsidR="00066661" w:rsidRDefault="00066661" w:rsidP="00066661">
            <w:pPr>
              <w:pStyle w:val="sectbi2"/>
              <w:spacing w:before="0" w:beforeAutospacing="0" w:after="0" w:afterAutospacing="0"/>
              <w:ind w:left="560" w:hanging="360"/>
              <w:textAlignment w:val="baseline"/>
              <w:rPr>
                <w:color w:val="444444"/>
              </w:rPr>
            </w:pPr>
            <w:r>
              <w:rPr>
                <w:color w:val="444444"/>
              </w:rPr>
              <w:t>12. Skin care</w:t>
            </w:r>
          </w:p>
          <w:p w14:paraId="18C3BF89" w14:textId="77777777" w:rsidR="00066661" w:rsidRDefault="00066661" w:rsidP="00066661">
            <w:pPr>
              <w:pStyle w:val="sectbi2"/>
              <w:spacing w:before="0" w:beforeAutospacing="0" w:after="0" w:afterAutospacing="0"/>
              <w:ind w:left="560" w:hanging="360"/>
              <w:textAlignment w:val="baseline"/>
              <w:rPr>
                <w:color w:val="444444"/>
              </w:rPr>
            </w:pPr>
            <w:r>
              <w:rPr>
                <w:color w:val="444444"/>
              </w:rPr>
              <w:t>13. Lashes and brows</w:t>
            </w:r>
          </w:p>
          <w:p w14:paraId="2897B8C6" w14:textId="77777777" w:rsidR="00066661" w:rsidRPr="009D6373" w:rsidRDefault="00066661" w:rsidP="00066661">
            <w:pPr>
              <w:pStyle w:val="sectbi2"/>
              <w:spacing w:before="0" w:beforeAutospacing="0" w:after="0" w:afterAutospacing="0"/>
              <w:ind w:left="560" w:hanging="360"/>
              <w:textAlignment w:val="baseline"/>
              <w:rPr>
                <w:color w:val="444444"/>
              </w:rPr>
            </w:pPr>
            <w:r>
              <w:rPr>
                <w:color w:val="444444"/>
              </w:rPr>
              <w:t>14. Hair removal</w:t>
            </w:r>
          </w:p>
          <w:p w14:paraId="5F983AC7" w14:textId="77777777" w:rsidR="00066661" w:rsidRPr="000B2C5B" w:rsidRDefault="00066661" w:rsidP="00066661">
            <w:pPr>
              <w:pStyle w:val="ListParagraph"/>
              <w:numPr>
                <w:ilvl w:val="0"/>
                <w:numId w:val="143"/>
              </w:numPr>
              <w:spacing w:before="100" w:beforeAutospacing="1" w:after="100" w:afterAutospacing="1"/>
              <w:ind w:left="493" w:hanging="223"/>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 xml:space="preserve">Exam Domain </w:t>
            </w:r>
            <w:r>
              <w:rPr>
                <w:rFonts w:ascii="Times New Roman" w:eastAsia="Times New Roman" w:hAnsi="Times New Roman" w:cs="Times New Roman"/>
                <w:sz w:val="24"/>
                <w:szCs w:val="24"/>
              </w:rPr>
              <w:t>I</w:t>
            </w:r>
            <w:r w:rsidRPr="000B2C5B">
              <w:rPr>
                <w:rFonts w:ascii="Times New Roman" w:eastAsia="Times New Roman" w:hAnsi="Times New Roman" w:cs="Times New Roman"/>
                <w:sz w:val="24"/>
                <w:szCs w:val="24"/>
              </w:rPr>
              <w:t>.A</w:t>
            </w:r>
            <w:r>
              <w:rPr>
                <w:rFonts w:ascii="Times New Roman" w:eastAsia="Times New Roman" w:hAnsi="Times New Roman" w:cs="Times New Roman"/>
                <w:sz w:val="24"/>
                <w:szCs w:val="24"/>
              </w:rPr>
              <w:t>, I.B, I.C, III.A, III.B, III.C, IV.A, IV.B, and IV.C</w:t>
            </w:r>
          </w:p>
          <w:p w14:paraId="29024A8B" w14:textId="77777777" w:rsidR="00066661" w:rsidRPr="000D6BD5" w:rsidRDefault="00066661" w:rsidP="00066661">
            <w:pPr>
              <w:rPr>
                <w:rFonts w:ascii="Times New Roman" w:eastAsia="Times New Roman" w:hAnsi="Times New Roman" w:cs="Times New Roman"/>
                <w:sz w:val="24"/>
                <w:szCs w:val="24"/>
              </w:rPr>
            </w:pPr>
          </w:p>
        </w:tc>
        <w:tc>
          <w:tcPr>
            <w:tcW w:w="575" w:type="pct"/>
          </w:tcPr>
          <w:p w14:paraId="18CCC369" w14:textId="66D9FA02"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Job Demo A</w:t>
            </w:r>
          </w:p>
        </w:tc>
      </w:tr>
      <w:tr w:rsidR="00066661" w:rsidRPr="009C4A1C" w14:paraId="31F13277" w14:textId="02713F35" w:rsidTr="005C53DD">
        <w:trPr>
          <w:gridAfter w:val="1"/>
          <w:wAfter w:w="49" w:type="pct"/>
        </w:trPr>
        <w:tc>
          <w:tcPr>
            <w:tcW w:w="168" w:type="pct"/>
            <w:shd w:val="clear" w:color="auto" w:fill="FFFFFF" w:themeFill="background1"/>
          </w:tcPr>
          <w:p w14:paraId="17AEBC9D" w14:textId="06314BEC"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620" w:type="pct"/>
            <w:shd w:val="clear" w:color="auto" w:fill="FFFFFF" w:themeFill="background1"/>
            <w:tcMar>
              <w:top w:w="43" w:type="dxa"/>
              <w:left w:w="115" w:type="dxa"/>
              <w:bottom w:w="43" w:type="dxa"/>
              <w:right w:w="115" w:type="dxa"/>
            </w:tcMar>
          </w:tcPr>
          <w:p w14:paraId="25869F50" w14:textId="2C3A4F76" w:rsidR="00066661" w:rsidRPr="001304BB" w:rsidRDefault="00066661" w:rsidP="00066661">
            <w:pPr>
              <w:rPr>
                <w:rFonts w:ascii="Times New Roman" w:eastAsia="Times New Roman" w:hAnsi="Times New Roman" w:cs="Times New Roman"/>
                <w:b/>
                <w:bCs/>
                <w:sz w:val="24"/>
                <w:szCs w:val="24"/>
              </w:rPr>
            </w:pPr>
            <w:r w:rsidRPr="00F42C37">
              <w:rPr>
                <w:rFonts w:ascii="Times New Roman" w:eastAsia="Times New Roman" w:hAnsi="Times New Roman" w:cs="Times New Roman"/>
                <w:sz w:val="24"/>
                <w:szCs w:val="24"/>
              </w:rPr>
              <w:t>Perform</w:t>
            </w:r>
            <w:r>
              <w:rPr>
                <w:rFonts w:ascii="Times New Roman" w:eastAsia="Times New Roman" w:hAnsi="Times New Roman" w:cs="Times New Roman"/>
                <w:sz w:val="24"/>
                <w:szCs w:val="24"/>
              </w:rPr>
              <w:t xml:space="preserve"> a</w:t>
            </w:r>
            <w:r w:rsidRPr="00F42C37">
              <w:rPr>
                <w:rFonts w:ascii="Times New Roman" w:eastAsia="Times New Roman" w:hAnsi="Times New Roman" w:cs="Times New Roman"/>
                <w:sz w:val="24"/>
                <w:szCs w:val="24"/>
              </w:rPr>
              <w:t xml:space="preserve"> facial. </w:t>
            </w:r>
          </w:p>
        </w:tc>
        <w:tc>
          <w:tcPr>
            <w:tcW w:w="1115" w:type="pct"/>
            <w:gridSpan w:val="2"/>
          </w:tcPr>
          <w:p w14:paraId="6C6CF26B" w14:textId="77777777" w:rsidR="00066661" w:rsidRPr="0081046D" w:rsidRDefault="00066661" w:rsidP="00066661">
            <w:p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Performance should include</w:t>
            </w:r>
          </w:p>
          <w:p w14:paraId="2A9CE6DD" w14:textId="77777777" w:rsidR="00066661" w:rsidRPr="0081046D" w:rsidRDefault="00066661" w:rsidP="00066661">
            <w:pPr>
              <w:numPr>
                <w:ilvl w:val="0"/>
                <w:numId w:val="51"/>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 xml:space="preserve">identifying </w:t>
            </w:r>
            <w:r>
              <w:rPr>
                <w:rFonts w:ascii="Times New Roman" w:eastAsia="Times New Roman" w:hAnsi="Times New Roman" w:cs="Times New Roman"/>
                <w:sz w:val="24"/>
                <w:szCs w:val="24"/>
              </w:rPr>
              <w:t xml:space="preserve">the </w:t>
            </w:r>
            <w:r w:rsidRPr="0081046D">
              <w:rPr>
                <w:rFonts w:ascii="Times New Roman" w:eastAsia="Times New Roman" w:hAnsi="Times New Roman" w:cs="Times New Roman"/>
                <w:sz w:val="24"/>
                <w:szCs w:val="24"/>
              </w:rPr>
              <w:t>anatomy of the face</w:t>
            </w:r>
          </w:p>
          <w:p w14:paraId="605166A7" w14:textId="77777777" w:rsidR="00066661" w:rsidRDefault="00066661" w:rsidP="00066661">
            <w:pPr>
              <w:numPr>
                <w:ilvl w:val="0"/>
                <w:numId w:val="51"/>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 xml:space="preserve">analyzing </w:t>
            </w:r>
            <w:r>
              <w:rPr>
                <w:rFonts w:ascii="Times New Roman" w:eastAsia="Times New Roman" w:hAnsi="Times New Roman" w:cs="Times New Roman"/>
                <w:sz w:val="24"/>
                <w:szCs w:val="24"/>
              </w:rPr>
              <w:t xml:space="preserve">the </w:t>
            </w:r>
            <w:r w:rsidRPr="0081046D">
              <w:rPr>
                <w:rFonts w:ascii="Times New Roman" w:eastAsia="Times New Roman" w:hAnsi="Times New Roman" w:cs="Times New Roman"/>
                <w:sz w:val="24"/>
                <w:szCs w:val="24"/>
              </w:rPr>
              <w:t xml:space="preserve">skin type for product selection </w:t>
            </w:r>
          </w:p>
          <w:p w14:paraId="2DDC019D" w14:textId="77777777" w:rsidR="00066661" w:rsidRDefault="00066661" w:rsidP="00066661">
            <w:pPr>
              <w:numPr>
                <w:ilvl w:val="0"/>
                <w:numId w:val="5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completing </w:t>
            </w:r>
            <w:r w:rsidRPr="0081046D">
              <w:rPr>
                <w:rFonts w:ascii="Times New Roman" w:eastAsia="Times New Roman" w:hAnsi="Times New Roman" w:cs="Times New Roman"/>
                <w:sz w:val="24"/>
                <w:szCs w:val="24"/>
              </w:rPr>
              <w:t>pre</w:t>
            </w:r>
            <w:r>
              <w:rPr>
                <w:rFonts w:ascii="Times New Roman" w:eastAsia="Times New Roman" w:hAnsi="Times New Roman" w:cs="Times New Roman"/>
                <w:sz w:val="24"/>
                <w:szCs w:val="24"/>
              </w:rPr>
              <w:t xml:space="preserve">-, in-, </w:t>
            </w:r>
            <w:r w:rsidRPr="0081046D">
              <w:rPr>
                <w:rFonts w:ascii="Times New Roman" w:eastAsia="Times New Roman" w:hAnsi="Times New Roman" w:cs="Times New Roman"/>
                <w:sz w:val="24"/>
                <w:szCs w:val="24"/>
              </w:rPr>
              <w:t>and post</w:t>
            </w:r>
            <w:r>
              <w:rPr>
                <w:rFonts w:ascii="Times New Roman" w:eastAsia="Times New Roman" w:hAnsi="Times New Roman" w:cs="Times New Roman"/>
                <w:sz w:val="24"/>
                <w:szCs w:val="24"/>
              </w:rPr>
              <w:t>-service</w:t>
            </w:r>
            <w:r w:rsidRPr="0081046D">
              <w:rPr>
                <w:rFonts w:ascii="Times New Roman" w:eastAsia="Times New Roman" w:hAnsi="Times New Roman" w:cs="Times New Roman"/>
                <w:sz w:val="24"/>
                <w:szCs w:val="24"/>
              </w:rPr>
              <w:t xml:space="preserve"> steps for </w:t>
            </w:r>
            <w:r>
              <w:rPr>
                <w:rFonts w:ascii="Times New Roman" w:eastAsia="Times New Roman" w:hAnsi="Times New Roman" w:cs="Times New Roman"/>
                <w:sz w:val="24"/>
                <w:szCs w:val="24"/>
              </w:rPr>
              <w:t>facials</w:t>
            </w:r>
          </w:p>
          <w:p w14:paraId="6C36C1EB" w14:textId="77777777" w:rsidR="00066661" w:rsidRDefault="00066661" w:rsidP="00066661">
            <w:pPr>
              <w:numPr>
                <w:ilvl w:val="0"/>
                <w:numId w:val="51"/>
              </w:numPr>
              <w:spacing w:before="100" w:beforeAutospacing="1" w:after="100" w:afterAutospacing="1"/>
              <w:ind w:left="784"/>
              <w:rPr>
                <w:rFonts w:ascii="Times New Roman" w:eastAsia="Times New Roman" w:hAnsi="Times New Roman" w:cs="Times New Roman"/>
                <w:sz w:val="24"/>
                <w:szCs w:val="24"/>
              </w:rPr>
            </w:pPr>
            <w:r w:rsidRPr="0035672F">
              <w:rPr>
                <w:rFonts w:ascii="Times New Roman" w:eastAsia="Times New Roman" w:hAnsi="Times New Roman" w:cs="Times New Roman"/>
                <w:sz w:val="24"/>
                <w:szCs w:val="24"/>
              </w:rPr>
              <w:t>administering special treatment serums</w:t>
            </w:r>
          </w:p>
          <w:p w14:paraId="0BBA4511" w14:textId="77777777" w:rsidR="00066661" w:rsidRPr="0035672F" w:rsidRDefault="00066661" w:rsidP="00066661">
            <w:pPr>
              <w:numPr>
                <w:ilvl w:val="0"/>
                <w:numId w:val="51"/>
              </w:numPr>
              <w:spacing w:before="100" w:beforeAutospacing="1" w:after="100" w:afterAutospacing="1"/>
              <w:ind w:left="784"/>
              <w:rPr>
                <w:rFonts w:ascii="Times New Roman" w:eastAsia="Times New Roman" w:hAnsi="Times New Roman" w:cs="Times New Roman"/>
                <w:sz w:val="24"/>
                <w:szCs w:val="24"/>
              </w:rPr>
            </w:pPr>
            <w:r w:rsidRPr="0035672F">
              <w:rPr>
                <w:rFonts w:ascii="Times New Roman" w:eastAsia="Times New Roman" w:hAnsi="Times New Roman" w:cs="Times New Roman"/>
                <w:sz w:val="24"/>
                <w:szCs w:val="24"/>
              </w:rPr>
              <w:t>applying paraffin masks.</w:t>
            </w:r>
          </w:p>
          <w:p w14:paraId="389A9675" w14:textId="77777777"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4BDCAA9B" w14:textId="77777777" w:rsidR="00066661"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6B89CC68" w14:textId="77777777" w:rsidR="00066661" w:rsidRDefault="00066661" w:rsidP="00066661">
            <w:pPr>
              <w:numPr>
                <w:ilvl w:val="0"/>
                <w:numId w:val="14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What is the difference between skin types and conditions?</w:t>
            </w:r>
          </w:p>
          <w:p w14:paraId="2073924B" w14:textId="77777777" w:rsidR="00066661" w:rsidRDefault="00066661" w:rsidP="00066661">
            <w:pPr>
              <w:numPr>
                <w:ilvl w:val="0"/>
                <w:numId w:val="14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What position should the headrest be in for a facial?</w:t>
            </w:r>
          </w:p>
          <w:p w14:paraId="0CBFF8ED" w14:textId="77777777" w:rsidR="00066661" w:rsidRPr="00835452" w:rsidRDefault="00066661" w:rsidP="00066661">
            <w:pPr>
              <w:numPr>
                <w:ilvl w:val="0"/>
                <w:numId w:val="14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How is aromatherapy used in a basic facial?</w:t>
            </w:r>
          </w:p>
          <w:p w14:paraId="3BBD5FFC" w14:textId="77777777" w:rsidR="00066661" w:rsidRPr="0081046D" w:rsidRDefault="00066661" w:rsidP="00066661">
            <w:pPr>
              <w:numPr>
                <w:ilvl w:val="0"/>
                <w:numId w:val="140"/>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 xml:space="preserve">How does one determine </w:t>
            </w:r>
            <w:r>
              <w:rPr>
                <w:rFonts w:ascii="Times New Roman" w:eastAsia="Times New Roman" w:hAnsi="Times New Roman" w:cs="Times New Roman"/>
                <w:sz w:val="24"/>
                <w:szCs w:val="24"/>
              </w:rPr>
              <w:t>what</w:t>
            </w:r>
            <w:r w:rsidRPr="0081046D">
              <w:rPr>
                <w:rFonts w:ascii="Times New Roman" w:eastAsia="Times New Roman" w:hAnsi="Times New Roman" w:cs="Times New Roman"/>
                <w:sz w:val="24"/>
                <w:szCs w:val="24"/>
              </w:rPr>
              <w:t xml:space="preserve"> special treatment serums</w:t>
            </w:r>
            <w:r>
              <w:rPr>
                <w:rFonts w:ascii="Times New Roman" w:eastAsia="Times New Roman" w:hAnsi="Times New Roman" w:cs="Times New Roman"/>
                <w:sz w:val="24"/>
                <w:szCs w:val="24"/>
              </w:rPr>
              <w:t xml:space="preserve"> to use for the client’s skin type</w:t>
            </w:r>
            <w:r w:rsidRPr="0081046D">
              <w:rPr>
                <w:rFonts w:ascii="Times New Roman" w:eastAsia="Times New Roman" w:hAnsi="Times New Roman" w:cs="Times New Roman"/>
                <w:sz w:val="24"/>
                <w:szCs w:val="24"/>
              </w:rPr>
              <w:t>?</w:t>
            </w:r>
          </w:p>
          <w:p w14:paraId="6B180FC0" w14:textId="77777777" w:rsidR="00066661" w:rsidRPr="0081046D" w:rsidRDefault="00066661" w:rsidP="00066661">
            <w:pPr>
              <w:numPr>
                <w:ilvl w:val="0"/>
                <w:numId w:val="140"/>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How does one decide when to use specialty products?</w:t>
            </w:r>
          </w:p>
          <w:p w14:paraId="1521245A" w14:textId="77777777" w:rsidR="00066661" w:rsidRPr="0081046D" w:rsidRDefault="00066661" w:rsidP="00066661">
            <w:pPr>
              <w:numPr>
                <w:ilvl w:val="0"/>
                <w:numId w:val="140"/>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How is light therapy used to treat the skin?</w:t>
            </w:r>
          </w:p>
          <w:p w14:paraId="337C3DE1" w14:textId="77777777" w:rsidR="00066661" w:rsidRPr="0081046D" w:rsidRDefault="00066661" w:rsidP="00066661">
            <w:pPr>
              <w:numPr>
                <w:ilvl w:val="0"/>
                <w:numId w:val="140"/>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What are the categories of skincare products used in facial treatments? </w:t>
            </w:r>
          </w:p>
          <w:p w14:paraId="1D8ACA8B"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p>
        </w:tc>
        <w:tc>
          <w:tcPr>
            <w:tcW w:w="626" w:type="pct"/>
          </w:tcPr>
          <w:p w14:paraId="7088E746" w14:textId="405EA885" w:rsidR="00066661" w:rsidRPr="00450079" w:rsidRDefault="00066661" w:rsidP="00066661">
            <w:pPr>
              <w:rPr>
                <w:rFonts w:ascii="Times New Roman" w:eastAsia="Times New Roman" w:hAnsi="Times New Roman" w:cs="Times New Roman"/>
                <w:sz w:val="24"/>
                <w:szCs w:val="24"/>
              </w:rPr>
            </w:pPr>
            <w:r w:rsidRPr="00760B81">
              <w:rPr>
                <w:rFonts w:ascii="Times New Roman" w:eastAsia="Times New Roman" w:hAnsi="Times New Roman" w:cs="Times New Roman"/>
                <w:sz w:val="24"/>
                <w:szCs w:val="24"/>
              </w:rPr>
              <w:t>English: 11.C,</w:t>
            </w:r>
            <w:r>
              <w:rPr>
                <w:rFonts w:ascii="Times New Roman" w:eastAsia="Times New Roman" w:hAnsi="Times New Roman" w:cs="Times New Roman"/>
                <w:sz w:val="24"/>
                <w:szCs w:val="24"/>
              </w:rPr>
              <w:t xml:space="preserve"> </w:t>
            </w:r>
            <w:r w:rsidRPr="00760B81">
              <w:rPr>
                <w:rFonts w:ascii="Times New Roman" w:eastAsia="Times New Roman" w:hAnsi="Times New Roman" w:cs="Times New Roman"/>
                <w:sz w:val="24"/>
                <w:szCs w:val="24"/>
              </w:rPr>
              <w:t>11.LU, 12.C,</w:t>
            </w:r>
            <w:r>
              <w:rPr>
                <w:rFonts w:ascii="Times New Roman" w:eastAsia="Times New Roman" w:hAnsi="Times New Roman" w:cs="Times New Roman"/>
                <w:sz w:val="24"/>
                <w:szCs w:val="24"/>
              </w:rPr>
              <w:t xml:space="preserve"> </w:t>
            </w:r>
            <w:r w:rsidRPr="00760B81">
              <w:rPr>
                <w:rFonts w:ascii="Times New Roman" w:eastAsia="Times New Roman" w:hAnsi="Times New Roman" w:cs="Times New Roman"/>
                <w:sz w:val="24"/>
                <w:szCs w:val="24"/>
              </w:rPr>
              <w:t>12.LU</w:t>
            </w:r>
          </w:p>
        </w:tc>
        <w:tc>
          <w:tcPr>
            <w:tcW w:w="697" w:type="pct"/>
            <w:gridSpan w:val="3"/>
          </w:tcPr>
          <w:p w14:paraId="0A73D09C" w14:textId="77777777" w:rsidR="00066661" w:rsidRDefault="00066661" w:rsidP="00066661">
            <w:pPr>
              <w:pStyle w:val="ListParagraph"/>
              <w:numPr>
                <w:ilvl w:val="1"/>
                <w:numId w:val="185"/>
              </w:numPr>
              <w:ind w:left="47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18169F6E" w14:textId="77777777" w:rsidR="00066661" w:rsidRDefault="00066661" w:rsidP="00066661">
            <w:pPr>
              <w:pStyle w:val="ListParagraph"/>
              <w:numPr>
                <w:ilvl w:val="1"/>
                <w:numId w:val="185"/>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36EEFFA0" w14:textId="77777777" w:rsidR="00066661" w:rsidRDefault="00066661" w:rsidP="00066661">
            <w:pPr>
              <w:pStyle w:val="ListParagraph"/>
              <w:numPr>
                <w:ilvl w:val="1"/>
                <w:numId w:val="186"/>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Skin care</w:t>
            </w:r>
          </w:p>
          <w:p w14:paraId="09D16D9A" w14:textId="77777777" w:rsidR="00066661" w:rsidRDefault="00066661" w:rsidP="00066661">
            <w:pPr>
              <w:pStyle w:val="ListParagraph"/>
              <w:numPr>
                <w:ilvl w:val="2"/>
                <w:numId w:val="186"/>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Client skin analysis and consultation</w:t>
            </w:r>
          </w:p>
          <w:p w14:paraId="42666391" w14:textId="77777777" w:rsidR="00066661" w:rsidRDefault="00066661" w:rsidP="00066661">
            <w:pPr>
              <w:pStyle w:val="ListParagraph"/>
              <w:numPr>
                <w:ilvl w:val="2"/>
                <w:numId w:val="186"/>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Effleurage and related movements and manipulations of the face</w:t>
            </w:r>
          </w:p>
          <w:p w14:paraId="6D069B79" w14:textId="77777777" w:rsidR="00066661" w:rsidRDefault="00066661" w:rsidP="00066661">
            <w:pPr>
              <w:pStyle w:val="ListParagraph"/>
              <w:numPr>
                <w:ilvl w:val="2"/>
                <w:numId w:val="186"/>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Cleansing procedures</w:t>
            </w:r>
          </w:p>
          <w:p w14:paraId="31875D14" w14:textId="77777777" w:rsidR="00066661" w:rsidRDefault="00066661" w:rsidP="00066661">
            <w:pPr>
              <w:pStyle w:val="ListParagraph"/>
              <w:numPr>
                <w:ilvl w:val="2"/>
                <w:numId w:val="186"/>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Masks</w:t>
            </w:r>
          </w:p>
          <w:p w14:paraId="310AA64D" w14:textId="77777777" w:rsidR="00066661" w:rsidRDefault="00066661" w:rsidP="00066661">
            <w:pPr>
              <w:pStyle w:val="ListParagraph"/>
              <w:numPr>
                <w:ilvl w:val="2"/>
                <w:numId w:val="186"/>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Extraction techniques</w:t>
            </w:r>
          </w:p>
          <w:p w14:paraId="009AB03E" w14:textId="77777777" w:rsidR="00066661" w:rsidRDefault="00066661" w:rsidP="00066661">
            <w:pPr>
              <w:pStyle w:val="ListParagraph"/>
              <w:numPr>
                <w:ilvl w:val="2"/>
                <w:numId w:val="186"/>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Machines avoiding direct contact with the skin</w:t>
            </w:r>
          </w:p>
          <w:p w14:paraId="4967ECF3" w14:textId="77777777" w:rsidR="00066661" w:rsidRDefault="00066661" w:rsidP="00066661">
            <w:pPr>
              <w:pStyle w:val="ListParagraph"/>
              <w:numPr>
                <w:ilvl w:val="2"/>
                <w:numId w:val="186"/>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Equipment avoiding direct contact with the skin</w:t>
            </w:r>
          </w:p>
          <w:p w14:paraId="32FA097C" w14:textId="77777777" w:rsidR="00066661" w:rsidRDefault="00066661" w:rsidP="00066661">
            <w:pPr>
              <w:pStyle w:val="ListParagraph"/>
              <w:numPr>
                <w:ilvl w:val="2"/>
                <w:numId w:val="186"/>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Electricity avoiding direct contact with the skin</w:t>
            </w:r>
          </w:p>
          <w:p w14:paraId="3D4AABDE" w14:textId="77777777" w:rsidR="00066661" w:rsidRDefault="00066661" w:rsidP="00066661">
            <w:pPr>
              <w:pStyle w:val="ListParagraph"/>
              <w:numPr>
                <w:ilvl w:val="2"/>
                <w:numId w:val="186"/>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Manual facials and treatments</w:t>
            </w:r>
          </w:p>
          <w:p w14:paraId="74B04AF9" w14:textId="77777777" w:rsidR="00066661" w:rsidRDefault="00066661" w:rsidP="00066661">
            <w:pPr>
              <w:pStyle w:val="ListParagraph"/>
              <w:numPr>
                <w:ilvl w:val="2"/>
                <w:numId w:val="186"/>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General procedures and safety measures</w:t>
            </w:r>
          </w:p>
          <w:p w14:paraId="2A391ECE" w14:textId="77777777" w:rsidR="00066661" w:rsidRDefault="00066661" w:rsidP="00066661">
            <w:pPr>
              <w:pStyle w:val="ListParagraph"/>
              <w:ind w:left="470"/>
              <w:rPr>
                <w:rFonts w:ascii="Times New Roman" w:eastAsia="Times New Roman" w:hAnsi="Times New Roman" w:cs="Times New Roman"/>
                <w:sz w:val="24"/>
                <w:szCs w:val="24"/>
              </w:rPr>
            </w:pPr>
          </w:p>
          <w:p w14:paraId="4F1D4BC9" w14:textId="6C5F917C" w:rsidR="00066661" w:rsidRPr="0000527A" w:rsidRDefault="00066661" w:rsidP="00066661">
            <w:pPr>
              <w:pStyle w:val="ListParagraph"/>
              <w:numPr>
                <w:ilvl w:val="0"/>
                <w:numId w:val="222"/>
              </w:numPr>
              <w:rPr>
                <w:rFonts w:ascii="Times New Roman" w:eastAsia="Times New Roman" w:hAnsi="Times New Roman" w:cs="Times New Roman"/>
                <w:sz w:val="24"/>
                <w:szCs w:val="24"/>
              </w:rPr>
            </w:pPr>
            <w:r w:rsidRPr="0000527A">
              <w:rPr>
                <w:rFonts w:ascii="Times New Roman" w:eastAsia="Times New Roman" w:hAnsi="Times New Roman" w:cs="Times New Roman"/>
                <w:sz w:val="24"/>
                <w:szCs w:val="24"/>
              </w:rPr>
              <w:t>Exam Domains I.A., I.B, I.C, III.A, III.B, and III.C</w:t>
            </w:r>
          </w:p>
        </w:tc>
        <w:tc>
          <w:tcPr>
            <w:tcW w:w="575" w:type="pct"/>
          </w:tcPr>
          <w:p w14:paraId="24328C23" w14:textId="77777777" w:rsidR="00066661" w:rsidRDefault="00066661" w:rsidP="00066661">
            <w:pPr>
              <w:rPr>
                <w:rFonts w:ascii="Times New Roman" w:eastAsia="Times New Roman" w:hAnsi="Times New Roman" w:cs="Times New Roman"/>
                <w:sz w:val="24"/>
                <w:szCs w:val="24"/>
              </w:rPr>
            </w:pPr>
            <w:r w:rsidRPr="006F36CC">
              <w:rPr>
                <w:rFonts w:ascii="Times New Roman" w:eastAsia="Times New Roman" w:hAnsi="Times New Roman" w:cs="Times New Roman"/>
                <w:sz w:val="24"/>
                <w:szCs w:val="24"/>
              </w:rPr>
              <w:t>Esthetics</w:t>
            </w:r>
          </w:p>
          <w:p w14:paraId="5EE689F7" w14:textId="77777777" w:rsidR="00066661" w:rsidRPr="006F36CC" w:rsidRDefault="00066661" w:rsidP="00066661">
            <w:pPr>
              <w:rPr>
                <w:rFonts w:ascii="Times New Roman" w:eastAsia="Times New Roman" w:hAnsi="Times New Roman" w:cs="Times New Roman"/>
                <w:sz w:val="24"/>
                <w:szCs w:val="24"/>
              </w:rPr>
            </w:pPr>
          </w:p>
          <w:p w14:paraId="4D92803C" w14:textId="4236DE60" w:rsidR="00066661" w:rsidRPr="00066661" w:rsidRDefault="00066661" w:rsidP="00066661">
            <w:pPr>
              <w:rPr>
                <w:rFonts w:ascii="Times New Roman" w:eastAsia="Times New Roman" w:hAnsi="Times New Roman" w:cs="Times New Roman"/>
                <w:sz w:val="24"/>
                <w:szCs w:val="24"/>
              </w:rPr>
            </w:pPr>
            <w:r w:rsidRPr="006F36CC">
              <w:rPr>
                <w:rFonts w:ascii="Times New Roman" w:eastAsia="Times New Roman" w:hAnsi="Times New Roman" w:cs="Times New Roman"/>
                <w:sz w:val="24"/>
                <w:szCs w:val="24"/>
              </w:rPr>
              <w:t>Job Demo A</w:t>
            </w:r>
          </w:p>
        </w:tc>
      </w:tr>
      <w:tr w:rsidR="00066661" w:rsidRPr="009C4A1C" w14:paraId="5195D38F" w14:textId="084E6F8B" w:rsidTr="005C53DD">
        <w:trPr>
          <w:gridAfter w:val="1"/>
          <w:wAfter w:w="49" w:type="pct"/>
        </w:trPr>
        <w:tc>
          <w:tcPr>
            <w:tcW w:w="168" w:type="pct"/>
            <w:shd w:val="clear" w:color="auto" w:fill="FFFFFF" w:themeFill="background1"/>
          </w:tcPr>
          <w:p w14:paraId="6DF1D989" w14:textId="41F04EF6"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103</w:t>
            </w:r>
          </w:p>
        </w:tc>
        <w:tc>
          <w:tcPr>
            <w:tcW w:w="620" w:type="pct"/>
            <w:shd w:val="clear" w:color="auto" w:fill="FFFFFF" w:themeFill="background1"/>
            <w:tcMar>
              <w:top w:w="43" w:type="dxa"/>
              <w:left w:w="115" w:type="dxa"/>
              <w:bottom w:w="43" w:type="dxa"/>
              <w:right w:w="115" w:type="dxa"/>
            </w:tcMar>
          </w:tcPr>
          <w:p w14:paraId="72335FE4" w14:textId="3B1204AA" w:rsidR="00066661" w:rsidRPr="001304BB" w:rsidRDefault="00066661" w:rsidP="00066661">
            <w:pPr>
              <w:rPr>
                <w:rFonts w:ascii="Times New Roman" w:eastAsia="Times New Roman" w:hAnsi="Times New Roman" w:cs="Times New Roman"/>
                <w:b/>
                <w:bCs/>
                <w:sz w:val="24"/>
                <w:szCs w:val="24"/>
              </w:rPr>
            </w:pPr>
            <w:r w:rsidRPr="00F42C37">
              <w:rPr>
                <w:rFonts w:ascii="Times New Roman" w:eastAsia="Times New Roman" w:hAnsi="Times New Roman" w:cs="Times New Roman"/>
                <w:sz w:val="24"/>
                <w:szCs w:val="24"/>
              </w:rPr>
              <w:t xml:space="preserve">Apply facial makeup. </w:t>
            </w:r>
          </w:p>
        </w:tc>
        <w:tc>
          <w:tcPr>
            <w:tcW w:w="1115" w:type="pct"/>
            <w:gridSpan w:val="2"/>
          </w:tcPr>
          <w:p w14:paraId="3D49CAAB" w14:textId="77777777" w:rsidR="00066661" w:rsidRPr="0081046D" w:rsidRDefault="00066661" w:rsidP="00066661">
            <w:p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 xml:space="preserve">Application should include </w:t>
            </w:r>
          </w:p>
          <w:p w14:paraId="52F0E4F3" w14:textId="77777777" w:rsidR="00066661" w:rsidRPr="0081046D" w:rsidRDefault="00066661" w:rsidP="00066661">
            <w:pPr>
              <w:numPr>
                <w:ilvl w:val="0"/>
                <w:numId w:val="5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using</w:t>
            </w:r>
            <w:r w:rsidRPr="0081046D">
              <w:rPr>
                <w:rFonts w:ascii="Times New Roman" w:eastAsia="Times New Roman" w:hAnsi="Times New Roman" w:cs="Times New Roman"/>
                <w:sz w:val="24"/>
                <w:szCs w:val="24"/>
              </w:rPr>
              <w:t xml:space="preserve"> disinfected or disposable applicators</w:t>
            </w:r>
          </w:p>
          <w:p w14:paraId="7E8C2E84" w14:textId="77777777" w:rsidR="00066661" w:rsidRPr="0081046D" w:rsidRDefault="00066661" w:rsidP="00066661">
            <w:pPr>
              <w:numPr>
                <w:ilvl w:val="0"/>
                <w:numId w:val="5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81046D">
              <w:rPr>
                <w:rFonts w:ascii="Times New Roman" w:eastAsia="Times New Roman" w:hAnsi="Times New Roman" w:cs="Times New Roman"/>
                <w:sz w:val="24"/>
                <w:szCs w:val="24"/>
              </w:rPr>
              <w:t>pply</w:t>
            </w:r>
            <w:r>
              <w:rPr>
                <w:rFonts w:ascii="Times New Roman" w:eastAsia="Times New Roman" w:hAnsi="Times New Roman" w:cs="Times New Roman"/>
                <w:sz w:val="24"/>
                <w:szCs w:val="24"/>
              </w:rPr>
              <w:t>ing</w:t>
            </w:r>
            <w:r w:rsidRPr="0081046D">
              <w:rPr>
                <w:rFonts w:ascii="Times New Roman" w:eastAsia="Times New Roman" w:hAnsi="Times New Roman" w:cs="Times New Roman"/>
                <w:sz w:val="24"/>
                <w:szCs w:val="24"/>
              </w:rPr>
              <w:t xml:space="preserve"> foundation</w:t>
            </w:r>
          </w:p>
          <w:p w14:paraId="62E181E6" w14:textId="77777777" w:rsidR="00066661" w:rsidRPr="0081046D" w:rsidRDefault="00066661" w:rsidP="00066661">
            <w:pPr>
              <w:numPr>
                <w:ilvl w:val="0"/>
                <w:numId w:val="5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81046D">
              <w:rPr>
                <w:rFonts w:ascii="Times New Roman" w:eastAsia="Times New Roman" w:hAnsi="Times New Roman" w:cs="Times New Roman"/>
                <w:sz w:val="24"/>
                <w:szCs w:val="24"/>
              </w:rPr>
              <w:t>pply</w:t>
            </w:r>
            <w:r>
              <w:rPr>
                <w:rFonts w:ascii="Times New Roman" w:eastAsia="Times New Roman" w:hAnsi="Times New Roman" w:cs="Times New Roman"/>
                <w:sz w:val="24"/>
                <w:szCs w:val="24"/>
              </w:rPr>
              <w:t>ing</w:t>
            </w:r>
            <w:r w:rsidRPr="0081046D">
              <w:rPr>
                <w:rFonts w:ascii="Times New Roman" w:eastAsia="Times New Roman" w:hAnsi="Times New Roman" w:cs="Times New Roman"/>
                <w:sz w:val="24"/>
                <w:szCs w:val="24"/>
              </w:rPr>
              <w:t xml:space="preserve"> face powder</w:t>
            </w:r>
          </w:p>
          <w:p w14:paraId="00414FD1" w14:textId="77777777" w:rsidR="00066661" w:rsidRPr="0081046D" w:rsidRDefault="00066661" w:rsidP="00066661">
            <w:pPr>
              <w:numPr>
                <w:ilvl w:val="0"/>
                <w:numId w:val="5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81046D">
              <w:rPr>
                <w:rFonts w:ascii="Times New Roman" w:eastAsia="Times New Roman" w:hAnsi="Times New Roman" w:cs="Times New Roman"/>
                <w:sz w:val="24"/>
                <w:szCs w:val="24"/>
              </w:rPr>
              <w:t>pply</w:t>
            </w:r>
            <w:r>
              <w:rPr>
                <w:rFonts w:ascii="Times New Roman" w:eastAsia="Times New Roman" w:hAnsi="Times New Roman" w:cs="Times New Roman"/>
                <w:sz w:val="24"/>
                <w:szCs w:val="24"/>
              </w:rPr>
              <w:t>ing</w:t>
            </w:r>
            <w:r w:rsidRPr="0081046D">
              <w:rPr>
                <w:rFonts w:ascii="Times New Roman" w:eastAsia="Times New Roman" w:hAnsi="Times New Roman" w:cs="Times New Roman"/>
                <w:sz w:val="24"/>
                <w:szCs w:val="24"/>
              </w:rPr>
              <w:t xml:space="preserve"> cheek color</w:t>
            </w:r>
          </w:p>
          <w:p w14:paraId="649FB0AF" w14:textId="77777777" w:rsidR="00066661" w:rsidRPr="0081046D" w:rsidRDefault="00066661" w:rsidP="00066661">
            <w:pPr>
              <w:numPr>
                <w:ilvl w:val="0"/>
                <w:numId w:val="5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81046D">
              <w:rPr>
                <w:rFonts w:ascii="Times New Roman" w:eastAsia="Times New Roman" w:hAnsi="Times New Roman" w:cs="Times New Roman"/>
                <w:sz w:val="24"/>
                <w:szCs w:val="24"/>
              </w:rPr>
              <w:t>pply</w:t>
            </w:r>
            <w:r>
              <w:rPr>
                <w:rFonts w:ascii="Times New Roman" w:eastAsia="Times New Roman" w:hAnsi="Times New Roman" w:cs="Times New Roman"/>
                <w:sz w:val="24"/>
                <w:szCs w:val="24"/>
              </w:rPr>
              <w:t>ing</w:t>
            </w:r>
            <w:r w:rsidRPr="0081046D">
              <w:rPr>
                <w:rFonts w:ascii="Times New Roman" w:eastAsia="Times New Roman" w:hAnsi="Times New Roman" w:cs="Times New Roman"/>
                <w:sz w:val="24"/>
                <w:szCs w:val="24"/>
              </w:rPr>
              <w:t xml:space="preserve"> corrective makeup, if necessary</w:t>
            </w:r>
          </w:p>
          <w:p w14:paraId="5D4A0669" w14:textId="77777777" w:rsidR="00066661" w:rsidRPr="0081046D" w:rsidRDefault="00066661" w:rsidP="00066661">
            <w:pPr>
              <w:numPr>
                <w:ilvl w:val="0"/>
                <w:numId w:val="5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81046D">
              <w:rPr>
                <w:rFonts w:ascii="Times New Roman" w:eastAsia="Times New Roman" w:hAnsi="Times New Roman" w:cs="Times New Roman"/>
                <w:sz w:val="24"/>
                <w:szCs w:val="24"/>
              </w:rPr>
              <w:t>pply</w:t>
            </w:r>
            <w:r>
              <w:rPr>
                <w:rFonts w:ascii="Times New Roman" w:eastAsia="Times New Roman" w:hAnsi="Times New Roman" w:cs="Times New Roman"/>
                <w:sz w:val="24"/>
                <w:szCs w:val="24"/>
              </w:rPr>
              <w:t>ing</w:t>
            </w:r>
            <w:r w:rsidRPr="0081046D">
              <w:rPr>
                <w:rFonts w:ascii="Times New Roman" w:eastAsia="Times New Roman" w:hAnsi="Times New Roman" w:cs="Times New Roman"/>
                <w:sz w:val="24"/>
                <w:szCs w:val="24"/>
              </w:rPr>
              <w:t xml:space="preserve"> eye color</w:t>
            </w:r>
          </w:p>
          <w:p w14:paraId="7BE4D464" w14:textId="77777777" w:rsidR="00066661" w:rsidRPr="0081046D" w:rsidRDefault="00066661" w:rsidP="00066661">
            <w:pPr>
              <w:numPr>
                <w:ilvl w:val="0"/>
                <w:numId w:val="5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81046D">
              <w:rPr>
                <w:rFonts w:ascii="Times New Roman" w:eastAsia="Times New Roman" w:hAnsi="Times New Roman" w:cs="Times New Roman"/>
                <w:sz w:val="24"/>
                <w:szCs w:val="24"/>
              </w:rPr>
              <w:t>pply</w:t>
            </w:r>
            <w:r>
              <w:rPr>
                <w:rFonts w:ascii="Times New Roman" w:eastAsia="Times New Roman" w:hAnsi="Times New Roman" w:cs="Times New Roman"/>
                <w:sz w:val="24"/>
                <w:szCs w:val="24"/>
              </w:rPr>
              <w:t>ing</w:t>
            </w:r>
            <w:r w:rsidRPr="0081046D" w:rsidDel="00E85869">
              <w:rPr>
                <w:rFonts w:ascii="Times New Roman" w:eastAsia="Times New Roman" w:hAnsi="Times New Roman" w:cs="Times New Roman"/>
                <w:sz w:val="24"/>
                <w:szCs w:val="24"/>
              </w:rPr>
              <w:t xml:space="preserve"> </w:t>
            </w:r>
            <w:r w:rsidRPr="0081046D">
              <w:rPr>
                <w:rFonts w:ascii="Times New Roman" w:eastAsia="Times New Roman" w:hAnsi="Times New Roman" w:cs="Times New Roman"/>
                <w:sz w:val="24"/>
                <w:szCs w:val="24"/>
              </w:rPr>
              <w:t>eyeliner</w:t>
            </w:r>
          </w:p>
          <w:p w14:paraId="14B4EFE6" w14:textId="77777777" w:rsidR="00066661" w:rsidRPr="0081046D" w:rsidRDefault="00066661" w:rsidP="00066661">
            <w:pPr>
              <w:numPr>
                <w:ilvl w:val="0"/>
                <w:numId w:val="5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81046D">
              <w:rPr>
                <w:rFonts w:ascii="Times New Roman" w:eastAsia="Times New Roman" w:hAnsi="Times New Roman" w:cs="Times New Roman"/>
                <w:sz w:val="24"/>
                <w:szCs w:val="24"/>
              </w:rPr>
              <w:t>pply</w:t>
            </w:r>
            <w:r>
              <w:rPr>
                <w:rFonts w:ascii="Times New Roman" w:eastAsia="Times New Roman" w:hAnsi="Times New Roman" w:cs="Times New Roman"/>
                <w:sz w:val="24"/>
                <w:szCs w:val="24"/>
              </w:rPr>
              <w:t>ing</w:t>
            </w:r>
            <w:r w:rsidRPr="0081046D">
              <w:rPr>
                <w:rFonts w:ascii="Times New Roman" w:eastAsia="Times New Roman" w:hAnsi="Times New Roman" w:cs="Times New Roman"/>
                <w:sz w:val="24"/>
                <w:szCs w:val="24"/>
              </w:rPr>
              <w:t xml:space="preserve"> eyebrow makeup</w:t>
            </w:r>
          </w:p>
          <w:p w14:paraId="7C640FDC" w14:textId="77777777" w:rsidR="00066661" w:rsidRPr="0081046D" w:rsidRDefault="00066661" w:rsidP="00066661">
            <w:pPr>
              <w:numPr>
                <w:ilvl w:val="0"/>
                <w:numId w:val="5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81046D">
              <w:rPr>
                <w:rFonts w:ascii="Times New Roman" w:eastAsia="Times New Roman" w:hAnsi="Times New Roman" w:cs="Times New Roman"/>
                <w:sz w:val="24"/>
                <w:szCs w:val="24"/>
              </w:rPr>
              <w:t>pply</w:t>
            </w:r>
            <w:r>
              <w:rPr>
                <w:rFonts w:ascii="Times New Roman" w:eastAsia="Times New Roman" w:hAnsi="Times New Roman" w:cs="Times New Roman"/>
                <w:sz w:val="24"/>
                <w:szCs w:val="24"/>
              </w:rPr>
              <w:t>ing</w:t>
            </w:r>
            <w:r w:rsidRPr="0081046D">
              <w:rPr>
                <w:rFonts w:ascii="Times New Roman" w:eastAsia="Times New Roman" w:hAnsi="Times New Roman" w:cs="Times New Roman"/>
                <w:sz w:val="24"/>
                <w:szCs w:val="24"/>
              </w:rPr>
              <w:t xml:space="preserve"> mascara</w:t>
            </w:r>
          </w:p>
          <w:p w14:paraId="25C16BCD" w14:textId="77777777" w:rsidR="00066661" w:rsidRPr="0081046D" w:rsidRDefault="00066661" w:rsidP="00066661">
            <w:pPr>
              <w:numPr>
                <w:ilvl w:val="0"/>
                <w:numId w:val="5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81046D">
              <w:rPr>
                <w:rFonts w:ascii="Times New Roman" w:eastAsia="Times New Roman" w:hAnsi="Times New Roman" w:cs="Times New Roman"/>
                <w:sz w:val="24"/>
                <w:szCs w:val="24"/>
              </w:rPr>
              <w:t>pply</w:t>
            </w:r>
            <w:r>
              <w:rPr>
                <w:rFonts w:ascii="Times New Roman" w:eastAsia="Times New Roman" w:hAnsi="Times New Roman" w:cs="Times New Roman"/>
                <w:sz w:val="24"/>
                <w:szCs w:val="24"/>
              </w:rPr>
              <w:t>ing</w:t>
            </w:r>
            <w:r w:rsidRPr="0081046D">
              <w:rPr>
                <w:rFonts w:ascii="Times New Roman" w:eastAsia="Times New Roman" w:hAnsi="Times New Roman" w:cs="Times New Roman"/>
                <w:sz w:val="24"/>
                <w:szCs w:val="24"/>
              </w:rPr>
              <w:t xml:space="preserve"> lip color</w:t>
            </w:r>
          </w:p>
          <w:p w14:paraId="08515B23" w14:textId="77777777" w:rsidR="00066661" w:rsidRPr="0081046D" w:rsidRDefault="00066661" w:rsidP="00066661">
            <w:pPr>
              <w:numPr>
                <w:ilvl w:val="0"/>
                <w:numId w:val="5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disinfecting the </w:t>
            </w:r>
            <w:r w:rsidRPr="0081046D">
              <w:rPr>
                <w:rFonts w:ascii="Times New Roman" w:eastAsia="Times New Roman" w:hAnsi="Times New Roman" w:cs="Times New Roman"/>
                <w:sz w:val="24"/>
                <w:szCs w:val="24"/>
              </w:rPr>
              <w:t>work area</w:t>
            </w:r>
            <w:r>
              <w:rPr>
                <w:rFonts w:ascii="Times New Roman" w:eastAsia="Times New Roman" w:hAnsi="Times New Roman" w:cs="Times New Roman"/>
                <w:sz w:val="24"/>
                <w:szCs w:val="24"/>
              </w:rPr>
              <w:t>.</w:t>
            </w:r>
          </w:p>
          <w:p w14:paraId="37F2A93C" w14:textId="77777777"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34220204"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17B4250E" w14:textId="77777777" w:rsidR="00066661" w:rsidRPr="0081046D" w:rsidRDefault="00066661" w:rsidP="00066661">
            <w:pPr>
              <w:numPr>
                <w:ilvl w:val="0"/>
                <w:numId w:val="53"/>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Why is face powder applied after foundation?</w:t>
            </w:r>
          </w:p>
          <w:p w14:paraId="74FE3624" w14:textId="77777777" w:rsidR="00066661" w:rsidRPr="0081046D" w:rsidRDefault="00066661" w:rsidP="00066661">
            <w:pPr>
              <w:numPr>
                <w:ilvl w:val="0"/>
                <w:numId w:val="53"/>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What determines where to apply cheek color?</w:t>
            </w:r>
          </w:p>
          <w:p w14:paraId="576FFBC9" w14:textId="77777777" w:rsidR="00066661" w:rsidRPr="0081046D" w:rsidRDefault="00066661" w:rsidP="00066661">
            <w:pPr>
              <w:numPr>
                <w:ilvl w:val="0"/>
                <w:numId w:val="53"/>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What is </w:t>
            </w:r>
            <w:r w:rsidRPr="0081046D">
              <w:rPr>
                <w:rFonts w:ascii="Times New Roman" w:eastAsia="Times New Roman" w:hAnsi="Times New Roman" w:cs="Times New Roman"/>
                <w:i/>
                <w:iCs/>
                <w:sz w:val="24"/>
                <w:szCs w:val="24"/>
              </w:rPr>
              <w:t>corrective makeup</w:t>
            </w:r>
            <w:r w:rsidRPr="0081046D">
              <w:rPr>
                <w:rFonts w:ascii="Times New Roman" w:eastAsia="Times New Roman" w:hAnsi="Times New Roman" w:cs="Times New Roman"/>
                <w:sz w:val="24"/>
                <w:szCs w:val="24"/>
              </w:rPr>
              <w:t>?</w:t>
            </w:r>
          </w:p>
          <w:p w14:paraId="7E1B3FD5" w14:textId="77777777" w:rsidR="00066661" w:rsidRPr="0081046D" w:rsidRDefault="00066661" w:rsidP="00066661">
            <w:pPr>
              <w:numPr>
                <w:ilvl w:val="0"/>
                <w:numId w:val="53"/>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Why is it necessary</w:t>
            </w:r>
            <w:r>
              <w:rPr>
                <w:rFonts w:ascii="Times New Roman" w:eastAsia="Times New Roman" w:hAnsi="Times New Roman" w:cs="Times New Roman"/>
                <w:sz w:val="24"/>
                <w:szCs w:val="24"/>
              </w:rPr>
              <w:t xml:space="preserve"> to</w:t>
            </w:r>
            <w:r w:rsidRPr="0081046D">
              <w:rPr>
                <w:rFonts w:ascii="Times New Roman" w:eastAsia="Times New Roman" w:hAnsi="Times New Roman" w:cs="Times New Roman"/>
                <w:sz w:val="24"/>
                <w:szCs w:val="24"/>
              </w:rPr>
              <w:t xml:space="preserve"> disinfect the work area?</w:t>
            </w:r>
          </w:p>
          <w:p w14:paraId="766CCB35" w14:textId="77777777" w:rsidR="00066661" w:rsidRPr="0081046D" w:rsidRDefault="00066661" w:rsidP="00066661">
            <w:pPr>
              <w:numPr>
                <w:ilvl w:val="0"/>
                <w:numId w:val="53"/>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How does one use color theory when choosing cosmetics for makeup application?</w:t>
            </w:r>
          </w:p>
          <w:p w14:paraId="735342ED"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p>
        </w:tc>
        <w:tc>
          <w:tcPr>
            <w:tcW w:w="626" w:type="pct"/>
          </w:tcPr>
          <w:p w14:paraId="5C3B8006" w14:textId="77777777" w:rsidR="00066661" w:rsidRPr="00450079" w:rsidRDefault="00066661" w:rsidP="00066661">
            <w:pPr>
              <w:rPr>
                <w:rFonts w:ascii="Times New Roman" w:eastAsia="Times New Roman" w:hAnsi="Times New Roman" w:cs="Times New Roman"/>
                <w:sz w:val="24"/>
                <w:szCs w:val="24"/>
              </w:rPr>
            </w:pPr>
          </w:p>
        </w:tc>
        <w:tc>
          <w:tcPr>
            <w:tcW w:w="697" w:type="pct"/>
            <w:gridSpan w:val="3"/>
          </w:tcPr>
          <w:p w14:paraId="46BCA1C5" w14:textId="77777777" w:rsidR="00066661" w:rsidRDefault="00066661" w:rsidP="00066661">
            <w:pPr>
              <w:pStyle w:val="ListParagraph"/>
              <w:numPr>
                <w:ilvl w:val="1"/>
                <w:numId w:val="202"/>
              </w:numPr>
              <w:ind w:left="47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4D96E399" w14:textId="77777777" w:rsidR="00066661" w:rsidRDefault="00066661" w:rsidP="00066661">
            <w:pPr>
              <w:pStyle w:val="ListParagraph"/>
              <w:numPr>
                <w:ilvl w:val="1"/>
                <w:numId w:val="202"/>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30A6470A" w14:textId="77777777" w:rsidR="00066661" w:rsidRDefault="00066661" w:rsidP="00066661">
            <w:pPr>
              <w:pStyle w:val="ListParagraph"/>
              <w:numPr>
                <w:ilvl w:val="1"/>
                <w:numId w:val="209"/>
              </w:numPr>
              <w:rPr>
                <w:rFonts w:ascii="Times New Roman" w:eastAsia="Times New Roman" w:hAnsi="Times New Roman" w:cs="Times New Roman"/>
                <w:sz w:val="24"/>
                <w:szCs w:val="24"/>
              </w:rPr>
            </w:pPr>
            <w:r>
              <w:rPr>
                <w:rFonts w:ascii="Times New Roman" w:eastAsia="Times New Roman" w:hAnsi="Times New Roman" w:cs="Times New Roman"/>
                <w:sz w:val="24"/>
                <w:szCs w:val="24"/>
              </w:rPr>
              <w:t>Skin care</w:t>
            </w:r>
          </w:p>
          <w:p w14:paraId="76001808" w14:textId="77777777" w:rsidR="00066661" w:rsidRDefault="00066661" w:rsidP="00066661">
            <w:pPr>
              <w:rPr>
                <w:rFonts w:ascii="Times New Roman" w:eastAsia="Times New Roman" w:hAnsi="Times New Roman" w:cs="Times New Roman"/>
                <w:sz w:val="24"/>
                <w:szCs w:val="24"/>
              </w:rPr>
            </w:pPr>
          </w:p>
          <w:p w14:paraId="7CA6DD18" w14:textId="77777777" w:rsidR="00066661" w:rsidRPr="002761B3" w:rsidRDefault="00066661" w:rsidP="00066661">
            <w:pPr>
              <w:pStyle w:val="ListParagraph"/>
              <w:numPr>
                <w:ilvl w:val="0"/>
                <w:numId w:val="201"/>
              </w:numPr>
              <w:ind w:left="470"/>
              <w:rPr>
                <w:rFonts w:ascii="Times New Roman" w:eastAsia="Times New Roman" w:hAnsi="Times New Roman" w:cs="Times New Roman"/>
                <w:sz w:val="24"/>
                <w:szCs w:val="24"/>
              </w:rPr>
            </w:pPr>
            <w:r w:rsidRPr="002761B3">
              <w:rPr>
                <w:rFonts w:ascii="Times New Roman" w:eastAsia="Times New Roman" w:hAnsi="Times New Roman" w:cs="Times New Roman"/>
                <w:sz w:val="24"/>
                <w:szCs w:val="24"/>
              </w:rPr>
              <w:t>Exam Domains I.A., I.B, I.C, III.A, III.B, and III.C</w:t>
            </w:r>
          </w:p>
          <w:p w14:paraId="71AB3ED1" w14:textId="77777777" w:rsidR="00066661" w:rsidRPr="000D6BD5" w:rsidRDefault="00066661" w:rsidP="00066661">
            <w:pPr>
              <w:rPr>
                <w:rFonts w:ascii="Times New Roman" w:eastAsia="Times New Roman" w:hAnsi="Times New Roman" w:cs="Times New Roman"/>
                <w:sz w:val="24"/>
                <w:szCs w:val="24"/>
              </w:rPr>
            </w:pPr>
          </w:p>
        </w:tc>
        <w:tc>
          <w:tcPr>
            <w:tcW w:w="575" w:type="pct"/>
          </w:tcPr>
          <w:p w14:paraId="500B8C40" w14:textId="77777777"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Job Demo A</w:t>
            </w:r>
          </w:p>
          <w:p w14:paraId="66104E96" w14:textId="77777777" w:rsidR="00066661" w:rsidRPr="00066661" w:rsidRDefault="00066661" w:rsidP="00066661">
            <w:pPr>
              <w:rPr>
                <w:rFonts w:ascii="Times New Roman" w:eastAsia="Times New Roman" w:hAnsi="Times New Roman" w:cs="Times New Roman"/>
                <w:sz w:val="24"/>
                <w:szCs w:val="24"/>
              </w:rPr>
            </w:pPr>
          </w:p>
          <w:p w14:paraId="1AA3BA72" w14:textId="77777777"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Fantasy Manikin</w:t>
            </w:r>
          </w:p>
          <w:p w14:paraId="163454C0" w14:textId="77777777" w:rsidR="00066661" w:rsidRPr="00066661" w:rsidRDefault="00066661" w:rsidP="00066661">
            <w:pPr>
              <w:rPr>
                <w:rFonts w:ascii="Times New Roman" w:eastAsia="Times New Roman" w:hAnsi="Times New Roman" w:cs="Times New Roman"/>
                <w:sz w:val="24"/>
                <w:szCs w:val="24"/>
              </w:rPr>
            </w:pPr>
          </w:p>
          <w:p w14:paraId="4419E7A3" w14:textId="70A3F91A"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Total Fantasy Look</w:t>
            </w:r>
          </w:p>
        </w:tc>
      </w:tr>
      <w:tr w:rsidR="00066661" w:rsidRPr="009C4A1C" w14:paraId="5B8425EA" w14:textId="30D81E46" w:rsidTr="005C53DD">
        <w:trPr>
          <w:gridAfter w:val="1"/>
          <w:wAfter w:w="49" w:type="pct"/>
        </w:trPr>
        <w:tc>
          <w:tcPr>
            <w:tcW w:w="168" w:type="pct"/>
            <w:shd w:val="clear" w:color="auto" w:fill="FFFFFF" w:themeFill="background1"/>
          </w:tcPr>
          <w:p w14:paraId="145BF1F9" w14:textId="18722370"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104</w:t>
            </w:r>
          </w:p>
        </w:tc>
        <w:tc>
          <w:tcPr>
            <w:tcW w:w="620" w:type="pct"/>
            <w:shd w:val="clear" w:color="auto" w:fill="FFFFFF" w:themeFill="background1"/>
            <w:tcMar>
              <w:top w:w="43" w:type="dxa"/>
              <w:left w:w="115" w:type="dxa"/>
              <w:bottom w:w="43" w:type="dxa"/>
              <w:right w:w="115" w:type="dxa"/>
            </w:tcMar>
          </w:tcPr>
          <w:p w14:paraId="265E9AD3" w14:textId="6DC63D33" w:rsidR="00066661" w:rsidRPr="001304BB" w:rsidRDefault="00066661" w:rsidP="00066661">
            <w:pPr>
              <w:rPr>
                <w:rFonts w:ascii="Times New Roman" w:eastAsia="Times New Roman" w:hAnsi="Times New Roman" w:cs="Times New Roman"/>
                <w:b/>
                <w:bCs/>
                <w:sz w:val="24"/>
                <w:szCs w:val="24"/>
              </w:rPr>
            </w:pPr>
            <w:r w:rsidRPr="00F42C37">
              <w:rPr>
                <w:rFonts w:ascii="Times New Roman" w:eastAsia="Times New Roman" w:hAnsi="Times New Roman" w:cs="Times New Roman"/>
                <w:sz w:val="24"/>
                <w:szCs w:val="24"/>
              </w:rPr>
              <w:t xml:space="preserve">Apply </w:t>
            </w:r>
            <w:r>
              <w:rPr>
                <w:rFonts w:ascii="Times New Roman" w:eastAsia="Times New Roman" w:hAnsi="Times New Roman" w:cs="Times New Roman"/>
                <w:sz w:val="24"/>
                <w:szCs w:val="24"/>
              </w:rPr>
              <w:t xml:space="preserve">artificial </w:t>
            </w:r>
            <w:r w:rsidRPr="00F42C37">
              <w:rPr>
                <w:rFonts w:ascii="Times New Roman" w:eastAsia="Times New Roman" w:hAnsi="Times New Roman" w:cs="Times New Roman"/>
                <w:sz w:val="24"/>
                <w:szCs w:val="24"/>
              </w:rPr>
              <w:t xml:space="preserve">eyelashes. </w:t>
            </w:r>
          </w:p>
        </w:tc>
        <w:tc>
          <w:tcPr>
            <w:tcW w:w="1115" w:type="pct"/>
            <w:gridSpan w:val="2"/>
          </w:tcPr>
          <w:p w14:paraId="133EA370" w14:textId="77777777" w:rsidR="00066661" w:rsidRPr="0081046D" w:rsidRDefault="00066661" w:rsidP="00066661">
            <w:p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Application should include</w:t>
            </w:r>
          </w:p>
          <w:p w14:paraId="6510AEE4" w14:textId="77777777" w:rsidR="00066661" w:rsidRPr="0081046D" w:rsidRDefault="00066661" w:rsidP="00066661">
            <w:pPr>
              <w:numPr>
                <w:ilvl w:val="0"/>
                <w:numId w:val="54"/>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setting up all required supplies and disinfected implements</w:t>
            </w:r>
          </w:p>
          <w:p w14:paraId="4C124B4D" w14:textId="77777777" w:rsidR="00066661" w:rsidRPr="0081046D" w:rsidRDefault="00066661" w:rsidP="00066661">
            <w:pPr>
              <w:numPr>
                <w:ilvl w:val="0"/>
                <w:numId w:val="54"/>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 xml:space="preserve">removing </w:t>
            </w:r>
            <w:r>
              <w:rPr>
                <w:rFonts w:ascii="Times New Roman" w:eastAsia="Times New Roman" w:hAnsi="Times New Roman" w:cs="Times New Roman"/>
                <w:sz w:val="24"/>
                <w:szCs w:val="24"/>
              </w:rPr>
              <w:t xml:space="preserve">the </w:t>
            </w:r>
            <w:r w:rsidRPr="0081046D">
              <w:rPr>
                <w:rFonts w:ascii="Times New Roman" w:eastAsia="Times New Roman" w:hAnsi="Times New Roman" w:cs="Times New Roman"/>
                <w:sz w:val="24"/>
                <w:szCs w:val="24"/>
              </w:rPr>
              <w:t xml:space="preserve">client's make-up and having </w:t>
            </w:r>
            <w:r>
              <w:rPr>
                <w:rFonts w:ascii="Times New Roman" w:eastAsia="Times New Roman" w:hAnsi="Times New Roman" w:cs="Times New Roman"/>
                <w:sz w:val="24"/>
                <w:szCs w:val="24"/>
              </w:rPr>
              <w:t xml:space="preserve">the </w:t>
            </w:r>
            <w:r w:rsidRPr="0081046D">
              <w:rPr>
                <w:rFonts w:ascii="Times New Roman" w:eastAsia="Times New Roman" w:hAnsi="Times New Roman" w:cs="Times New Roman"/>
                <w:sz w:val="24"/>
                <w:szCs w:val="24"/>
              </w:rPr>
              <w:t>client remove contact lenses</w:t>
            </w:r>
          </w:p>
          <w:p w14:paraId="74DFA714" w14:textId="77777777" w:rsidR="00066661" w:rsidRPr="0081046D" w:rsidRDefault="00066661" w:rsidP="00066661">
            <w:pPr>
              <w:numPr>
                <w:ilvl w:val="0"/>
                <w:numId w:val="54"/>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 xml:space="preserve">brushing </w:t>
            </w:r>
            <w:r>
              <w:rPr>
                <w:rFonts w:ascii="Times New Roman" w:eastAsia="Times New Roman" w:hAnsi="Times New Roman" w:cs="Times New Roman"/>
                <w:sz w:val="24"/>
                <w:szCs w:val="24"/>
              </w:rPr>
              <w:t xml:space="preserve">the </w:t>
            </w:r>
            <w:r w:rsidRPr="0081046D">
              <w:rPr>
                <w:rFonts w:ascii="Times New Roman" w:eastAsia="Times New Roman" w:hAnsi="Times New Roman" w:cs="Times New Roman"/>
                <w:sz w:val="24"/>
                <w:szCs w:val="24"/>
              </w:rPr>
              <w:t>client's eyelashes</w:t>
            </w:r>
          </w:p>
          <w:p w14:paraId="4319AFDD" w14:textId="77777777" w:rsidR="00066661" w:rsidRPr="0081046D" w:rsidRDefault="00066661" w:rsidP="00066661">
            <w:pPr>
              <w:numPr>
                <w:ilvl w:val="0"/>
                <w:numId w:val="54"/>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 xml:space="preserve">discussing </w:t>
            </w:r>
            <w:r>
              <w:rPr>
                <w:rFonts w:ascii="Times New Roman" w:eastAsia="Times New Roman" w:hAnsi="Times New Roman" w:cs="Times New Roman"/>
                <w:sz w:val="24"/>
                <w:szCs w:val="24"/>
              </w:rPr>
              <w:t xml:space="preserve">the </w:t>
            </w:r>
            <w:r w:rsidRPr="0081046D">
              <w:rPr>
                <w:rFonts w:ascii="Times New Roman" w:eastAsia="Times New Roman" w:hAnsi="Times New Roman" w:cs="Times New Roman"/>
                <w:sz w:val="24"/>
                <w:szCs w:val="24"/>
              </w:rPr>
              <w:t xml:space="preserve">length and fullness of </w:t>
            </w:r>
            <w:r>
              <w:rPr>
                <w:rFonts w:ascii="Times New Roman" w:eastAsia="Times New Roman" w:hAnsi="Times New Roman" w:cs="Times New Roman"/>
                <w:sz w:val="24"/>
                <w:szCs w:val="24"/>
              </w:rPr>
              <w:t xml:space="preserve">the </w:t>
            </w:r>
            <w:r w:rsidRPr="0081046D">
              <w:rPr>
                <w:rFonts w:ascii="Times New Roman" w:eastAsia="Times New Roman" w:hAnsi="Times New Roman" w:cs="Times New Roman"/>
                <w:sz w:val="24"/>
                <w:szCs w:val="24"/>
              </w:rPr>
              <w:t xml:space="preserve">lashes with </w:t>
            </w:r>
            <w:r>
              <w:rPr>
                <w:rFonts w:ascii="Times New Roman" w:eastAsia="Times New Roman" w:hAnsi="Times New Roman" w:cs="Times New Roman"/>
                <w:sz w:val="24"/>
                <w:szCs w:val="24"/>
              </w:rPr>
              <w:t xml:space="preserve">the </w:t>
            </w:r>
            <w:r w:rsidRPr="0081046D">
              <w:rPr>
                <w:rFonts w:ascii="Times New Roman" w:eastAsia="Times New Roman" w:hAnsi="Times New Roman" w:cs="Times New Roman"/>
                <w:sz w:val="24"/>
                <w:szCs w:val="24"/>
              </w:rPr>
              <w:t>client</w:t>
            </w:r>
          </w:p>
          <w:p w14:paraId="4B7C8607" w14:textId="77777777" w:rsidR="00066661" w:rsidRPr="0081046D" w:rsidRDefault="00066661" w:rsidP="00066661">
            <w:pPr>
              <w:numPr>
                <w:ilvl w:val="0"/>
                <w:numId w:val="54"/>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removing</w:t>
            </w:r>
            <w:r>
              <w:rPr>
                <w:rFonts w:ascii="Times New Roman" w:eastAsia="Times New Roman" w:hAnsi="Times New Roman" w:cs="Times New Roman"/>
                <w:sz w:val="24"/>
                <w:szCs w:val="24"/>
              </w:rPr>
              <w:t xml:space="preserve"> the</w:t>
            </w:r>
            <w:r w:rsidRPr="0081046D">
              <w:rPr>
                <w:rFonts w:ascii="Times New Roman" w:eastAsia="Times New Roman" w:hAnsi="Times New Roman" w:cs="Times New Roman"/>
                <w:sz w:val="24"/>
                <w:szCs w:val="24"/>
              </w:rPr>
              <w:t xml:space="preserve"> lashes from </w:t>
            </w:r>
            <w:r>
              <w:rPr>
                <w:rFonts w:ascii="Times New Roman" w:eastAsia="Times New Roman" w:hAnsi="Times New Roman" w:cs="Times New Roman"/>
                <w:sz w:val="24"/>
                <w:szCs w:val="24"/>
              </w:rPr>
              <w:t xml:space="preserve">the </w:t>
            </w:r>
            <w:r w:rsidRPr="0081046D">
              <w:rPr>
                <w:rFonts w:ascii="Times New Roman" w:eastAsia="Times New Roman" w:hAnsi="Times New Roman" w:cs="Times New Roman"/>
                <w:sz w:val="24"/>
                <w:szCs w:val="24"/>
              </w:rPr>
              <w:t>package</w:t>
            </w:r>
          </w:p>
          <w:p w14:paraId="032EA518" w14:textId="77777777" w:rsidR="00066661" w:rsidRPr="0081046D" w:rsidRDefault="00066661" w:rsidP="00066661">
            <w:pPr>
              <w:numPr>
                <w:ilvl w:val="0"/>
                <w:numId w:val="54"/>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following manufacturer instructions</w:t>
            </w:r>
          </w:p>
          <w:p w14:paraId="2F80486F" w14:textId="77777777" w:rsidR="00066661" w:rsidRPr="0081046D" w:rsidRDefault="00066661" w:rsidP="00066661">
            <w:pPr>
              <w:numPr>
                <w:ilvl w:val="0"/>
                <w:numId w:val="54"/>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 xml:space="preserve">disinfecting </w:t>
            </w:r>
            <w:r>
              <w:rPr>
                <w:rFonts w:ascii="Times New Roman" w:eastAsia="Times New Roman" w:hAnsi="Times New Roman" w:cs="Times New Roman"/>
                <w:sz w:val="24"/>
                <w:szCs w:val="24"/>
              </w:rPr>
              <w:t xml:space="preserve">the </w:t>
            </w:r>
            <w:r w:rsidRPr="0081046D">
              <w:rPr>
                <w:rFonts w:ascii="Times New Roman" w:eastAsia="Times New Roman" w:hAnsi="Times New Roman" w:cs="Times New Roman"/>
                <w:sz w:val="24"/>
                <w:szCs w:val="24"/>
              </w:rPr>
              <w:t>work area.</w:t>
            </w:r>
          </w:p>
          <w:p w14:paraId="1666616E" w14:textId="77777777"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27A147E4"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714FBBE2" w14:textId="77777777" w:rsidR="00066661" w:rsidRPr="0081046D" w:rsidRDefault="00066661" w:rsidP="00066661">
            <w:pPr>
              <w:numPr>
                <w:ilvl w:val="0"/>
                <w:numId w:val="55"/>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What are the supplies and disinfected implements needed to apply artificial lashes?</w:t>
            </w:r>
          </w:p>
          <w:p w14:paraId="1AE7C6F0" w14:textId="77777777" w:rsidR="00066661" w:rsidRPr="0081046D" w:rsidRDefault="00066661" w:rsidP="00066661">
            <w:pPr>
              <w:numPr>
                <w:ilvl w:val="0"/>
                <w:numId w:val="55"/>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Why should one start with upper lashes?</w:t>
            </w:r>
          </w:p>
          <w:p w14:paraId="48C7A626" w14:textId="77777777" w:rsidR="00066661" w:rsidRPr="0081046D" w:rsidRDefault="00066661" w:rsidP="00066661">
            <w:pPr>
              <w:numPr>
                <w:ilvl w:val="0"/>
                <w:numId w:val="55"/>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Where does one stand when applying artificial lashes?</w:t>
            </w:r>
          </w:p>
          <w:p w14:paraId="70B46517"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p>
        </w:tc>
        <w:tc>
          <w:tcPr>
            <w:tcW w:w="626" w:type="pct"/>
          </w:tcPr>
          <w:p w14:paraId="53972308" w14:textId="2E3DEC27" w:rsidR="00066661" w:rsidRPr="00450079" w:rsidRDefault="00066661" w:rsidP="00066661">
            <w:pPr>
              <w:rPr>
                <w:rFonts w:ascii="Times New Roman" w:eastAsia="Times New Roman" w:hAnsi="Times New Roman" w:cs="Times New Roman"/>
                <w:sz w:val="24"/>
                <w:szCs w:val="24"/>
              </w:rPr>
            </w:pPr>
            <w:r w:rsidRPr="00760B81">
              <w:rPr>
                <w:rFonts w:ascii="Times New Roman" w:eastAsia="Times New Roman" w:hAnsi="Times New Roman" w:cs="Times New Roman"/>
                <w:sz w:val="24"/>
                <w:szCs w:val="24"/>
              </w:rPr>
              <w:t>English: 11.RI,</w:t>
            </w:r>
            <w:r>
              <w:rPr>
                <w:rFonts w:ascii="Times New Roman" w:eastAsia="Times New Roman" w:hAnsi="Times New Roman" w:cs="Times New Roman"/>
                <w:sz w:val="24"/>
                <w:szCs w:val="24"/>
              </w:rPr>
              <w:t xml:space="preserve"> </w:t>
            </w:r>
            <w:r w:rsidRPr="00760B81">
              <w:rPr>
                <w:rFonts w:ascii="Times New Roman" w:eastAsia="Times New Roman" w:hAnsi="Times New Roman" w:cs="Times New Roman"/>
                <w:sz w:val="24"/>
                <w:szCs w:val="24"/>
              </w:rPr>
              <w:t>12.RI</w:t>
            </w:r>
          </w:p>
        </w:tc>
        <w:tc>
          <w:tcPr>
            <w:tcW w:w="697" w:type="pct"/>
            <w:gridSpan w:val="3"/>
          </w:tcPr>
          <w:p w14:paraId="189960AC" w14:textId="77777777" w:rsidR="00066661" w:rsidRDefault="00066661" w:rsidP="00066661">
            <w:pPr>
              <w:pStyle w:val="ListParagraph"/>
              <w:numPr>
                <w:ilvl w:val="1"/>
                <w:numId w:val="213"/>
              </w:numPr>
              <w:ind w:left="410" w:hanging="27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4F1E6B6B" w14:textId="77777777" w:rsidR="00066661" w:rsidRDefault="00066661" w:rsidP="00066661">
            <w:pPr>
              <w:pStyle w:val="ListParagraph"/>
              <w:numPr>
                <w:ilvl w:val="1"/>
                <w:numId w:val="213"/>
              </w:numPr>
              <w:ind w:left="410" w:hanging="2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5D0BC5E8" w14:textId="77777777" w:rsidR="00066661" w:rsidRDefault="00066661" w:rsidP="00066661">
            <w:pPr>
              <w:pStyle w:val="ListParagraph"/>
              <w:numPr>
                <w:ilvl w:val="1"/>
                <w:numId w:val="212"/>
              </w:numPr>
              <w:ind w:left="500"/>
              <w:rPr>
                <w:rFonts w:ascii="Times New Roman" w:eastAsia="Times New Roman" w:hAnsi="Times New Roman" w:cs="Times New Roman"/>
                <w:sz w:val="24"/>
                <w:szCs w:val="24"/>
              </w:rPr>
            </w:pPr>
            <w:r>
              <w:rPr>
                <w:rFonts w:ascii="Times New Roman" w:eastAsia="Times New Roman" w:hAnsi="Times New Roman" w:cs="Times New Roman"/>
                <w:sz w:val="24"/>
                <w:szCs w:val="24"/>
              </w:rPr>
              <w:t>Lashes and brows</w:t>
            </w:r>
          </w:p>
          <w:p w14:paraId="27B42D8C" w14:textId="77777777" w:rsidR="00066661" w:rsidRPr="000B2C5B" w:rsidRDefault="00066661" w:rsidP="00066661">
            <w:pPr>
              <w:pStyle w:val="ListParagraph"/>
              <w:numPr>
                <w:ilvl w:val="1"/>
                <w:numId w:val="212"/>
              </w:numPr>
              <w:ind w:left="50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Skin care</w:t>
            </w:r>
          </w:p>
          <w:p w14:paraId="46442CA6" w14:textId="77777777" w:rsidR="00066661" w:rsidRDefault="00066661" w:rsidP="00066661">
            <w:pPr>
              <w:rPr>
                <w:rFonts w:ascii="Times New Roman" w:eastAsia="Times New Roman" w:hAnsi="Times New Roman" w:cs="Times New Roman"/>
                <w:sz w:val="24"/>
                <w:szCs w:val="24"/>
              </w:rPr>
            </w:pPr>
          </w:p>
          <w:p w14:paraId="6827D786" w14:textId="4071BF83" w:rsidR="00066661" w:rsidRPr="006024FC" w:rsidRDefault="00066661" w:rsidP="00066661">
            <w:pPr>
              <w:pStyle w:val="ListParagraph"/>
              <w:numPr>
                <w:ilvl w:val="0"/>
                <w:numId w:val="201"/>
              </w:numPr>
              <w:ind w:left="469"/>
              <w:rPr>
                <w:rFonts w:ascii="Times New Roman" w:eastAsia="Times New Roman" w:hAnsi="Times New Roman" w:cs="Times New Roman"/>
                <w:sz w:val="24"/>
                <w:szCs w:val="24"/>
              </w:rPr>
            </w:pPr>
            <w:r w:rsidRPr="006024FC">
              <w:rPr>
                <w:rFonts w:ascii="Times New Roman" w:eastAsia="Times New Roman" w:hAnsi="Times New Roman" w:cs="Times New Roman"/>
                <w:sz w:val="24"/>
                <w:szCs w:val="24"/>
              </w:rPr>
              <w:t>Exam Domains I.A., I.B, I.C, III.A, III.B, and III.C</w:t>
            </w:r>
          </w:p>
        </w:tc>
        <w:tc>
          <w:tcPr>
            <w:tcW w:w="575" w:type="pct"/>
          </w:tcPr>
          <w:p w14:paraId="48593CA5" w14:textId="77777777" w:rsidR="00066661" w:rsidRDefault="00066661" w:rsidP="00066661">
            <w:pPr>
              <w:rPr>
                <w:rFonts w:ascii="Times New Roman" w:eastAsia="Times New Roman" w:hAnsi="Times New Roman" w:cs="Times New Roman"/>
                <w:sz w:val="24"/>
                <w:szCs w:val="24"/>
              </w:rPr>
            </w:pPr>
            <w:r w:rsidRPr="006F36CC">
              <w:rPr>
                <w:rFonts w:ascii="Times New Roman" w:eastAsia="Times New Roman" w:hAnsi="Times New Roman" w:cs="Times New Roman"/>
                <w:sz w:val="24"/>
                <w:szCs w:val="24"/>
              </w:rPr>
              <w:t>Job Demo A</w:t>
            </w:r>
          </w:p>
          <w:p w14:paraId="2278567E" w14:textId="77777777" w:rsidR="00066661" w:rsidRPr="006F36CC" w:rsidRDefault="00066661" w:rsidP="00066661">
            <w:pPr>
              <w:rPr>
                <w:rFonts w:ascii="Times New Roman" w:eastAsia="Times New Roman" w:hAnsi="Times New Roman" w:cs="Times New Roman"/>
                <w:sz w:val="24"/>
                <w:szCs w:val="24"/>
              </w:rPr>
            </w:pPr>
          </w:p>
          <w:p w14:paraId="7D9ADD5C" w14:textId="77777777" w:rsidR="00066661" w:rsidRDefault="00066661" w:rsidP="00066661">
            <w:pPr>
              <w:rPr>
                <w:rFonts w:ascii="Times New Roman" w:eastAsia="Times New Roman" w:hAnsi="Times New Roman" w:cs="Times New Roman"/>
                <w:sz w:val="24"/>
                <w:szCs w:val="24"/>
              </w:rPr>
            </w:pPr>
            <w:r w:rsidRPr="006F36CC">
              <w:rPr>
                <w:rFonts w:ascii="Times New Roman" w:eastAsia="Times New Roman" w:hAnsi="Times New Roman" w:cs="Times New Roman"/>
                <w:sz w:val="24"/>
                <w:szCs w:val="24"/>
              </w:rPr>
              <w:t>Fantasy Manikin</w:t>
            </w:r>
          </w:p>
          <w:p w14:paraId="392B1E77" w14:textId="77777777" w:rsidR="00066661" w:rsidRPr="006F36CC" w:rsidRDefault="00066661" w:rsidP="00066661">
            <w:pPr>
              <w:rPr>
                <w:rFonts w:ascii="Times New Roman" w:eastAsia="Times New Roman" w:hAnsi="Times New Roman" w:cs="Times New Roman"/>
                <w:sz w:val="24"/>
                <w:szCs w:val="24"/>
              </w:rPr>
            </w:pPr>
          </w:p>
          <w:p w14:paraId="6E0E36E6" w14:textId="463C8170" w:rsidR="00066661" w:rsidRPr="00066661" w:rsidRDefault="00066661" w:rsidP="00066661">
            <w:pPr>
              <w:rPr>
                <w:rFonts w:ascii="Times New Roman" w:eastAsia="Times New Roman" w:hAnsi="Times New Roman" w:cs="Times New Roman"/>
                <w:sz w:val="24"/>
                <w:szCs w:val="24"/>
              </w:rPr>
            </w:pPr>
            <w:r w:rsidRPr="006F36CC">
              <w:rPr>
                <w:rFonts w:ascii="Times New Roman" w:eastAsia="Times New Roman" w:hAnsi="Times New Roman" w:cs="Times New Roman"/>
                <w:sz w:val="24"/>
                <w:szCs w:val="24"/>
              </w:rPr>
              <w:t xml:space="preserve">Total </w:t>
            </w:r>
            <w:r>
              <w:rPr>
                <w:rFonts w:ascii="Times New Roman" w:eastAsia="Times New Roman" w:hAnsi="Times New Roman" w:cs="Times New Roman"/>
                <w:sz w:val="24"/>
                <w:szCs w:val="24"/>
              </w:rPr>
              <w:t>F</w:t>
            </w:r>
            <w:r w:rsidRPr="006F36CC">
              <w:rPr>
                <w:rFonts w:ascii="Times New Roman" w:eastAsia="Times New Roman" w:hAnsi="Times New Roman" w:cs="Times New Roman"/>
                <w:sz w:val="24"/>
                <w:szCs w:val="24"/>
              </w:rPr>
              <w:t>antasy Look</w:t>
            </w:r>
          </w:p>
        </w:tc>
      </w:tr>
      <w:tr w:rsidR="00066661" w:rsidRPr="009C4A1C" w14:paraId="085EA375" w14:textId="325CFCBB" w:rsidTr="005C53DD">
        <w:trPr>
          <w:gridAfter w:val="1"/>
          <w:wAfter w:w="49" w:type="pct"/>
        </w:trPr>
        <w:tc>
          <w:tcPr>
            <w:tcW w:w="168" w:type="pct"/>
            <w:shd w:val="clear" w:color="auto" w:fill="FFFFFF" w:themeFill="background1"/>
          </w:tcPr>
          <w:p w14:paraId="4EEC2D27" w14:textId="66CCCAF2"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105</w:t>
            </w:r>
          </w:p>
        </w:tc>
        <w:tc>
          <w:tcPr>
            <w:tcW w:w="620" w:type="pct"/>
            <w:shd w:val="clear" w:color="auto" w:fill="FFFFFF" w:themeFill="background1"/>
            <w:tcMar>
              <w:top w:w="43" w:type="dxa"/>
              <w:left w:w="115" w:type="dxa"/>
              <w:bottom w:w="43" w:type="dxa"/>
              <w:right w:w="115" w:type="dxa"/>
            </w:tcMar>
          </w:tcPr>
          <w:p w14:paraId="558D0DA1" w14:textId="59929542" w:rsidR="00066661" w:rsidRPr="001304BB" w:rsidRDefault="00066661" w:rsidP="00066661">
            <w:pPr>
              <w:rPr>
                <w:rFonts w:ascii="Times New Roman" w:eastAsia="Times New Roman" w:hAnsi="Times New Roman" w:cs="Times New Roman"/>
                <w:b/>
                <w:bCs/>
                <w:sz w:val="24"/>
                <w:szCs w:val="24"/>
              </w:rPr>
            </w:pPr>
            <w:r w:rsidRPr="00F42C37">
              <w:rPr>
                <w:rFonts w:ascii="Times New Roman" w:eastAsia="Times New Roman" w:hAnsi="Times New Roman" w:cs="Times New Roman"/>
                <w:sz w:val="24"/>
                <w:szCs w:val="24"/>
              </w:rPr>
              <w:t xml:space="preserve">Apply lash and brow </w:t>
            </w:r>
            <w:r>
              <w:rPr>
                <w:rFonts w:ascii="Times New Roman" w:eastAsia="Times New Roman" w:hAnsi="Times New Roman" w:cs="Times New Roman"/>
                <w:sz w:val="24"/>
                <w:szCs w:val="24"/>
              </w:rPr>
              <w:t>color as provided for in the scope of practice.</w:t>
            </w:r>
          </w:p>
        </w:tc>
        <w:tc>
          <w:tcPr>
            <w:tcW w:w="1115" w:type="pct"/>
            <w:gridSpan w:val="2"/>
          </w:tcPr>
          <w:p w14:paraId="1F50B8E0" w14:textId="6774DBAB"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Application should include determining products, precautions, and techniques</w:t>
            </w:r>
            <w:r>
              <w:rPr>
                <w:rFonts w:ascii="Times New Roman" w:eastAsia="Times New Roman" w:hAnsi="Times New Roman" w:cs="Times New Roman"/>
                <w:sz w:val="24"/>
                <w:szCs w:val="24"/>
              </w:rPr>
              <w:t xml:space="preserve"> to use for service</w:t>
            </w:r>
            <w:r w:rsidRPr="0081046D">
              <w:rPr>
                <w:rFonts w:ascii="Times New Roman" w:eastAsia="Times New Roman" w:hAnsi="Times New Roman" w:cs="Times New Roman"/>
                <w:sz w:val="24"/>
                <w:szCs w:val="24"/>
              </w:rPr>
              <w:t>.</w:t>
            </w:r>
          </w:p>
        </w:tc>
        <w:tc>
          <w:tcPr>
            <w:tcW w:w="1150" w:type="pct"/>
            <w:gridSpan w:val="3"/>
          </w:tcPr>
          <w:p w14:paraId="091C0F08"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14796C91" w14:textId="77777777" w:rsidR="00066661" w:rsidRPr="0081046D" w:rsidRDefault="00066661" w:rsidP="00066661">
            <w:pPr>
              <w:numPr>
                <w:ilvl w:val="0"/>
                <w:numId w:val="56"/>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 xml:space="preserve">How does one </w:t>
            </w:r>
            <w:r>
              <w:rPr>
                <w:rFonts w:ascii="Times New Roman" w:eastAsia="Times New Roman" w:hAnsi="Times New Roman" w:cs="Times New Roman"/>
                <w:sz w:val="24"/>
                <w:szCs w:val="24"/>
              </w:rPr>
              <w:t>choose which</w:t>
            </w:r>
            <w:r w:rsidRPr="0081046D">
              <w:rPr>
                <w:rFonts w:ascii="Times New Roman" w:eastAsia="Times New Roman" w:hAnsi="Times New Roman" w:cs="Times New Roman"/>
                <w:sz w:val="24"/>
                <w:szCs w:val="24"/>
              </w:rPr>
              <w:t xml:space="preserve"> product to use?</w:t>
            </w:r>
          </w:p>
          <w:p w14:paraId="1146B52B" w14:textId="77777777" w:rsidR="00066661" w:rsidRPr="0081046D" w:rsidRDefault="00066661" w:rsidP="00066661">
            <w:pPr>
              <w:numPr>
                <w:ilvl w:val="0"/>
                <w:numId w:val="56"/>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When should the predisposition test be performed?</w:t>
            </w:r>
          </w:p>
          <w:p w14:paraId="60A0F8D4" w14:textId="77777777" w:rsidR="00066661" w:rsidRPr="0081046D" w:rsidRDefault="00066661" w:rsidP="00066661">
            <w:pPr>
              <w:numPr>
                <w:ilvl w:val="0"/>
                <w:numId w:val="56"/>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 xml:space="preserve">When is it inappropriate to </w:t>
            </w:r>
            <w:r>
              <w:rPr>
                <w:rFonts w:ascii="Times New Roman" w:eastAsia="Times New Roman" w:hAnsi="Times New Roman" w:cs="Times New Roman"/>
                <w:sz w:val="24"/>
                <w:szCs w:val="24"/>
              </w:rPr>
              <w:t>color</w:t>
            </w:r>
            <w:r w:rsidRPr="0081046D">
              <w:rPr>
                <w:rFonts w:ascii="Times New Roman" w:eastAsia="Times New Roman" w:hAnsi="Times New Roman" w:cs="Times New Roman"/>
                <w:sz w:val="24"/>
                <w:szCs w:val="24"/>
              </w:rPr>
              <w:t xml:space="preserve"> brows?</w:t>
            </w:r>
          </w:p>
          <w:p w14:paraId="1A76BE6D" w14:textId="77777777" w:rsidR="00066661" w:rsidRPr="0081046D" w:rsidRDefault="00066661" w:rsidP="00066661">
            <w:pPr>
              <w:numPr>
                <w:ilvl w:val="0"/>
                <w:numId w:val="56"/>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What limitations are placed on licensed cosmetologists related to brow care? </w:t>
            </w:r>
          </w:p>
          <w:p w14:paraId="76D1259D"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p>
        </w:tc>
        <w:tc>
          <w:tcPr>
            <w:tcW w:w="626" w:type="pct"/>
          </w:tcPr>
          <w:p w14:paraId="509CF9BC" w14:textId="77777777" w:rsidR="00066661" w:rsidRPr="00450079" w:rsidRDefault="00066661" w:rsidP="00066661">
            <w:pPr>
              <w:rPr>
                <w:rFonts w:ascii="Times New Roman" w:eastAsia="Times New Roman" w:hAnsi="Times New Roman" w:cs="Times New Roman"/>
                <w:sz w:val="24"/>
                <w:szCs w:val="24"/>
              </w:rPr>
            </w:pPr>
          </w:p>
        </w:tc>
        <w:tc>
          <w:tcPr>
            <w:tcW w:w="697" w:type="pct"/>
            <w:gridSpan w:val="3"/>
          </w:tcPr>
          <w:p w14:paraId="5874142B" w14:textId="77777777" w:rsidR="00066661" w:rsidRDefault="00066661" w:rsidP="00066661">
            <w:pPr>
              <w:pStyle w:val="ListParagraph"/>
              <w:numPr>
                <w:ilvl w:val="1"/>
                <w:numId w:val="213"/>
              </w:numPr>
              <w:ind w:left="410" w:hanging="27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783694C7" w14:textId="77777777" w:rsidR="00066661" w:rsidRDefault="00066661" w:rsidP="00066661">
            <w:pPr>
              <w:pStyle w:val="ListParagraph"/>
              <w:numPr>
                <w:ilvl w:val="1"/>
                <w:numId w:val="213"/>
              </w:numPr>
              <w:ind w:left="410" w:hanging="2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60F68A5B" w14:textId="77777777" w:rsidR="00066661" w:rsidRDefault="00066661" w:rsidP="00066661">
            <w:pPr>
              <w:pStyle w:val="ListParagraph"/>
              <w:numPr>
                <w:ilvl w:val="1"/>
                <w:numId w:val="212"/>
              </w:numPr>
              <w:ind w:left="500"/>
              <w:rPr>
                <w:rFonts w:ascii="Times New Roman" w:eastAsia="Times New Roman" w:hAnsi="Times New Roman" w:cs="Times New Roman"/>
                <w:sz w:val="24"/>
                <w:szCs w:val="24"/>
              </w:rPr>
            </w:pPr>
            <w:r>
              <w:rPr>
                <w:rFonts w:ascii="Times New Roman" w:eastAsia="Times New Roman" w:hAnsi="Times New Roman" w:cs="Times New Roman"/>
                <w:sz w:val="24"/>
                <w:szCs w:val="24"/>
              </w:rPr>
              <w:t>Lashes and brows</w:t>
            </w:r>
          </w:p>
          <w:p w14:paraId="6D26ACD5" w14:textId="77777777" w:rsidR="00066661" w:rsidRPr="000B2C5B" w:rsidRDefault="00066661" w:rsidP="00066661">
            <w:pPr>
              <w:pStyle w:val="ListParagraph"/>
              <w:numPr>
                <w:ilvl w:val="1"/>
                <w:numId w:val="212"/>
              </w:numPr>
              <w:ind w:left="50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Skin care</w:t>
            </w:r>
          </w:p>
          <w:p w14:paraId="7FC1572B" w14:textId="77777777" w:rsidR="00066661" w:rsidRDefault="00066661" w:rsidP="00066661">
            <w:pPr>
              <w:rPr>
                <w:rFonts w:ascii="Times New Roman" w:eastAsia="Times New Roman" w:hAnsi="Times New Roman" w:cs="Times New Roman"/>
                <w:sz w:val="24"/>
                <w:szCs w:val="24"/>
              </w:rPr>
            </w:pPr>
          </w:p>
          <w:p w14:paraId="373A0D20" w14:textId="77777777" w:rsidR="00066661" w:rsidRPr="000B2C5B" w:rsidRDefault="00066661" w:rsidP="00066661">
            <w:pPr>
              <w:pStyle w:val="ListParagraph"/>
              <w:numPr>
                <w:ilvl w:val="0"/>
                <w:numId w:val="201"/>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Exam Domains I.A., I.B, I.C, III.A, III.B, and III.C</w:t>
            </w:r>
          </w:p>
          <w:p w14:paraId="31258B52" w14:textId="77777777" w:rsidR="00066661" w:rsidRPr="000D6BD5" w:rsidRDefault="00066661" w:rsidP="00066661">
            <w:pPr>
              <w:rPr>
                <w:rFonts w:ascii="Times New Roman" w:eastAsia="Times New Roman" w:hAnsi="Times New Roman" w:cs="Times New Roman"/>
                <w:sz w:val="24"/>
                <w:szCs w:val="24"/>
              </w:rPr>
            </w:pPr>
          </w:p>
        </w:tc>
        <w:tc>
          <w:tcPr>
            <w:tcW w:w="575" w:type="pct"/>
          </w:tcPr>
          <w:p w14:paraId="67CE84C6" w14:textId="77777777"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Job Demo A</w:t>
            </w:r>
          </w:p>
          <w:p w14:paraId="78C883A8" w14:textId="77777777" w:rsidR="00066661" w:rsidRPr="00066661" w:rsidRDefault="00066661" w:rsidP="00066661">
            <w:pPr>
              <w:rPr>
                <w:rFonts w:ascii="Times New Roman" w:eastAsia="Times New Roman" w:hAnsi="Times New Roman" w:cs="Times New Roman"/>
                <w:sz w:val="24"/>
                <w:szCs w:val="24"/>
              </w:rPr>
            </w:pPr>
          </w:p>
          <w:p w14:paraId="3458706B" w14:textId="3F6FBB2B"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Total Fantasy Look</w:t>
            </w:r>
          </w:p>
        </w:tc>
      </w:tr>
      <w:tr w:rsidR="00066661" w:rsidRPr="009C4A1C" w14:paraId="18E13F3C" w14:textId="3FDD9495" w:rsidTr="005C53DD">
        <w:trPr>
          <w:gridAfter w:val="1"/>
          <w:wAfter w:w="49" w:type="pct"/>
        </w:trPr>
        <w:tc>
          <w:tcPr>
            <w:tcW w:w="168" w:type="pct"/>
            <w:shd w:val="clear" w:color="auto" w:fill="FFFFFF" w:themeFill="background1"/>
          </w:tcPr>
          <w:p w14:paraId="5EFB96E8" w14:textId="4A74CBE7"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106</w:t>
            </w:r>
          </w:p>
        </w:tc>
        <w:tc>
          <w:tcPr>
            <w:tcW w:w="620" w:type="pct"/>
            <w:shd w:val="clear" w:color="auto" w:fill="FFFFFF" w:themeFill="background1"/>
            <w:tcMar>
              <w:top w:w="43" w:type="dxa"/>
              <w:left w:w="115" w:type="dxa"/>
              <w:bottom w:w="43" w:type="dxa"/>
              <w:right w:w="115" w:type="dxa"/>
            </w:tcMar>
          </w:tcPr>
          <w:p w14:paraId="74D91B38" w14:textId="7DBF40DE" w:rsidR="00066661" w:rsidRPr="001304BB" w:rsidRDefault="00066661" w:rsidP="00066661">
            <w:pPr>
              <w:rPr>
                <w:rFonts w:ascii="Times New Roman" w:eastAsia="Times New Roman" w:hAnsi="Times New Roman" w:cs="Times New Roman"/>
                <w:b/>
                <w:bCs/>
                <w:sz w:val="24"/>
                <w:szCs w:val="24"/>
              </w:rPr>
            </w:pPr>
            <w:r w:rsidRPr="00F42C37">
              <w:rPr>
                <w:rFonts w:ascii="Times New Roman" w:eastAsia="Times New Roman" w:hAnsi="Times New Roman" w:cs="Times New Roman"/>
                <w:sz w:val="24"/>
                <w:szCs w:val="24"/>
              </w:rPr>
              <w:t xml:space="preserve">Demonstrate artificial nail techniques. </w:t>
            </w:r>
          </w:p>
        </w:tc>
        <w:tc>
          <w:tcPr>
            <w:tcW w:w="1115" w:type="pct"/>
            <w:gridSpan w:val="2"/>
          </w:tcPr>
          <w:p w14:paraId="47F6247C" w14:textId="2D2890B1"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Demonstration should include pre</w:t>
            </w:r>
            <w:r>
              <w:rPr>
                <w:rFonts w:ascii="Times New Roman" w:eastAsia="Times New Roman" w:hAnsi="Times New Roman" w:cs="Times New Roman"/>
                <w:sz w:val="24"/>
                <w:szCs w:val="24"/>
              </w:rPr>
              <w:t>-</w:t>
            </w:r>
            <w:r w:rsidRPr="0081046D">
              <w:rPr>
                <w:rFonts w:ascii="Times New Roman" w:eastAsia="Times New Roman" w:hAnsi="Times New Roman" w:cs="Times New Roman"/>
                <w:sz w:val="24"/>
                <w:szCs w:val="24"/>
              </w:rPr>
              <w:t xml:space="preserve"> and post </w:t>
            </w:r>
            <w:r>
              <w:rPr>
                <w:rFonts w:ascii="Times New Roman" w:eastAsia="Times New Roman" w:hAnsi="Times New Roman" w:cs="Times New Roman"/>
                <w:sz w:val="24"/>
                <w:szCs w:val="24"/>
              </w:rPr>
              <w:t xml:space="preserve">-service </w:t>
            </w:r>
            <w:r w:rsidRPr="0081046D">
              <w:rPr>
                <w:rFonts w:ascii="Times New Roman" w:eastAsia="Times New Roman" w:hAnsi="Times New Roman" w:cs="Times New Roman"/>
                <w:sz w:val="24"/>
                <w:szCs w:val="24"/>
              </w:rPr>
              <w:t>steps for acrylic, gel, and powder</w:t>
            </w:r>
            <w:r>
              <w:rPr>
                <w:rFonts w:ascii="Times New Roman" w:eastAsia="Times New Roman" w:hAnsi="Times New Roman" w:cs="Times New Roman"/>
                <w:sz w:val="24"/>
                <w:szCs w:val="24"/>
              </w:rPr>
              <w:t>-</w:t>
            </w:r>
            <w:r w:rsidRPr="0081046D">
              <w:rPr>
                <w:rFonts w:ascii="Times New Roman" w:eastAsia="Times New Roman" w:hAnsi="Times New Roman" w:cs="Times New Roman"/>
                <w:sz w:val="24"/>
                <w:szCs w:val="24"/>
              </w:rPr>
              <w:t>sculptured nails, per manufacturer instructions. </w:t>
            </w:r>
          </w:p>
        </w:tc>
        <w:tc>
          <w:tcPr>
            <w:tcW w:w="1150" w:type="pct"/>
            <w:gridSpan w:val="3"/>
          </w:tcPr>
          <w:p w14:paraId="08439C83"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24D808A3" w14:textId="77777777" w:rsidR="00066661" w:rsidRPr="0081046D" w:rsidRDefault="00066661" w:rsidP="00066661">
            <w:pPr>
              <w:numPr>
                <w:ilvl w:val="0"/>
                <w:numId w:val="59"/>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What is the purpose of artificial nails?</w:t>
            </w:r>
          </w:p>
          <w:p w14:paraId="0ED00DCA" w14:textId="77777777" w:rsidR="00066661" w:rsidRPr="0081046D" w:rsidRDefault="00066661" w:rsidP="00066661">
            <w:pPr>
              <w:numPr>
                <w:ilvl w:val="0"/>
                <w:numId w:val="59"/>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What are the different types of artificial nails?</w:t>
            </w:r>
          </w:p>
          <w:p w14:paraId="5EADB72D" w14:textId="77777777" w:rsidR="00066661" w:rsidRPr="0081046D" w:rsidRDefault="00066661" w:rsidP="00066661">
            <w:pPr>
              <w:numPr>
                <w:ilvl w:val="0"/>
                <w:numId w:val="59"/>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 xml:space="preserve">Why is it important to examine the nails before </w:t>
            </w:r>
            <w:r>
              <w:rPr>
                <w:rFonts w:ascii="Times New Roman" w:eastAsia="Times New Roman" w:hAnsi="Times New Roman" w:cs="Times New Roman"/>
                <w:sz w:val="24"/>
                <w:szCs w:val="24"/>
              </w:rPr>
              <w:t>performing</w:t>
            </w:r>
            <w:r w:rsidRPr="0081046D">
              <w:rPr>
                <w:rFonts w:ascii="Times New Roman" w:eastAsia="Times New Roman" w:hAnsi="Times New Roman" w:cs="Times New Roman"/>
                <w:sz w:val="24"/>
                <w:szCs w:val="24"/>
              </w:rPr>
              <w:t xml:space="preserve"> artificial nail service?</w:t>
            </w:r>
          </w:p>
          <w:p w14:paraId="49592D69" w14:textId="77777777" w:rsidR="00066661" w:rsidRPr="0081046D" w:rsidRDefault="00066661" w:rsidP="00066661">
            <w:pPr>
              <w:numPr>
                <w:ilvl w:val="0"/>
                <w:numId w:val="59"/>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What is the stop, rock, and hold method when applying nail tips?</w:t>
            </w:r>
          </w:p>
          <w:p w14:paraId="7D2FFCD8" w14:textId="77777777" w:rsidR="00066661" w:rsidRPr="0081046D" w:rsidRDefault="00066661" w:rsidP="00066661">
            <w:pPr>
              <w:numPr>
                <w:ilvl w:val="0"/>
                <w:numId w:val="59"/>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 xml:space="preserve">What safety precautions should be </w:t>
            </w:r>
            <w:r>
              <w:rPr>
                <w:rFonts w:ascii="Times New Roman" w:eastAsia="Times New Roman" w:hAnsi="Times New Roman" w:cs="Times New Roman"/>
                <w:sz w:val="24"/>
                <w:szCs w:val="24"/>
              </w:rPr>
              <w:t>taken</w:t>
            </w:r>
            <w:r w:rsidRPr="0081046D">
              <w:rPr>
                <w:rFonts w:ascii="Times New Roman" w:eastAsia="Times New Roman" w:hAnsi="Times New Roman" w:cs="Times New Roman"/>
                <w:sz w:val="24"/>
                <w:szCs w:val="24"/>
              </w:rPr>
              <w:t xml:space="preserve"> when working with artificial nails?</w:t>
            </w:r>
          </w:p>
          <w:p w14:paraId="48E28DAD"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p>
        </w:tc>
        <w:tc>
          <w:tcPr>
            <w:tcW w:w="626" w:type="pct"/>
          </w:tcPr>
          <w:p w14:paraId="3661FD84" w14:textId="3503D34B" w:rsidR="00066661" w:rsidRPr="00450079" w:rsidRDefault="00066661" w:rsidP="00066661">
            <w:pPr>
              <w:rPr>
                <w:rFonts w:ascii="Times New Roman" w:eastAsia="Times New Roman" w:hAnsi="Times New Roman" w:cs="Times New Roman"/>
                <w:sz w:val="24"/>
                <w:szCs w:val="24"/>
              </w:rPr>
            </w:pPr>
            <w:r w:rsidRPr="00760B81">
              <w:rPr>
                <w:rFonts w:ascii="Times New Roman" w:eastAsia="Times New Roman" w:hAnsi="Times New Roman" w:cs="Times New Roman"/>
                <w:sz w:val="24"/>
                <w:szCs w:val="24"/>
              </w:rPr>
              <w:t>English: 11.RI,</w:t>
            </w:r>
            <w:r>
              <w:rPr>
                <w:rFonts w:ascii="Times New Roman" w:eastAsia="Times New Roman" w:hAnsi="Times New Roman" w:cs="Times New Roman"/>
                <w:sz w:val="24"/>
                <w:szCs w:val="24"/>
              </w:rPr>
              <w:t xml:space="preserve"> 1</w:t>
            </w:r>
            <w:r w:rsidRPr="00760B81">
              <w:rPr>
                <w:rFonts w:ascii="Times New Roman" w:eastAsia="Times New Roman" w:hAnsi="Times New Roman" w:cs="Times New Roman"/>
                <w:sz w:val="24"/>
                <w:szCs w:val="24"/>
              </w:rPr>
              <w:t>2.RI</w:t>
            </w:r>
          </w:p>
        </w:tc>
        <w:tc>
          <w:tcPr>
            <w:tcW w:w="697" w:type="pct"/>
            <w:gridSpan w:val="3"/>
          </w:tcPr>
          <w:p w14:paraId="6ECDC294" w14:textId="77777777" w:rsidR="00066661" w:rsidRDefault="00066661" w:rsidP="00066661">
            <w:pPr>
              <w:pStyle w:val="ListParagraph"/>
              <w:numPr>
                <w:ilvl w:val="1"/>
                <w:numId w:val="187"/>
              </w:numPr>
              <w:ind w:left="47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66AE9BE7" w14:textId="77777777" w:rsidR="00066661" w:rsidRDefault="00066661" w:rsidP="00066661">
            <w:pPr>
              <w:pStyle w:val="ListParagraph"/>
              <w:numPr>
                <w:ilvl w:val="1"/>
                <w:numId w:val="187"/>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539FDBBC" w14:textId="77777777" w:rsidR="00066661" w:rsidRDefault="00066661" w:rsidP="00066661">
            <w:pPr>
              <w:pStyle w:val="ListParagraph"/>
              <w:numPr>
                <w:ilvl w:val="1"/>
                <w:numId w:val="188"/>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Manicuring and pedicuring</w:t>
            </w:r>
          </w:p>
          <w:p w14:paraId="36BDADF0" w14:textId="77777777" w:rsidR="00066661" w:rsidRDefault="00066661" w:rsidP="00066661">
            <w:pPr>
              <w:pStyle w:val="ListParagraph"/>
              <w:numPr>
                <w:ilvl w:val="2"/>
                <w:numId w:val="188"/>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Nail theory, nail structure, and composition</w:t>
            </w:r>
          </w:p>
          <w:p w14:paraId="25C6A695" w14:textId="77777777" w:rsidR="00066661" w:rsidRDefault="00066661" w:rsidP="00066661">
            <w:pPr>
              <w:pStyle w:val="ListParagraph"/>
              <w:numPr>
                <w:ilvl w:val="2"/>
                <w:numId w:val="188"/>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Nail procedures, including manicuring, pedicuring, and nail extensions</w:t>
            </w:r>
          </w:p>
          <w:p w14:paraId="50F1662A" w14:textId="77777777" w:rsidR="00066661" w:rsidRDefault="00066661" w:rsidP="00066661">
            <w:pPr>
              <w:pStyle w:val="ListParagraph"/>
              <w:numPr>
                <w:ilvl w:val="2"/>
                <w:numId w:val="188"/>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Electric filing</w:t>
            </w:r>
          </w:p>
          <w:p w14:paraId="57E93066" w14:textId="77777777" w:rsidR="00066661" w:rsidRDefault="00066661" w:rsidP="00066661">
            <w:pPr>
              <w:pStyle w:val="ListParagraph"/>
              <w:ind w:left="470"/>
              <w:rPr>
                <w:rFonts w:ascii="Times New Roman" w:eastAsia="Times New Roman" w:hAnsi="Times New Roman" w:cs="Times New Roman"/>
                <w:sz w:val="24"/>
                <w:szCs w:val="24"/>
              </w:rPr>
            </w:pPr>
          </w:p>
          <w:p w14:paraId="27F29C69" w14:textId="77777777" w:rsidR="00066661" w:rsidRPr="000B2C5B" w:rsidRDefault="00066661" w:rsidP="00066661">
            <w:pPr>
              <w:pStyle w:val="ListParagraph"/>
              <w:numPr>
                <w:ilvl w:val="0"/>
                <w:numId w:val="170"/>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IV.A, IV.B, and  IV.C</w:t>
            </w:r>
          </w:p>
          <w:p w14:paraId="21673C71" w14:textId="77777777" w:rsidR="00066661" w:rsidRDefault="00066661" w:rsidP="00066661">
            <w:pPr>
              <w:pStyle w:val="ListParagraph"/>
              <w:ind w:left="470"/>
              <w:rPr>
                <w:rFonts w:ascii="Times New Roman" w:eastAsia="Times New Roman" w:hAnsi="Times New Roman" w:cs="Times New Roman"/>
                <w:sz w:val="24"/>
                <w:szCs w:val="24"/>
              </w:rPr>
            </w:pPr>
          </w:p>
          <w:p w14:paraId="6847785C" w14:textId="77777777" w:rsidR="00066661" w:rsidRPr="000D6BD5" w:rsidRDefault="00066661" w:rsidP="00066661">
            <w:pPr>
              <w:rPr>
                <w:rFonts w:ascii="Times New Roman" w:eastAsia="Times New Roman" w:hAnsi="Times New Roman" w:cs="Times New Roman"/>
                <w:sz w:val="24"/>
                <w:szCs w:val="24"/>
              </w:rPr>
            </w:pPr>
          </w:p>
        </w:tc>
        <w:tc>
          <w:tcPr>
            <w:tcW w:w="575" w:type="pct"/>
          </w:tcPr>
          <w:p w14:paraId="2C39EDD9" w14:textId="77777777"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Nail Competition</w:t>
            </w:r>
          </w:p>
          <w:p w14:paraId="45667473" w14:textId="77777777" w:rsidR="00066661" w:rsidRPr="00066661" w:rsidRDefault="00066661" w:rsidP="00066661">
            <w:pPr>
              <w:rPr>
                <w:rFonts w:ascii="Times New Roman" w:eastAsia="Times New Roman" w:hAnsi="Times New Roman" w:cs="Times New Roman"/>
                <w:sz w:val="24"/>
                <w:szCs w:val="24"/>
              </w:rPr>
            </w:pPr>
          </w:p>
          <w:p w14:paraId="3299FE8F" w14:textId="068E38B9"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Job Demo A</w:t>
            </w:r>
          </w:p>
        </w:tc>
      </w:tr>
      <w:tr w:rsidR="00066661" w:rsidRPr="009C4A1C" w14:paraId="267E39FB" w14:textId="58C7730A" w:rsidTr="005C53DD">
        <w:trPr>
          <w:gridAfter w:val="1"/>
          <w:wAfter w:w="49" w:type="pct"/>
        </w:trPr>
        <w:tc>
          <w:tcPr>
            <w:tcW w:w="168" w:type="pct"/>
            <w:shd w:val="clear" w:color="auto" w:fill="FFFFFF" w:themeFill="background1"/>
          </w:tcPr>
          <w:p w14:paraId="62FFA825" w14:textId="10867BCB"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107</w:t>
            </w:r>
          </w:p>
        </w:tc>
        <w:tc>
          <w:tcPr>
            <w:tcW w:w="620" w:type="pct"/>
            <w:shd w:val="clear" w:color="auto" w:fill="FFFFFF" w:themeFill="background1"/>
            <w:tcMar>
              <w:top w:w="43" w:type="dxa"/>
              <w:left w:w="115" w:type="dxa"/>
              <w:bottom w:w="43" w:type="dxa"/>
              <w:right w:w="115" w:type="dxa"/>
            </w:tcMar>
          </w:tcPr>
          <w:p w14:paraId="04E27E38" w14:textId="1247CBD4" w:rsidR="00066661" w:rsidRPr="001304BB" w:rsidRDefault="00066661" w:rsidP="00066661">
            <w:pPr>
              <w:rPr>
                <w:rFonts w:ascii="Times New Roman" w:eastAsia="Times New Roman" w:hAnsi="Times New Roman" w:cs="Times New Roman"/>
                <w:b/>
                <w:bCs/>
                <w:sz w:val="24"/>
                <w:szCs w:val="24"/>
              </w:rPr>
            </w:pPr>
            <w:r w:rsidRPr="00F42C37">
              <w:rPr>
                <w:rFonts w:ascii="Times New Roman" w:eastAsia="Times New Roman" w:hAnsi="Times New Roman" w:cs="Times New Roman"/>
                <w:sz w:val="24"/>
                <w:szCs w:val="24"/>
              </w:rPr>
              <w:t xml:space="preserve">Demonstrate removal of artificial nails. </w:t>
            </w:r>
          </w:p>
        </w:tc>
        <w:tc>
          <w:tcPr>
            <w:tcW w:w="1115" w:type="pct"/>
            <w:gridSpan w:val="2"/>
          </w:tcPr>
          <w:p w14:paraId="4C25C4F0" w14:textId="77777777" w:rsidR="00066661" w:rsidRPr="0081046D" w:rsidRDefault="00066661" w:rsidP="00066661">
            <w:p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 xml:space="preserve">Demonstration should include </w:t>
            </w:r>
          </w:p>
          <w:p w14:paraId="60011908" w14:textId="77777777" w:rsidR="00066661" w:rsidRPr="0081046D" w:rsidRDefault="00066661" w:rsidP="00066661">
            <w:pPr>
              <w:numPr>
                <w:ilvl w:val="0"/>
                <w:numId w:val="5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w:t>
            </w:r>
            <w:r w:rsidRPr="0081046D">
              <w:rPr>
                <w:rFonts w:ascii="Times New Roman" w:eastAsia="Times New Roman" w:hAnsi="Times New Roman" w:cs="Times New Roman"/>
                <w:sz w:val="24"/>
                <w:szCs w:val="24"/>
              </w:rPr>
              <w:t>ash</w:t>
            </w:r>
            <w:r>
              <w:rPr>
                <w:rFonts w:ascii="Times New Roman" w:eastAsia="Times New Roman" w:hAnsi="Times New Roman" w:cs="Times New Roman"/>
                <w:sz w:val="24"/>
                <w:szCs w:val="24"/>
              </w:rPr>
              <w:t>ing</w:t>
            </w:r>
            <w:r w:rsidRPr="0081046D">
              <w:rPr>
                <w:rFonts w:ascii="Times New Roman" w:eastAsia="Times New Roman" w:hAnsi="Times New Roman" w:cs="Times New Roman"/>
                <w:sz w:val="24"/>
                <w:szCs w:val="24"/>
              </w:rPr>
              <w:t xml:space="preserve"> and clean</w:t>
            </w:r>
            <w:r>
              <w:rPr>
                <w:rFonts w:ascii="Times New Roman" w:eastAsia="Times New Roman" w:hAnsi="Times New Roman" w:cs="Times New Roman"/>
                <w:sz w:val="24"/>
                <w:szCs w:val="24"/>
              </w:rPr>
              <w:t>ing</w:t>
            </w:r>
            <w:r w:rsidRPr="0081046D">
              <w:rPr>
                <w:rFonts w:ascii="Times New Roman" w:eastAsia="Times New Roman" w:hAnsi="Times New Roman" w:cs="Times New Roman"/>
                <w:sz w:val="24"/>
                <w:szCs w:val="24"/>
              </w:rPr>
              <w:t xml:space="preserve"> hands</w:t>
            </w:r>
          </w:p>
          <w:p w14:paraId="252A2CB0" w14:textId="77777777" w:rsidR="00066661" w:rsidRPr="0081046D" w:rsidRDefault="00066661" w:rsidP="00066661">
            <w:pPr>
              <w:numPr>
                <w:ilvl w:val="0"/>
                <w:numId w:val="5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soaking </w:t>
            </w:r>
            <w:r w:rsidRPr="0081046D">
              <w:rPr>
                <w:rFonts w:ascii="Times New Roman" w:eastAsia="Times New Roman" w:hAnsi="Times New Roman" w:cs="Times New Roman"/>
                <w:sz w:val="24"/>
                <w:szCs w:val="24"/>
              </w:rPr>
              <w:t>nails in an approved solvent (e.g., acetone) specified by the manufacturer</w:t>
            </w:r>
          </w:p>
          <w:p w14:paraId="5E011B2D" w14:textId="77777777" w:rsidR="00066661" w:rsidRPr="0081046D" w:rsidRDefault="00066661" w:rsidP="00066661">
            <w:pPr>
              <w:numPr>
                <w:ilvl w:val="0"/>
                <w:numId w:val="5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using an </w:t>
            </w:r>
            <w:r w:rsidRPr="0081046D">
              <w:rPr>
                <w:rFonts w:ascii="Times New Roman" w:eastAsia="Times New Roman" w:hAnsi="Times New Roman" w:cs="Times New Roman"/>
                <w:sz w:val="24"/>
                <w:szCs w:val="24"/>
              </w:rPr>
              <w:t>orangewood stick</w:t>
            </w:r>
            <w:r>
              <w:rPr>
                <w:rFonts w:ascii="Times New Roman" w:eastAsia="Times New Roman" w:hAnsi="Times New Roman" w:cs="Times New Roman"/>
                <w:sz w:val="24"/>
                <w:szCs w:val="24"/>
              </w:rPr>
              <w:t xml:space="preserve"> to</w:t>
            </w:r>
            <w:r w:rsidRPr="0081046D">
              <w:rPr>
                <w:rFonts w:ascii="Times New Roman" w:eastAsia="Times New Roman" w:hAnsi="Times New Roman" w:cs="Times New Roman"/>
                <w:sz w:val="24"/>
                <w:szCs w:val="24"/>
              </w:rPr>
              <w:t xml:space="preserve"> gently push off softened acrylic nail</w:t>
            </w:r>
          </w:p>
          <w:p w14:paraId="6B7C72E0" w14:textId="77777777" w:rsidR="00066661" w:rsidRPr="0081046D" w:rsidRDefault="00066661" w:rsidP="00066661">
            <w:pPr>
              <w:numPr>
                <w:ilvl w:val="0"/>
                <w:numId w:val="5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repeating</w:t>
            </w:r>
            <w:r w:rsidRPr="0081046D">
              <w:rPr>
                <w:rFonts w:ascii="Times New Roman" w:eastAsia="Times New Roman" w:hAnsi="Times New Roman" w:cs="Times New Roman"/>
                <w:sz w:val="24"/>
                <w:szCs w:val="24"/>
              </w:rPr>
              <w:t xml:space="preserve"> until all acrylic has been removed</w:t>
            </w:r>
          </w:p>
          <w:p w14:paraId="204FD9F0" w14:textId="77777777" w:rsidR="00066661" w:rsidRPr="0081046D" w:rsidRDefault="00066661" w:rsidP="00066661">
            <w:pPr>
              <w:numPr>
                <w:ilvl w:val="0"/>
                <w:numId w:val="5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refraining from using</w:t>
            </w:r>
            <w:r w:rsidRPr="0081046D">
              <w:rPr>
                <w:rFonts w:ascii="Times New Roman" w:eastAsia="Times New Roman" w:hAnsi="Times New Roman" w:cs="Times New Roman"/>
                <w:sz w:val="24"/>
                <w:szCs w:val="24"/>
              </w:rPr>
              <w:t xml:space="preserve"> nippers </w:t>
            </w:r>
            <w:r>
              <w:rPr>
                <w:rFonts w:ascii="Times New Roman" w:eastAsia="Times New Roman" w:hAnsi="Times New Roman" w:cs="Times New Roman"/>
                <w:sz w:val="24"/>
                <w:szCs w:val="24"/>
              </w:rPr>
              <w:t xml:space="preserve">to remove acrylic </w:t>
            </w:r>
            <w:r w:rsidRPr="0081046D">
              <w:rPr>
                <w:rFonts w:ascii="Times New Roman" w:eastAsia="Times New Roman" w:hAnsi="Times New Roman" w:cs="Times New Roman"/>
                <w:sz w:val="24"/>
                <w:szCs w:val="24"/>
              </w:rPr>
              <w:t>as this will damage the nail plate. </w:t>
            </w:r>
          </w:p>
          <w:p w14:paraId="0010D79B" w14:textId="77777777"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5E02118A"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1067D4BF" w14:textId="77777777" w:rsidR="00066661" w:rsidRPr="0081046D" w:rsidRDefault="00066661" w:rsidP="00066661">
            <w:pPr>
              <w:numPr>
                <w:ilvl w:val="0"/>
                <w:numId w:val="58"/>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How long should one soak nails in acetone?</w:t>
            </w:r>
          </w:p>
          <w:p w14:paraId="7A594F4B" w14:textId="77777777" w:rsidR="00066661" w:rsidRPr="0081046D" w:rsidRDefault="00066661" w:rsidP="00066661">
            <w:pPr>
              <w:numPr>
                <w:ilvl w:val="0"/>
                <w:numId w:val="58"/>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Why is the orangewood stick used to push off acrylic?</w:t>
            </w:r>
          </w:p>
          <w:p w14:paraId="4F43DB05" w14:textId="77777777" w:rsidR="00066661" w:rsidRPr="0081046D" w:rsidRDefault="00066661" w:rsidP="00066661">
            <w:pPr>
              <w:numPr>
                <w:ilvl w:val="0"/>
                <w:numId w:val="58"/>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What type of follow-up care/instructions should the client be given?</w:t>
            </w:r>
          </w:p>
          <w:p w14:paraId="212BFDB2"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p>
        </w:tc>
        <w:tc>
          <w:tcPr>
            <w:tcW w:w="626" w:type="pct"/>
          </w:tcPr>
          <w:p w14:paraId="2FB06BD6" w14:textId="79362282" w:rsidR="00066661" w:rsidRPr="00450079" w:rsidRDefault="00066661" w:rsidP="00066661">
            <w:pPr>
              <w:rPr>
                <w:rFonts w:ascii="Times New Roman" w:eastAsia="Times New Roman" w:hAnsi="Times New Roman" w:cs="Times New Roman"/>
                <w:sz w:val="24"/>
                <w:szCs w:val="24"/>
              </w:rPr>
            </w:pPr>
            <w:r w:rsidRPr="00760B81">
              <w:rPr>
                <w:rFonts w:ascii="Times New Roman" w:eastAsia="Times New Roman" w:hAnsi="Times New Roman" w:cs="Times New Roman"/>
                <w:sz w:val="24"/>
                <w:szCs w:val="24"/>
              </w:rPr>
              <w:t>English: 11.RI,</w:t>
            </w:r>
            <w:r>
              <w:rPr>
                <w:rFonts w:ascii="Times New Roman" w:eastAsia="Times New Roman" w:hAnsi="Times New Roman" w:cs="Times New Roman"/>
                <w:sz w:val="24"/>
                <w:szCs w:val="24"/>
              </w:rPr>
              <w:t xml:space="preserve"> </w:t>
            </w:r>
            <w:r w:rsidRPr="00760B81">
              <w:rPr>
                <w:rFonts w:ascii="Times New Roman" w:eastAsia="Times New Roman" w:hAnsi="Times New Roman" w:cs="Times New Roman"/>
                <w:sz w:val="24"/>
                <w:szCs w:val="24"/>
              </w:rPr>
              <w:t>12.RI</w:t>
            </w:r>
          </w:p>
        </w:tc>
        <w:tc>
          <w:tcPr>
            <w:tcW w:w="697" w:type="pct"/>
            <w:gridSpan w:val="3"/>
          </w:tcPr>
          <w:p w14:paraId="2CD6D14F" w14:textId="77777777" w:rsidR="00066661" w:rsidRDefault="00066661" w:rsidP="00066661">
            <w:pPr>
              <w:pStyle w:val="ListParagraph"/>
              <w:numPr>
                <w:ilvl w:val="1"/>
                <w:numId w:val="214"/>
              </w:numPr>
              <w:ind w:left="47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482895BF" w14:textId="77777777" w:rsidR="00066661" w:rsidRDefault="00066661" w:rsidP="00066661">
            <w:pPr>
              <w:pStyle w:val="ListParagraph"/>
              <w:numPr>
                <w:ilvl w:val="1"/>
                <w:numId w:val="214"/>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58059641" w14:textId="77777777" w:rsidR="00066661" w:rsidRDefault="00066661" w:rsidP="00066661">
            <w:pPr>
              <w:pStyle w:val="ListParagraph"/>
              <w:numPr>
                <w:ilvl w:val="1"/>
                <w:numId w:val="215"/>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Manicuring and pedicuring</w:t>
            </w:r>
          </w:p>
          <w:p w14:paraId="69621B98" w14:textId="77777777" w:rsidR="00066661" w:rsidRDefault="00066661" w:rsidP="00066661">
            <w:pPr>
              <w:pStyle w:val="ListParagraph"/>
              <w:numPr>
                <w:ilvl w:val="2"/>
                <w:numId w:val="215"/>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Nail theory, nail structure, and composition</w:t>
            </w:r>
          </w:p>
          <w:p w14:paraId="73C98A34" w14:textId="77777777" w:rsidR="00066661" w:rsidRDefault="00066661" w:rsidP="00066661">
            <w:pPr>
              <w:pStyle w:val="ListParagraph"/>
              <w:numPr>
                <w:ilvl w:val="2"/>
                <w:numId w:val="215"/>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Nail procedures, including manicuring, pedicuring, and nail extensions</w:t>
            </w:r>
          </w:p>
          <w:p w14:paraId="15C7F3FD" w14:textId="77777777" w:rsidR="00066661" w:rsidRDefault="00066661" w:rsidP="00066661">
            <w:pPr>
              <w:pStyle w:val="ListParagraph"/>
              <w:numPr>
                <w:ilvl w:val="2"/>
                <w:numId w:val="215"/>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Electric filing</w:t>
            </w:r>
          </w:p>
          <w:p w14:paraId="32E7F792" w14:textId="77777777" w:rsidR="00066661" w:rsidRDefault="00066661" w:rsidP="00066661">
            <w:pPr>
              <w:pStyle w:val="ListParagraph"/>
              <w:ind w:left="470"/>
              <w:rPr>
                <w:rFonts w:ascii="Times New Roman" w:eastAsia="Times New Roman" w:hAnsi="Times New Roman" w:cs="Times New Roman"/>
                <w:sz w:val="24"/>
                <w:szCs w:val="24"/>
              </w:rPr>
            </w:pPr>
          </w:p>
          <w:p w14:paraId="08115A88" w14:textId="77777777" w:rsidR="00066661" w:rsidRPr="000B2C5B" w:rsidRDefault="00066661" w:rsidP="00066661">
            <w:pPr>
              <w:pStyle w:val="ListParagraph"/>
              <w:numPr>
                <w:ilvl w:val="0"/>
                <w:numId w:val="170"/>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IV.A, IV.B, and  IV.C</w:t>
            </w:r>
          </w:p>
          <w:p w14:paraId="1CCAD99E" w14:textId="77777777" w:rsidR="00066661" w:rsidRDefault="00066661" w:rsidP="00066661">
            <w:pPr>
              <w:pStyle w:val="ListParagraph"/>
              <w:ind w:left="470"/>
              <w:rPr>
                <w:rFonts w:ascii="Times New Roman" w:eastAsia="Times New Roman" w:hAnsi="Times New Roman" w:cs="Times New Roman"/>
                <w:sz w:val="24"/>
                <w:szCs w:val="24"/>
              </w:rPr>
            </w:pPr>
          </w:p>
          <w:p w14:paraId="1E25AD83" w14:textId="77777777" w:rsidR="00066661" w:rsidRPr="000D6BD5" w:rsidRDefault="00066661" w:rsidP="00066661">
            <w:pPr>
              <w:rPr>
                <w:rFonts w:ascii="Times New Roman" w:eastAsia="Times New Roman" w:hAnsi="Times New Roman" w:cs="Times New Roman"/>
                <w:sz w:val="24"/>
                <w:szCs w:val="24"/>
              </w:rPr>
            </w:pPr>
          </w:p>
        </w:tc>
        <w:tc>
          <w:tcPr>
            <w:tcW w:w="575" w:type="pct"/>
          </w:tcPr>
          <w:p w14:paraId="5D5F2F06" w14:textId="77777777"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Nail Competition</w:t>
            </w:r>
          </w:p>
          <w:p w14:paraId="279BD6EB" w14:textId="77777777" w:rsidR="00066661" w:rsidRPr="00066661" w:rsidRDefault="00066661" w:rsidP="00066661">
            <w:pPr>
              <w:rPr>
                <w:rFonts w:ascii="Times New Roman" w:eastAsia="Times New Roman" w:hAnsi="Times New Roman" w:cs="Times New Roman"/>
                <w:sz w:val="24"/>
                <w:szCs w:val="24"/>
              </w:rPr>
            </w:pPr>
          </w:p>
          <w:p w14:paraId="76951E39" w14:textId="2090B1C4"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Job Demo A</w:t>
            </w:r>
          </w:p>
        </w:tc>
      </w:tr>
      <w:tr w:rsidR="00066661" w:rsidRPr="009C4A1C" w14:paraId="7676AF6A" w14:textId="51B55782" w:rsidTr="005C53DD">
        <w:trPr>
          <w:gridAfter w:val="1"/>
          <w:wAfter w:w="49" w:type="pct"/>
        </w:trPr>
        <w:tc>
          <w:tcPr>
            <w:tcW w:w="168" w:type="pct"/>
            <w:shd w:val="clear" w:color="auto" w:fill="FFFFFF" w:themeFill="background1"/>
          </w:tcPr>
          <w:p w14:paraId="7A8E6668" w14:textId="2489FA88"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108</w:t>
            </w:r>
          </w:p>
        </w:tc>
        <w:tc>
          <w:tcPr>
            <w:tcW w:w="620" w:type="pct"/>
            <w:shd w:val="clear" w:color="auto" w:fill="FFFFFF" w:themeFill="background1"/>
            <w:tcMar>
              <w:top w:w="43" w:type="dxa"/>
              <w:left w:w="115" w:type="dxa"/>
              <w:bottom w:w="43" w:type="dxa"/>
              <w:right w:w="115" w:type="dxa"/>
            </w:tcMar>
          </w:tcPr>
          <w:p w14:paraId="43FBA4E2" w14:textId="5C5CE994" w:rsidR="00066661" w:rsidRPr="001304BB" w:rsidRDefault="00066661" w:rsidP="00066661">
            <w:pP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Perform a manicure.</w:t>
            </w:r>
          </w:p>
        </w:tc>
        <w:tc>
          <w:tcPr>
            <w:tcW w:w="1115" w:type="pct"/>
            <w:gridSpan w:val="2"/>
          </w:tcPr>
          <w:p w14:paraId="7379B91D" w14:textId="77777777" w:rsidR="00066661" w:rsidRPr="0081046D" w:rsidRDefault="00066661" w:rsidP="00066661">
            <w:p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Performance should include</w:t>
            </w:r>
          </w:p>
          <w:p w14:paraId="1FBF9263" w14:textId="77777777" w:rsidR="00066661" w:rsidRPr="0081046D" w:rsidRDefault="00066661" w:rsidP="00066661">
            <w:pPr>
              <w:numPr>
                <w:ilvl w:val="0"/>
                <w:numId w:val="60"/>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maintenance and disinfection of pedicure equipment and tools</w:t>
            </w:r>
          </w:p>
          <w:p w14:paraId="135F9564" w14:textId="77777777" w:rsidR="00066661" w:rsidRPr="0081046D" w:rsidRDefault="00066661" w:rsidP="00066661">
            <w:pPr>
              <w:numPr>
                <w:ilvl w:val="0"/>
                <w:numId w:val="60"/>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pre</w:t>
            </w:r>
            <w:r>
              <w:rPr>
                <w:rFonts w:ascii="Times New Roman" w:eastAsia="Times New Roman" w:hAnsi="Times New Roman" w:cs="Times New Roman"/>
                <w:sz w:val="24"/>
                <w:szCs w:val="24"/>
              </w:rPr>
              <w:t xml:space="preserve">-, in-, </w:t>
            </w:r>
            <w:r w:rsidRPr="0081046D">
              <w:rPr>
                <w:rFonts w:ascii="Times New Roman" w:eastAsia="Times New Roman" w:hAnsi="Times New Roman" w:cs="Times New Roman"/>
                <w:sz w:val="24"/>
                <w:szCs w:val="24"/>
              </w:rPr>
              <w:t>and post</w:t>
            </w:r>
            <w:r>
              <w:rPr>
                <w:rFonts w:ascii="Times New Roman" w:eastAsia="Times New Roman" w:hAnsi="Times New Roman" w:cs="Times New Roman"/>
                <w:sz w:val="24"/>
                <w:szCs w:val="24"/>
              </w:rPr>
              <w:t>-service</w:t>
            </w:r>
            <w:r w:rsidRPr="0081046D">
              <w:rPr>
                <w:rFonts w:ascii="Times New Roman" w:eastAsia="Times New Roman" w:hAnsi="Times New Roman" w:cs="Times New Roman"/>
                <w:sz w:val="24"/>
                <w:szCs w:val="24"/>
              </w:rPr>
              <w:t xml:space="preserve"> steps for pedicures</w:t>
            </w:r>
          </w:p>
          <w:p w14:paraId="54F2E45C" w14:textId="77777777" w:rsidR="00066661" w:rsidRPr="0081046D" w:rsidRDefault="00066661" w:rsidP="00066661">
            <w:pPr>
              <w:numPr>
                <w:ilvl w:val="0"/>
                <w:numId w:val="60"/>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recognition of contraindications.</w:t>
            </w:r>
          </w:p>
          <w:p w14:paraId="27F14ABE" w14:textId="77777777"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052F7EC2"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0A1E8A15" w14:textId="77777777" w:rsidR="00066661" w:rsidRPr="007F0F72" w:rsidRDefault="00066661" w:rsidP="00066661">
            <w:pPr>
              <w:pStyle w:val="ListParagraph"/>
              <w:numPr>
                <w:ilvl w:val="0"/>
                <w:numId w:val="142"/>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is the importance of </w:t>
            </w:r>
            <w:r w:rsidRPr="007F0F72">
              <w:rPr>
                <w:rFonts w:ascii="Times New Roman" w:eastAsia="Times New Roman" w:hAnsi="Times New Roman" w:cs="Times New Roman"/>
                <w:sz w:val="24"/>
                <w:szCs w:val="24"/>
              </w:rPr>
              <w:t>analyz</w:t>
            </w:r>
            <w:r>
              <w:rPr>
                <w:rFonts w:ascii="Times New Roman" w:eastAsia="Times New Roman" w:hAnsi="Times New Roman" w:cs="Times New Roman"/>
                <w:sz w:val="24"/>
                <w:szCs w:val="24"/>
              </w:rPr>
              <w:t xml:space="preserve">ing a client’s hands and </w:t>
            </w:r>
            <w:r w:rsidRPr="007F0F72">
              <w:rPr>
                <w:rFonts w:ascii="Times New Roman" w:eastAsia="Times New Roman" w:hAnsi="Times New Roman" w:cs="Times New Roman"/>
                <w:sz w:val="24"/>
                <w:szCs w:val="24"/>
              </w:rPr>
              <w:t>nails prior to a manicure?</w:t>
            </w:r>
          </w:p>
          <w:p w14:paraId="50A4048B" w14:textId="77777777" w:rsidR="00066661" w:rsidRPr="00835452" w:rsidRDefault="00066661" w:rsidP="00066661">
            <w:pPr>
              <w:numPr>
                <w:ilvl w:val="0"/>
                <w:numId w:val="141"/>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Why should one use disinfected implements on the client?</w:t>
            </w:r>
          </w:p>
          <w:p w14:paraId="3F4F3C30" w14:textId="77777777" w:rsidR="00066661" w:rsidRDefault="00066661" w:rsidP="00066661">
            <w:pPr>
              <w:numPr>
                <w:ilvl w:val="0"/>
                <w:numId w:val="14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What are the differences between a basic manicure and a specialty service manicure?</w:t>
            </w:r>
          </w:p>
          <w:p w14:paraId="5DC4C24C" w14:textId="77777777" w:rsidR="00066661" w:rsidRPr="00835452" w:rsidRDefault="00066661" w:rsidP="00066661">
            <w:pPr>
              <w:numPr>
                <w:ilvl w:val="0"/>
                <w:numId w:val="14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What is the purpose of massaging the hands?</w:t>
            </w:r>
          </w:p>
          <w:p w14:paraId="6ECD304A"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p>
        </w:tc>
        <w:tc>
          <w:tcPr>
            <w:tcW w:w="626" w:type="pct"/>
          </w:tcPr>
          <w:p w14:paraId="50C27BD8" w14:textId="77777777" w:rsidR="00066661" w:rsidRPr="00450079" w:rsidRDefault="00066661" w:rsidP="00066661">
            <w:pPr>
              <w:rPr>
                <w:rFonts w:ascii="Times New Roman" w:eastAsia="Times New Roman" w:hAnsi="Times New Roman" w:cs="Times New Roman"/>
                <w:sz w:val="24"/>
                <w:szCs w:val="24"/>
              </w:rPr>
            </w:pPr>
          </w:p>
        </w:tc>
        <w:tc>
          <w:tcPr>
            <w:tcW w:w="697" w:type="pct"/>
            <w:gridSpan w:val="3"/>
          </w:tcPr>
          <w:p w14:paraId="605EB4AD" w14:textId="77777777" w:rsidR="00066661" w:rsidRDefault="00066661" w:rsidP="00066661">
            <w:pPr>
              <w:pStyle w:val="ListParagraph"/>
              <w:numPr>
                <w:ilvl w:val="1"/>
                <w:numId w:val="216"/>
              </w:numPr>
              <w:ind w:left="47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2C462D3C" w14:textId="77777777" w:rsidR="00066661" w:rsidRDefault="00066661" w:rsidP="00066661">
            <w:pPr>
              <w:pStyle w:val="ListParagraph"/>
              <w:numPr>
                <w:ilvl w:val="1"/>
                <w:numId w:val="216"/>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1B422F37" w14:textId="77777777" w:rsidR="00066661" w:rsidRDefault="00066661" w:rsidP="00066661">
            <w:pPr>
              <w:pStyle w:val="ListParagraph"/>
              <w:numPr>
                <w:ilvl w:val="1"/>
                <w:numId w:val="215"/>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Manicuring and pedicuring</w:t>
            </w:r>
          </w:p>
          <w:p w14:paraId="551A1158" w14:textId="77777777" w:rsidR="00066661" w:rsidRDefault="00066661" w:rsidP="00066661">
            <w:pPr>
              <w:pStyle w:val="ListParagraph"/>
              <w:numPr>
                <w:ilvl w:val="2"/>
                <w:numId w:val="215"/>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Nail theory, nail structure, and composition</w:t>
            </w:r>
          </w:p>
          <w:p w14:paraId="641837EE" w14:textId="77777777" w:rsidR="00066661" w:rsidRDefault="00066661" w:rsidP="00066661">
            <w:pPr>
              <w:pStyle w:val="ListParagraph"/>
              <w:numPr>
                <w:ilvl w:val="2"/>
                <w:numId w:val="215"/>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Nail procedures, including manicuring, pedicuring, and nail extensions</w:t>
            </w:r>
          </w:p>
          <w:p w14:paraId="102692EF" w14:textId="77777777" w:rsidR="00066661" w:rsidRDefault="00066661" w:rsidP="00066661">
            <w:pPr>
              <w:pStyle w:val="ListParagraph"/>
              <w:numPr>
                <w:ilvl w:val="2"/>
                <w:numId w:val="215"/>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Electric filing</w:t>
            </w:r>
          </w:p>
          <w:p w14:paraId="32DF9CC3" w14:textId="77777777" w:rsidR="00066661" w:rsidRDefault="00066661" w:rsidP="00066661">
            <w:pPr>
              <w:pStyle w:val="ListParagraph"/>
              <w:ind w:left="470"/>
              <w:rPr>
                <w:rFonts w:ascii="Times New Roman" w:eastAsia="Times New Roman" w:hAnsi="Times New Roman" w:cs="Times New Roman"/>
                <w:sz w:val="24"/>
                <w:szCs w:val="24"/>
              </w:rPr>
            </w:pPr>
          </w:p>
          <w:p w14:paraId="478DB8AF" w14:textId="77777777" w:rsidR="00066661" w:rsidRPr="000B2C5B" w:rsidRDefault="00066661" w:rsidP="00066661">
            <w:pPr>
              <w:pStyle w:val="ListParagraph"/>
              <w:numPr>
                <w:ilvl w:val="0"/>
                <w:numId w:val="170"/>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IV.A, IV.B, and  IV.C</w:t>
            </w:r>
          </w:p>
          <w:p w14:paraId="22F2F53B" w14:textId="77777777" w:rsidR="00066661" w:rsidRDefault="00066661" w:rsidP="00066661">
            <w:pPr>
              <w:pStyle w:val="ListParagraph"/>
              <w:ind w:left="470"/>
              <w:rPr>
                <w:rFonts w:ascii="Times New Roman" w:eastAsia="Times New Roman" w:hAnsi="Times New Roman" w:cs="Times New Roman"/>
                <w:sz w:val="24"/>
                <w:szCs w:val="24"/>
              </w:rPr>
            </w:pPr>
          </w:p>
          <w:p w14:paraId="5015FC23" w14:textId="77777777" w:rsidR="00066661" w:rsidRPr="000D6BD5" w:rsidRDefault="00066661" w:rsidP="00066661">
            <w:pPr>
              <w:rPr>
                <w:rFonts w:ascii="Times New Roman" w:eastAsia="Times New Roman" w:hAnsi="Times New Roman" w:cs="Times New Roman"/>
                <w:sz w:val="24"/>
                <w:szCs w:val="24"/>
              </w:rPr>
            </w:pPr>
          </w:p>
        </w:tc>
        <w:tc>
          <w:tcPr>
            <w:tcW w:w="575" w:type="pct"/>
          </w:tcPr>
          <w:p w14:paraId="6451C1CA" w14:textId="77777777"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Nail Competition</w:t>
            </w:r>
          </w:p>
          <w:p w14:paraId="2F843C26" w14:textId="77777777" w:rsidR="00066661" w:rsidRPr="00066661" w:rsidRDefault="00066661" w:rsidP="00066661">
            <w:pPr>
              <w:rPr>
                <w:rFonts w:ascii="Times New Roman" w:eastAsia="Times New Roman" w:hAnsi="Times New Roman" w:cs="Times New Roman"/>
                <w:sz w:val="24"/>
                <w:szCs w:val="24"/>
              </w:rPr>
            </w:pPr>
          </w:p>
          <w:p w14:paraId="34EAF829" w14:textId="7F044881"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Job Demo A</w:t>
            </w:r>
          </w:p>
        </w:tc>
      </w:tr>
      <w:tr w:rsidR="00066661" w:rsidRPr="009C4A1C" w14:paraId="25CCF355" w14:textId="353EFFE2" w:rsidTr="005C53DD">
        <w:trPr>
          <w:gridAfter w:val="1"/>
          <w:wAfter w:w="49" w:type="pct"/>
        </w:trPr>
        <w:tc>
          <w:tcPr>
            <w:tcW w:w="168" w:type="pct"/>
            <w:shd w:val="clear" w:color="auto" w:fill="FFFFFF" w:themeFill="background1"/>
          </w:tcPr>
          <w:p w14:paraId="2F4A6E5B" w14:textId="5DB6A23D"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109</w:t>
            </w:r>
          </w:p>
        </w:tc>
        <w:tc>
          <w:tcPr>
            <w:tcW w:w="620" w:type="pct"/>
            <w:shd w:val="clear" w:color="auto" w:fill="FFFFFF" w:themeFill="background1"/>
            <w:tcMar>
              <w:top w:w="43" w:type="dxa"/>
              <w:left w:w="115" w:type="dxa"/>
              <w:bottom w:w="43" w:type="dxa"/>
              <w:right w:w="115" w:type="dxa"/>
            </w:tcMar>
          </w:tcPr>
          <w:p w14:paraId="55786F60" w14:textId="427AD4C7" w:rsidR="00066661" w:rsidRPr="001304BB" w:rsidRDefault="00066661" w:rsidP="00066661">
            <w:pP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Perform</w:t>
            </w:r>
            <w:r w:rsidRPr="00F42C3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 </w:t>
            </w:r>
            <w:r w:rsidRPr="00F42C37">
              <w:rPr>
                <w:rFonts w:ascii="Times New Roman" w:eastAsia="Times New Roman" w:hAnsi="Times New Roman" w:cs="Times New Roman"/>
                <w:sz w:val="24"/>
                <w:szCs w:val="24"/>
              </w:rPr>
              <w:t xml:space="preserve">pedicure. </w:t>
            </w:r>
          </w:p>
        </w:tc>
        <w:tc>
          <w:tcPr>
            <w:tcW w:w="1115" w:type="pct"/>
            <w:gridSpan w:val="2"/>
          </w:tcPr>
          <w:p w14:paraId="7D41AF3B" w14:textId="77777777" w:rsidR="00066661" w:rsidRPr="0081046D" w:rsidRDefault="00066661" w:rsidP="00066661">
            <w:p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Performance should include</w:t>
            </w:r>
          </w:p>
          <w:p w14:paraId="5BEC5B93" w14:textId="77777777" w:rsidR="00066661" w:rsidRPr="0081046D" w:rsidRDefault="00066661" w:rsidP="00066661">
            <w:pPr>
              <w:numPr>
                <w:ilvl w:val="0"/>
                <w:numId w:val="60"/>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maintenance and disinfection of pedicure equipment and tools</w:t>
            </w:r>
          </w:p>
          <w:p w14:paraId="1581FB09" w14:textId="77777777" w:rsidR="00066661" w:rsidRPr="0081046D" w:rsidRDefault="00066661" w:rsidP="00066661">
            <w:pPr>
              <w:numPr>
                <w:ilvl w:val="0"/>
                <w:numId w:val="60"/>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pre</w:t>
            </w:r>
            <w:r>
              <w:rPr>
                <w:rFonts w:ascii="Times New Roman" w:eastAsia="Times New Roman" w:hAnsi="Times New Roman" w:cs="Times New Roman"/>
                <w:sz w:val="24"/>
                <w:szCs w:val="24"/>
              </w:rPr>
              <w:t xml:space="preserve">-, in-, </w:t>
            </w:r>
            <w:r w:rsidRPr="0081046D">
              <w:rPr>
                <w:rFonts w:ascii="Times New Roman" w:eastAsia="Times New Roman" w:hAnsi="Times New Roman" w:cs="Times New Roman"/>
                <w:sz w:val="24"/>
                <w:szCs w:val="24"/>
              </w:rPr>
              <w:t>and post</w:t>
            </w:r>
            <w:r>
              <w:rPr>
                <w:rFonts w:ascii="Times New Roman" w:eastAsia="Times New Roman" w:hAnsi="Times New Roman" w:cs="Times New Roman"/>
                <w:sz w:val="24"/>
                <w:szCs w:val="24"/>
              </w:rPr>
              <w:t>-service</w:t>
            </w:r>
            <w:r w:rsidRPr="0081046D">
              <w:rPr>
                <w:rFonts w:ascii="Times New Roman" w:eastAsia="Times New Roman" w:hAnsi="Times New Roman" w:cs="Times New Roman"/>
                <w:sz w:val="24"/>
                <w:szCs w:val="24"/>
              </w:rPr>
              <w:t xml:space="preserve"> steps for pedicures</w:t>
            </w:r>
          </w:p>
          <w:p w14:paraId="36883993" w14:textId="77777777" w:rsidR="00066661" w:rsidRPr="0081046D" w:rsidRDefault="00066661" w:rsidP="00066661">
            <w:pPr>
              <w:numPr>
                <w:ilvl w:val="0"/>
                <w:numId w:val="60"/>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recognition of contraindications.</w:t>
            </w:r>
          </w:p>
          <w:p w14:paraId="0855994F" w14:textId="77777777"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231583D0"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0B6E7A03" w14:textId="77777777" w:rsidR="00066661" w:rsidRPr="0081046D" w:rsidRDefault="00066661" w:rsidP="00066661">
            <w:pPr>
              <w:numPr>
                <w:ilvl w:val="0"/>
                <w:numId w:val="61"/>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 xml:space="preserve">What is the importance of analyzing </w:t>
            </w:r>
            <w:r>
              <w:rPr>
                <w:rFonts w:ascii="Times New Roman" w:eastAsia="Times New Roman" w:hAnsi="Times New Roman" w:cs="Times New Roman"/>
                <w:sz w:val="24"/>
                <w:szCs w:val="24"/>
              </w:rPr>
              <w:t xml:space="preserve">the </w:t>
            </w:r>
            <w:r w:rsidRPr="0081046D">
              <w:rPr>
                <w:rFonts w:ascii="Times New Roman" w:eastAsia="Times New Roman" w:hAnsi="Times New Roman" w:cs="Times New Roman"/>
                <w:sz w:val="24"/>
                <w:szCs w:val="24"/>
              </w:rPr>
              <w:t>client's feet before giving a pedicure?</w:t>
            </w:r>
          </w:p>
          <w:p w14:paraId="284B8874" w14:textId="77777777" w:rsidR="00066661" w:rsidRPr="0081046D" w:rsidRDefault="00066661" w:rsidP="00066661">
            <w:pPr>
              <w:numPr>
                <w:ilvl w:val="0"/>
                <w:numId w:val="61"/>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Why should one use disinfected implements on the client?</w:t>
            </w:r>
          </w:p>
          <w:p w14:paraId="74BE88ED" w14:textId="77777777" w:rsidR="00066661" w:rsidRPr="0081046D" w:rsidRDefault="00066661" w:rsidP="00066661">
            <w:pPr>
              <w:numPr>
                <w:ilvl w:val="0"/>
                <w:numId w:val="61"/>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Why is it necessary to know the medical history of a client (</w:t>
            </w:r>
            <w:r>
              <w:rPr>
                <w:rFonts w:ascii="Times New Roman" w:eastAsia="Times New Roman" w:hAnsi="Times New Roman" w:cs="Times New Roman"/>
                <w:sz w:val="24"/>
                <w:szCs w:val="24"/>
              </w:rPr>
              <w:t>e.g.</w:t>
            </w:r>
            <w:r w:rsidRPr="0081046D">
              <w:rPr>
                <w:rFonts w:ascii="Times New Roman" w:eastAsia="Times New Roman" w:hAnsi="Times New Roman" w:cs="Times New Roman"/>
                <w:sz w:val="24"/>
                <w:szCs w:val="24"/>
              </w:rPr>
              <w:t>, diabetes, blood clots, medicines)?</w:t>
            </w:r>
          </w:p>
          <w:p w14:paraId="4C97F48B" w14:textId="77777777" w:rsidR="00066661" w:rsidRPr="0081046D" w:rsidRDefault="00066661" w:rsidP="00066661">
            <w:pPr>
              <w:numPr>
                <w:ilvl w:val="0"/>
                <w:numId w:val="61"/>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Why should one ask if the client has high blood pressure?</w:t>
            </w:r>
          </w:p>
          <w:p w14:paraId="7C8D497D" w14:textId="77777777" w:rsidR="00066661" w:rsidRPr="0081046D" w:rsidRDefault="00066661" w:rsidP="00066661">
            <w:pPr>
              <w:numPr>
                <w:ilvl w:val="0"/>
                <w:numId w:val="61"/>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What is the danger of massaging the shin area?</w:t>
            </w:r>
          </w:p>
          <w:p w14:paraId="53494E2C" w14:textId="77777777" w:rsidR="00066661" w:rsidRDefault="00066661" w:rsidP="00066661">
            <w:pPr>
              <w:numPr>
                <w:ilvl w:val="0"/>
                <w:numId w:val="61"/>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Why should one keep a record card for each client?</w:t>
            </w:r>
            <w:r>
              <w:rPr>
                <w:rFonts w:ascii="Times New Roman" w:eastAsia="Times New Roman" w:hAnsi="Times New Roman" w:cs="Times New Roman"/>
                <w:sz w:val="24"/>
                <w:szCs w:val="24"/>
              </w:rPr>
              <w:t xml:space="preserve"> What are the differences between a basic pedicure and a specialty-service pedicure?</w:t>
            </w:r>
          </w:p>
          <w:p w14:paraId="3E48E14D" w14:textId="77777777" w:rsidR="00066661" w:rsidRPr="00835452" w:rsidRDefault="00066661" w:rsidP="00066661">
            <w:pPr>
              <w:numPr>
                <w:ilvl w:val="0"/>
                <w:numId w:val="6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What safety precautions should be used when performing a pedicure?</w:t>
            </w:r>
          </w:p>
          <w:p w14:paraId="56E72099"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p>
        </w:tc>
        <w:tc>
          <w:tcPr>
            <w:tcW w:w="626" w:type="pct"/>
          </w:tcPr>
          <w:p w14:paraId="7BDA708F" w14:textId="77777777" w:rsidR="00066661" w:rsidRPr="00450079" w:rsidRDefault="00066661" w:rsidP="00066661">
            <w:pPr>
              <w:rPr>
                <w:rFonts w:ascii="Times New Roman" w:eastAsia="Times New Roman" w:hAnsi="Times New Roman" w:cs="Times New Roman"/>
                <w:sz w:val="24"/>
                <w:szCs w:val="24"/>
              </w:rPr>
            </w:pPr>
          </w:p>
        </w:tc>
        <w:tc>
          <w:tcPr>
            <w:tcW w:w="697" w:type="pct"/>
            <w:gridSpan w:val="3"/>
          </w:tcPr>
          <w:p w14:paraId="0CF80F5B" w14:textId="77777777" w:rsidR="00066661" w:rsidRDefault="00066661" w:rsidP="00066661">
            <w:pPr>
              <w:pStyle w:val="ListParagraph"/>
              <w:numPr>
                <w:ilvl w:val="1"/>
                <w:numId w:val="189"/>
              </w:numPr>
              <w:ind w:left="47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2371DB5F" w14:textId="77777777" w:rsidR="00066661" w:rsidRDefault="00066661" w:rsidP="00066661">
            <w:pPr>
              <w:pStyle w:val="ListParagraph"/>
              <w:numPr>
                <w:ilvl w:val="1"/>
                <w:numId w:val="189"/>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61F97FA9" w14:textId="77777777" w:rsidR="00066661" w:rsidRDefault="00066661" w:rsidP="00066661">
            <w:pPr>
              <w:pStyle w:val="ListParagraph"/>
              <w:numPr>
                <w:ilvl w:val="1"/>
                <w:numId w:val="190"/>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Manicuring and pedicuring</w:t>
            </w:r>
          </w:p>
          <w:p w14:paraId="3BA3606B" w14:textId="77777777" w:rsidR="00066661" w:rsidRDefault="00066661" w:rsidP="00066661">
            <w:pPr>
              <w:pStyle w:val="ListParagraph"/>
              <w:numPr>
                <w:ilvl w:val="2"/>
                <w:numId w:val="190"/>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Nail theory, nail structure, and composition</w:t>
            </w:r>
          </w:p>
          <w:p w14:paraId="05B6C38A" w14:textId="77777777" w:rsidR="00066661" w:rsidRDefault="00066661" w:rsidP="00066661">
            <w:pPr>
              <w:pStyle w:val="ListParagraph"/>
              <w:numPr>
                <w:ilvl w:val="2"/>
                <w:numId w:val="190"/>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Nail procedures, including manicuring, pedicuring, and nail extensions</w:t>
            </w:r>
          </w:p>
          <w:p w14:paraId="4F78305E" w14:textId="77777777" w:rsidR="00066661" w:rsidRDefault="00066661" w:rsidP="00066661">
            <w:pPr>
              <w:pStyle w:val="ListParagraph"/>
              <w:numPr>
                <w:ilvl w:val="2"/>
                <w:numId w:val="190"/>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Electric filing</w:t>
            </w:r>
          </w:p>
          <w:p w14:paraId="50E45892" w14:textId="77777777" w:rsidR="00066661" w:rsidRDefault="00066661" w:rsidP="00066661">
            <w:pPr>
              <w:pStyle w:val="ListParagraph"/>
              <w:ind w:left="470"/>
              <w:rPr>
                <w:rFonts w:ascii="Times New Roman" w:eastAsia="Times New Roman" w:hAnsi="Times New Roman" w:cs="Times New Roman"/>
                <w:sz w:val="24"/>
                <w:szCs w:val="24"/>
              </w:rPr>
            </w:pPr>
          </w:p>
          <w:p w14:paraId="6326AB62" w14:textId="77777777" w:rsidR="00066661" w:rsidRPr="000B2C5B" w:rsidRDefault="00066661" w:rsidP="00066661">
            <w:pPr>
              <w:pStyle w:val="ListParagraph"/>
              <w:numPr>
                <w:ilvl w:val="0"/>
                <w:numId w:val="170"/>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IV.A, IV.B, and IV.C</w:t>
            </w:r>
          </w:p>
          <w:p w14:paraId="061D1C22" w14:textId="77777777" w:rsidR="00066661" w:rsidRPr="000D6BD5" w:rsidRDefault="00066661" w:rsidP="00066661">
            <w:pPr>
              <w:rPr>
                <w:rFonts w:ascii="Times New Roman" w:eastAsia="Times New Roman" w:hAnsi="Times New Roman" w:cs="Times New Roman"/>
                <w:sz w:val="24"/>
                <w:szCs w:val="24"/>
              </w:rPr>
            </w:pPr>
          </w:p>
        </w:tc>
        <w:tc>
          <w:tcPr>
            <w:tcW w:w="575" w:type="pct"/>
          </w:tcPr>
          <w:p w14:paraId="1D538412" w14:textId="77777777"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Nail Competition</w:t>
            </w:r>
          </w:p>
          <w:p w14:paraId="27FE7644" w14:textId="77777777" w:rsidR="00066661" w:rsidRPr="00066661" w:rsidRDefault="00066661" w:rsidP="00066661">
            <w:pPr>
              <w:rPr>
                <w:rFonts w:ascii="Times New Roman" w:eastAsia="Times New Roman" w:hAnsi="Times New Roman" w:cs="Times New Roman"/>
                <w:sz w:val="24"/>
                <w:szCs w:val="24"/>
              </w:rPr>
            </w:pPr>
          </w:p>
          <w:p w14:paraId="4CEB436A" w14:textId="680BCC5E" w:rsidR="00066661" w:rsidRPr="00066661" w:rsidRDefault="00066661" w:rsidP="00066661">
            <w:pPr>
              <w:rPr>
                <w:rFonts w:ascii="Times New Roman" w:eastAsia="Times New Roman" w:hAnsi="Times New Roman" w:cs="Times New Roman"/>
                <w:sz w:val="24"/>
                <w:szCs w:val="24"/>
              </w:rPr>
            </w:pPr>
            <w:r w:rsidRPr="00066661">
              <w:rPr>
                <w:rFonts w:ascii="Times New Roman" w:eastAsia="Times New Roman" w:hAnsi="Times New Roman" w:cs="Times New Roman"/>
                <w:sz w:val="24"/>
                <w:szCs w:val="24"/>
              </w:rPr>
              <w:t>Job Demo A</w:t>
            </w:r>
          </w:p>
        </w:tc>
      </w:tr>
      <w:tr w:rsidR="00066661" w:rsidRPr="009C4A1C" w14:paraId="5C0466C8" w14:textId="788609D4" w:rsidTr="005C53DD">
        <w:trPr>
          <w:gridAfter w:val="1"/>
          <w:wAfter w:w="49" w:type="pct"/>
        </w:trPr>
        <w:tc>
          <w:tcPr>
            <w:tcW w:w="168" w:type="pct"/>
            <w:shd w:val="clear" w:color="auto" w:fill="D0CECE" w:themeFill="background2" w:themeFillShade="E6"/>
          </w:tcPr>
          <w:p w14:paraId="4DA70354" w14:textId="77777777" w:rsidR="00066661" w:rsidRDefault="00066661" w:rsidP="00066661">
            <w:pPr>
              <w:rPr>
                <w:rFonts w:ascii="Times New Roman" w:eastAsia="Times New Roman" w:hAnsi="Times New Roman" w:cs="Times New Roman"/>
                <w:sz w:val="24"/>
                <w:szCs w:val="24"/>
              </w:rPr>
            </w:pPr>
          </w:p>
        </w:tc>
        <w:tc>
          <w:tcPr>
            <w:tcW w:w="620" w:type="pct"/>
            <w:shd w:val="clear" w:color="auto" w:fill="D0CECE" w:themeFill="background2" w:themeFillShade="E6"/>
            <w:tcMar>
              <w:top w:w="43" w:type="dxa"/>
              <w:left w:w="115" w:type="dxa"/>
              <w:bottom w:w="43" w:type="dxa"/>
              <w:right w:w="115" w:type="dxa"/>
            </w:tcMar>
            <w:vAlign w:val="center"/>
          </w:tcPr>
          <w:p w14:paraId="1B3787BB" w14:textId="1560F04F" w:rsidR="00066661" w:rsidRPr="001304BB" w:rsidRDefault="00066661" w:rsidP="00066661">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Examining Business Skills and Salon Management</w:t>
            </w:r>
          </w:p>
        </w:tc>
        <w:tc>
          <w:tcPr>
            <w:tcW w:w="1115" w:type="pct"/>
            <w:gridSpan w:val="2"/>
            <w:shd w:val="clear" w:color="auto" w:fill="D0CECE" w:themeFill="background2" w:themeFillShade="E6"/>
          </w:tcPr>
          <w:p w14:paraId="3C5EDF16" w14:textId="77777777"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p>
        </w:tc>
        <w:tc>
          <w:tcPr>
            <w:tcW w:w="1150" w:type="pct"/>
            <w:gridSpan w:val="3"/>
            <w:shd w:val="clear" w:color="auto" w:fill="D0CECE" w:themeFill="background2" w:themeFillShade="E6"/>
            <w:vAlign w:val="center"/>
          </w:tcPr>
          <w:p w14:paraId="1EA113C7"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p>
        </w:tc>
        <w:tc>
          <w:tcPr>
            <w:tcW w:w="626" w:type="pct"/>
            <w:shd w:val="clear" w:color="auto" w:fill="D0CECE" w:themeFill="background2" w:themeFillShade="E6"/>
          </w:tcPr>
          <w:p w14:paraId="24808965" w14:textId="77777777" w:rsidR="00066661" w:rsidRPr="00450079" w:rsidRDefault="00066661" w:rsidP="00066661">
            <w:pPr>
              <w:rPr>
                <w:rFonts w:ascii="Times New Roman" w:eastAsia="Times New Roman" w:hAnsi="Times New Roman" w:cs="Times New Roman"/>
                <w:sz w:val="24"/>
                <w:szCs w:val="24"/>
              </w:rPr>
            </w:pPr>
          </w:p>
        </w:tc>
        <w:tc>
          <w:tcPr>
            <w:tcW w:w="697" w:type="pct"/>
            <w:gridSpan w:val="3"/>
            <w:shd w:val="clear" w:color="auto" w:fill="D0CECE" w:themeFill="background2" w:themeFillShade="E6"/>
          </w:tcPr>
          <w:p w14:paraId="7223A1D5" w14:textId="77777777" w:rsidR="00066661" w:rsidRPr="000D6BD5" w:rsidRDefault="00066661" w:rsidP="00066661">
            <w:pPr>
              <w:rPr>
                <w:rFonts w:ascii="Times New Roman" w:eastAsia="Times New Roman" w:hAnsi="Times New Roman" w:cs="Times New Roman"/>
                <w:sz w:val="24"/>
                <w:szCs w:val="24"/>
              </w:rPr>
            </w:pPr>
          </w:p>
        </w:tc>
        <w:tc>
          <w:tcPr>
            <w:tcW w:w="575" w:type="pct"/>
            <w:shd w:val="clear" w:color="auto" w:fill="D0CECE" w:themeFill="background2" w:themeFillShade="E6"/>
          </w:tcPr>
          <w:p w14:paraId="4933FF6E" w14:textId="77777777" w:rsidR="00066661" w:rsidRPr="000D6BD5" w:rsidRDefault="00066661" w:rsidP="00066661">
            <w:pPr>
              <w:rPr>
                <w:rFonts w:ascii="Times New Roman" w:eastAsia="Times New Roman" w:hAnsi="Times New Roman" w:cs="Times New Roman"/>
                <w:sz w:val="24"/>
                <w:szCs w:val="24"/>
              </w:rPr>
            </w:pPr>
          </w:p>
        </w:tc>
      </w:tr>
      <w:tr w:rsidR="00066661" w:rsidRPr="009C4A1C" w14:paraId="5435B995" w14:textId="6ADAEAB6" w:rsidTr="005C53DD">
        <w:trPr>
          <w:gridAfter w:val="1"/>
          <w:wAfter w:w="49" w:type="pct"/>
        </w:trPr>
        <w:tc>
          <w:tcPr>
            <w:tcW w:w="168" w:type="pct"/>
            <w:shd w:val="clear" w:color="auto" w:fill="FFFFFF" w:themeFill="background1"/>
          </w:tcPr>
          <w:p w14:paraId="6C8D6029" w14:textId="42EFB8E7"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110</w:t>
            </w:r>
          </w:p>
        </w:tc>
        <w:tc>
          <w:tcPr>
            <w:tcW w:w="620" w:type="pct"/>
            <w:shd w:val="clear" w:color="auto" w:fill="FFFFFF" w:themeFill="background1"/>
            <w:tcMar>
              <w:top w:w="43" w:type="dxa"/>
              <w:left w:w="115" w:type="dxa"/>
              <w:bottom w:w="43" w:type="dxa"/>
              <w:right w:w="115" w:type="dxa"/>
            </w:tcMar>
          </w:tcPr>
          <w:p w14:paraId="06AEFFC8" w14:textId="01954439" w:rsidR="00066661" w:rsidRPr="001304BB" w:rsidRDefault="00066661" w:rsidP="00066661">
            <w:pPr>
              <w:rPr>
                <w:rFonts w:ascii="Times New Roman" w:eastAsia="Times New Roman" w:hAnsi="Times New Roman" w:cs="Times New Roman"/>
                <w:b/>
                <w:bCs/>
                <w:sz w:val="24"/>
                <w:szCs w:val="24"/>
              </w:rPr>
            </w:pPr>
            <w:r w:rsidRPr="00585017">
              <w:rPr>
                <w:rFonts w:ascii="Times New Roman" w:eastAsia="Times New Roman" w:hAnsi="Times New Roman" w:cs="Times New Roman"/>
                <w:sz w:val="24"/>
                <w:szCs w:val="24"/>
              </w:rPr>
              <w:t xml:space="preserve">Identify local, state, and federal regulations for operating a business. </w:t>
            </w:r>
          </w:p>
        </w:tc>
        <w:tc>
          <w:tcPr>
            <w:tcW w:w="1115" w:type="pct"/>
            <w:gridSpan w:val="2"/>
          </w:tcPr>
          <w:p w14:paraId="02974AF1" w14:textId="5666EB10"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 xml:space="preserve">Identification should include the varying regulations </w:t>
            </w:r>
            <w:r>
              <w:rPr>
                <w:rFonts w:ascii="Times New Roman" w:eastAsia="Times New Roman" w:hAnsi="Times New Roman" w:cs="Times New Roman"/>
                <w:sz w:val="24"/>
                <w:szCs w:val="24"/>
              </w:rPr>
              <w:t>at</w:t>
            </w:r>
            <w:r w:rsidRPr="009B2AF5">
              <w:rPr>
                <w:rFonts w:ascii="Times New Roman" w:eastAsia="Times New Roman" w:hAnsi="Times New Roman" w:cs="Times New Roman"/>
                <w:sz w:val="24"/>
                <w:szCs w:val="24"/>
              </w:rPr>
              <w:t xml:space="preserve"> the local, state, and federal </w:t>
            </w:r>
            <w:r>
              <w:rPr>
                <w:rFonts w:ascii="Times New Roman" w:eastAsia="Times New Roman" w:hAnsi="Times New Roman" w:cs="Times New Roman"/>
                <w:sz w:val="24"/>
                <w:szCs w:val="24"/>
              </w:rPr>
              <w:t>level</w:t>
            </w:r>
            <w:r w:rsidRPr="009B2AF5">
              <w:rPr>
                <w:rFonts w:ascii="Times New Roman" w:eastAsia="Times New Roman" w:hAnsi="Times New Roman" w:cs="Times New Roman"/>
                <w:sz w:val="24"/>
                <w:szCs w:val="24"/>
              </w:rPr>
              <w:t>s for operating a business.</w:t>
            </w:r>
          </w:p>
        </w:tc>
        <w:tc>
          <w:tcPr>
            <w:tcW w:w="1150" w:type="pct"/>
            <w:gridSpan w:val="3"/>
          </w:tcPr>
          <w:p w14:paraId="4554B308"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5D6526A0" w14:textId="77777777" w:rsidR="00066661" w:rsidRPr="009B2AF5" w:rsidRDefault="00066661" w:rsidP="00066661">
            <w:pPr>
              <w:numPr>
                <w:ilvl w:val="0"/>
                <w:numId w:val="124"/>
              </w:numPr>
              <w:contextualSpacing/>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jurisdiction does the locality have over a business?</w:t>
            </w:r>
          </w:p>
          <w:p w14:paraId="0C87B779" w14:textId="77777777" w:rsidR="00066661" w:rsidRPr="009B2AF5" w:rsidRDefault="00066661" w:rsidP="00066661">
            <w:pPr>
              <w:numPr>
                <w:ilvl w:val="0"/>
                <w:numId w:val="124"/>
              </w:numPr>
              <w:contextualSpacing/>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jurisdiction does the state have over a business?</w:t>
            </w:r>
          </w:p>
          <w:p w14:paraId="4D964D49" w14:textId="77777777" w:rsidR="00066661" w:rsidRPr="009B2AF5" w:rsidRDefault="00066661" w:rsidP="00066661">
            <w:pPr>
              <w:numPr>
                <w:ilvl w:val="0"/>
                <w:numId w:val="124"/>
              </w:numPr>
              <w:contextualSpacing/>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jurisdiction does the federal government have</w:t>
            </w:r>
            <w:r>
              <w:rPr>
                <w:rFonts w:ascii="Times New Roman" w:eastAsia="Times New Roman" w:hAnsi="Times New Roman" w:cs="Times New Roman"/>
                <w:sz w:val="24"/>
                <w:szCs w:val="24"/>
              </w:rPr>
              <w:t xml:space="preserve"> over</w:t>
            </w:r>
            <w:r w:rsidRPr="009B2AF5">
              <w:rPr>
                <w:rFonts w:ascii="Times New Roman" w:eastAsia="Times New Roman" w:hAnsi="Times New Roman" w:cs="Times New Roman"/>
                <w:sz w:val="24"/>
                <w:szCs w:val="24"/>
              </w:rPr>
              <w:t xml:space="preserve"> a business?</w:t>
            </w:r>
          </w:p>
          <w:p w14:paraId="1A1FC96E" w14:textId="77777777" w:rsidR="00066661" w:rsidRPr="009B2AF5" w:rsidRDefault="00066661" w:rsidP="00066661">
            <w:pPr>
              <w:numPr>
                <w:ilvl w:val="0"/>
                <w:numId w:val="124"/>
              </w:numPr>
              <w:contextualSpacing/>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role does the U.S. Internal Revenue Service (IRS) play in business operations?</w:t>
            </w:r>
          </w:p>
          <w:p w14:paraId="795F56DB" w14:textId="77777777" w:rsidR="00066661" w:rsidRPr="006024FC" w:rsidRDefault="00066661" w:rsidP="00066661">
            <w:pPr>
              <w:numPr>
                <w:ilvl w:val="0"/>
                <w:numId w:val="124"/>
              </w:numPr>
              <w:contextualSpacing/>
              <w:rPr>
                <w:rFonts w:ascii="Times New Roman" w:eastAsia="Times New Roman" w:hAnsi="Times New Roman" w:cs="Times New Roman"/>
                <w:b/>
                <w:bCs/>
                <w:sz w:val="24"/>
                <w:szCs w:val="24"/>
              </w:rPr>
            </w:pPr>
            <w:r w:rsidRPr="009B2AF5">
              <w:rPr>
                <w:rFonts w:ascii="Times New Roman" w:eastAsia="Times New Roman" w:hAnsi="Times New Roman" w:cs="Times New Roman"/>
                <w:sz w:val="24"/>
                <w:szCs w:val="24"/>
              </w:rPr>
              <w:t>What is OSHA, and what role does it play in operating a business? Who regulates OSHA?</w:t>
            </w:r>
          </w:p>
          <w:p w14:paraId="0122A445" w14:textId="4CCD41BA" w:rsidR="00066661" w:rsidRPr="0084059C" w:rsidRDefault="00066661" w:rsidP="00066661">
            <w:pPr>
              <w:numPr>
                <w:ilvl w:val="0"/>
                <w:numId w:val="124"/>
              </w:numPr>
              <w:contextualSpacing/>
              <w:rPr>
                <w:rFonts w:ascii="Times New Roman" w:eastAsia="Times New Roman" w:hAnsi="Times New Roman" w:cs="Times New Roman"/>
                <w:b/>
                <w:bCs/>
                <w:sz w:val="24"/>
                <w:szCs w:val="24"/>
              </w:rPr>
            </w:pPr>
            <w:r w:rsidRPr="009B2AF5">
              <w:rPr>
                <w:rFonts w:ascii="Times New Roman" w:eastAsia="Times New Roman" w:hAnsi="Times New Roman" w:cs="Times New Roman"/>
                <w:sz w:val="24"/>
                <w:szCs w:val="24"/>
              </w:rPr>
              <w:t>What is </w:t>
            </w:r>
            <w:r w:rsidRPr="009B2AF5">
              <w:rPr>
                <w:rFonts w:ascii="Times New Roman" w:eastAsia="Times New Roman" w:hAnsi="Times New Roman" w:cs="Times New Roman"/>
                <w:i/>
                <w:iCs/>
                <w:sz w:val="24"/>
                <w:szCs w:val="24"/>
              </w:rPr>
              <w:t>workers' compensation</w:t>
            </w:r>
            <w:r w:rsidRPr="009B2AF5">
              <w:rPr>
                <w:rFonts w:ascii="Times New Roman" w:eastAsia="Times New Roman" w:hAnsi="Times New Roman" w:cs="Times New Roman"/>
                <w:sz w:val="24"/>
                <w:szCs w:val="24"/>
              </w:rPr>
              <w:t>? Who regulates workers' compensation?</w:t>
            </w:r>
          </w:p>
        </w:tc>
        <w:tc>
          <w:tcPr>
            <w:tcW w:w="626" w:type="pct"/>
          </w:tcPr>
          <w:p w14:paraId="29049EB2" w14:textId="09654CD3" w:rsidR="00066661" w:rsidRPr="00450079" w:rsidRDefault="00066661" w:rsidP="00066661">
            <w:pPr>
              <w:rPr>
                <w:rFonts w:ascii="Times New Roman" w:eastAsia="Times New Roman" w:hAnsi="Times New Roman" w:cs="Times New Roman"/>
                <w:sz w:val="24"/>
                <w:szCs w:val="24"/>
              </w:rPr>
            </w:pPr>
            <w:r w:rsidRPr="00760B81">
              <w:rPr>
                <w:rFonts w:ascii="Times New Roman" w:eastAsia="Times New Roman" w:hAnsi="Times New Roman" w:cs="Times New Roman"/>
                <w:sz w:val="24"/>
                <w:szCs w:val="24"/>
              </w:rPr>
              <w:t>English: 11.DSR,</w:t>
            </w:r>
            <w:r>
              <w:rPr>
                <w:rFonts w:ascii="Times New Roman" w:eastAsia="Times New Roman" w:hAnsi="Times New Roman" w:cs="Times New Roman"/>
                <w:sz w:val="24"/>
                <w:szCs w:val="24"/>
              </w:rPr>
              <w:t xml:space="preserve"> </w:t>
            </w:r>
            <w:r w:rsidRPr="00760B81">
              <w:rPr>
                <w:rFonts w:ascii="Times New Roman" w:eastAsia="Times New Roman" w:hAnsi="Times New Roman" w:cs="Times New Roman"/>
                <w:sz w:val="24"/>
                <w:szCs w:val="24"/>
              </w:rPr>
              <w:t>11.RV, 11.RI,</w:t>
            </w:r>
            <w:r>
              <w:rPr>
                <w:rFonts w:ascii="Times New Roman" w:eastAsia="Times New Roman" w:hAnsi="Times New Roman" w:cs="Times New Roman"/>
                <w:sz w:val="24"/>
                <w:szCs w:val="24"/>
              </w:rPr>
              <w:t xml:space="preserve"> </w:t>
            </w:r>
            <w:r w:rsidRPr="00760B81">
              <w:rPr>
                <w:rFonts w:ascii="Times New Roman" w:eastAsia="Times New Roman" w:hAnsi="Times New Roman" w:cs="Times New Roman"/>
                <w:sz w:val="24"/>
                <w:szCs w:val="24"/>
              </w:rPr>
              <w:t>12.RV, 12.RI</w:t>
            </w:r>
          </w:p>
        </w:tc>
        <w:tc>
          <w:tcPr>
            <w:tcW w:w="697" w:type="pct"/>
            <w:gridSpan w:val="3"/>
          </w:tcPr>
          <w:p w14:paraId="0E40F5B3" w14:textId="77777777" w:rsidR="00066661" w:rsidRPr="009D6373" w:rsidRDefault="00066661" w:rsidP="00066661">
            <w:pPr>
              <w:pStyle w:val="sectbi"/>
              <w:spacing w:before="0" w:beforeAutospacing="0" w:after="0" w:afterAutospacing="0"/>
              <w:ind w:left="470" w:hanging="360"/>
              <w:textAlignment w:val="baseline"/>
              <w:rPr>
                <w:color w:val="444444"/>
              </w:rPr>
            </w:pPr>
            <w:r w:rsidRPr="009D6373">
              <w:rPr>
                <w:color w:val="444444"/>
              </w:rPr>
              <w:t xml:space="preserve">1. </w:t>
            </w:r>
            <w:r>
              <w:rPr>
                <w:color w:val="444444"/>
              </w:rPr>
              <w:t xml:space="preserve"> </w:t>
            </w:r>
            <w:r w:rsidRPr="009D6373">
              <w:rPr>
                <w:color w:val="444444"/>
              </w:rPr>
              <w:t>Orientation and</w:t>
            </w:r>
            <w:r>
              <w:rPr>
                <w:color w:val="444444"/>
              </w:rPr>
              <w:t xml:space="preserve"> </w:t>
            </w:r>
            <w:r w:rsidRPr="009D6373">
              <w:rPr>
                <w:color w:val="444444"/>
              </w:rPr>
              <w:t>business topics</w:t>
            </w:r>
          </w:p>
          <w:p w14:paraId="6D1E8C99" w14:textId="77777777" w:rsidR="00066661" w:rsidRPr="009D6373" w:rsidRDefault="00066661" w:rsidP="00066661">
            <w:pPr>
              <w:pStyle w:val="sectbi2"/>
              <w:spacing w:before="0" w:beforeAutospacing="0" w:after="0" w:afterAutospacing="0"/>
              <w:ind w:left="830" w:hanging="360"/>
              <w:textAlignment w:val="baseline"/>
              <w:rPr>
                <w:color w:val="444444"/>
              </w:rPr>
            </w:pPr>
            <w:r w:rsidRPr="009D6373">
              <w:rPr>
                <w:color w:val="444444"/>
              </w:rPr>
              <w:t>a. School policies</w:t>
            </w:r>
          </w:p>
          <w:p w14:paraId="4804A8BE" w14:textId="77777777" w:rsidR="00066661" w:rsidRPr="009D6373" w:rsidRDefault="00066661" w:rsidP="00066661">
            <w:pPr>
              <w:pStyle w:val="sectbi2"/>
              <w:spacing w:before="0" w:beforeAutospacing="0" w:after="0" w:afterAutospacing="0"/>
              <w:ind w:left="830" w:hanging="360"/>
              <w:textAlignment w:val="baseline"/>
              <w:rPr>
                <w:color w:val="444444"/>
              </w:rPr>
            </w:pPr>
            <w:r w:rsidRPr="009D6373">
              <w:rPr>
                <w:color w:val="444444"/>
              </w:rPr>
              <w:t>b. Management</w:t>
            </w:r>
          </w:p>
          <w:p w14:paraId="75CA4EDF" w14:textId="77777777" w:rsidR="00066661" w:rsidRPr="009D6373" w:rsidRDefault="00066661" w:rsidP="00066661">
            <w:pPr>
              <w:pStyle w:val="sectbi2"/>
              <w:spacing w:before="0" w:beforeAutospacing="0" w:after="0" w:afterAutospacing="0"/>
              <w:ind w:left="830" w:hanging="360"/>
              <w:textAlignment w:val="baseline"/>
              <w:rPr>
                <w:color w:val="444444"/>
              </w:rPr>
            </w:pPr>
            <w:r w:rsidRPr="009D6373">
              <w:rPr>
                <w:color w:val="444444"/>
              </w:rPr>
              <w:t>c. Sales, inventory, and retailing</w:t>
            </w:r>
          </w:p>
          <w:p w14:paraId="6D40B6A6" w14:textId="77777777" w:rsidR="00066661" w:rsidRPr="009D6373" w:rsidRDefault="00066661" w:rsidP="00066661">
            <w:pPr>
              <w:pStyle w:val="sectbi2"/>
              <w:spacing w:before="0" w:beforeAutospacing="0" w:after="0" w:afterAutospacing="0"/>
              <w:ind w:left="830" w:hanging="360"/>
              <w:textAlignment w:val="baseline"/>
              <w:rPr>
                <w:color w:val="444444"/>
              </w:rPr>
            </w:pPr>
            <w:r w:rsidRPr="009D6373">
              <w:rPr>
                <w:color w:val="444444"/>
              </w:rPr>
              <w:t>d. Taxes and payroll</w:t>
            </w:r>
          </w:p>
          <w:p w14:paraId="66ABDF09" w14:textId="77777777" w:rsidR="00066661" w:rsidRPr="009D6373" w:rsidRDefault="00066661" w:rsidP="00066661">
            <w:pPr>
              <w:pStyle w:val="sectbi2"/>
              <w:spacing w:before="0" w:beforeAutospacing="0" w:after="0" w:afterAutospacing="0"/>
              <w:ind w:left="830" w:hanging="360"/>
              <w:textAlignment w:val="baseline"/>
              <w:rPr>
                <w:color w:val="444444"/>
              </w:rPr>
            </w:pPr>
            <w:r w:rsidRPr="009D6373">
              <w:rPr>
                <w:color w:val="444444"/>
              </w:rPr>
              <w:t>e. Insurance</w:t>
            </w:r>
          </w:p>
          <w:p w14:paraId="6A98494A" w14:textId="77777777" w:rsidR="00066661" w:rsidRPr="009D6373" w:rsidRDefault="00066661" w:rsidP="00066661">
            <w:pPr>
              <w:pStyle w:val="sectbi2"/>
              <w:spacing w:before="0" w:beforeAutospacing="0" w:after="0" w:afterAutospacing="0"/>
              <w:ind w:left="830" w:hanging="360"/>
              <w:textAlignment w:val="baseline"/>
              <w:rPr>
                <w:color w:val="444444"/>
              </w:rPr>
            </w:pPr>
            <w:r w:rsidRPr="009D6373">
              <w:rPr>
                <w:color w:val="444444"/>
              </w:rPr>
              <w:t>f. Client records and confidentiality</w:t>
            </w:r>
          </w:p>
          <w:p w14:paraId="6F4080BC" w14:textId="77777777" w:rsidR="00066661" w:rsidRPr="009D6373" w:rsidRDefault="00066661" w:rsidP="00066661">
            <w:pPr>
              <w:pStyle w:val="sectbi2"/>
              <w:spacing w:before="0" w:beforeAutospacing="0" w:after="0" w:afterAutospacing="0"/>
              <w:ind w:left="830" w:hanging="360"/>
              <w:textAlignment w:val="baseline"/>
              <w:rPr>
                <w:color w:val="444444"/>
              </w:rPr>
            </w:pPr>
            <w:r w:rsidRPr="009D6373">
              <w:rPr>
                <w:color w:val="444444"/>
              </w:rPr>
              <w:t>g. Professional ethics and practices.</w:t>
            </w:r>
          </w:p>
          <w:p w14:paraId="189798DF" w14:textId="77777777" w:rsidR="00066661" w:rsidRPr="009D6373" w:rsidRDefault="00066661" w:rsidP="00066661">
            <w:pPr>
              <w:pStyle w:val="sectbi"/>
              <w:spacing w:before="0" w:beforeAutospacing="0" w:after="0" w:afterAutospacing="0"/>
              <w:ind w:left="470" w:hanging="360"/>
              <w:textAlignment w:val="baseline"/>
              <w:rPr>
                <w:color w:val="444444"/>
              </w:rPr>
            </w:pPr>
            <w:r w:rsidRPr="009D6373">
              <w:rPr>
                <w:color w:val="444444"/>
              </w:rPr>
              <w:t xml:space="preserve">2. </w:t>
            </w:r>
            <w:r>
              <w:rPr>
                <w:color w:val="444444"/>
              </w:rPr>
              <w:t xml:space="preserve"> </w:t>
            </w:r>
            <w:r w:rsidRPr="009D6373">
              <w:rPr>
                <w:color w:val="444444"/>
              </w:rPr>
              <w:t>Laws and regulations</w:t>
            </w:r>
          </w:p>
          <w:p w14:paraId="3148E2E8" w14:textId="77777777" w:rsidR="00066661" w:rsidRPr="000D6BD5" w:rsidRDefault="00066661" w:rsidP="00066661">
            <w:pPr>
              <w:rPr>
                <w:rFonts w:ascii="Times New Roman" w:eastAsia="Times New Roman" w:hAnsi="Times New Roman" w:cs="Times New Roman"/>
                <w:sz w:val="24"/>
                <w:szCs w:val="24"/>
              </w:rPr>
            </w:pPr>
          </w:p>
        </w:tc>
        <w:tc>
          <w:tcPr>
            <w:tcW w:w="575" w:type="pct"/>
          </w:tcPr>
          <w:p w14:paraId="57170742" w14:textId="77777777" w:rsidR="00066661" w:rsidRPr="00066661" w:rsidRDefault="00066661" w:rsidP="00066661">
            <w:pPr>
              <w:pStyle w:val="sectbi"/>
              <w:spacing w:before="0" w:beforeAutospacing="0" w:afterAutospacing="0"/>
              <w:rPr>
                <w:color w:val="444444"/>
              </w:rPr>
            </w:pPr>
            <w:r w:rsidRPr="00066661">
              <w:rPr>
                <w:color w:val="444444"/>
              </w:rPr>
              <w:t>Entrepreneurship</w:t>
            </w:r>
          </w:p>
          <w:p w14:paraId="297E5614" w14:textId="77777777" w:rsidR="00066661" w:rsidRPr="00066661" w:rsidRDefault="00066661" w:rsidP="00066661">
            <w:pPr>
              <w:pStyle w:val="sectbi"/>
              <w:spacing w:before="0" w:beforeAutospacing="0" w:afterAutospacing="0"/>
              <w:rPr>
                <w:color w:val="444444"/>
              </w:rPr>
            </w:pPr>
            <w:r w:rsidRPr="00066661">
              <w:rPr>
                <w:color w:val="444444"/>
              </w:rPr>
              <w:t>Career Pathways</w:t>
            </w:r>
          </w:p>
          <w:p w14:paraId="6EB914B4" w14:textId="77777777" w:rsidR="00066661" w:rsidRPr="00066661" w:rsidRDefault="00066661" w:rsidP="00066661">
            <w:pPr>
              <w:pStyle w:val="sectbi"/>
              <w:spacing w:before="0" w:beforeAutospacing="0" w:afterAutospacing="0"/>
              <w:rPr>
                <w:color w:val="444444"/>
              </w:rPr>
            </w:pPr>
            <w:r w:rsidRPr="00066661">
              <w:rPr>
                <w:color w:val="444444"/>
              </w:rPr>
              <w:t>Customer Service</w:t>
            </w:r>
          </w:p>
          <w:p w14:paraId="4D5C3C9E" w14:textId="77777777" w:rsidR="00066661" w:rsidRPr="00066661" w:rsidRDefault="00066661" w:rsidP="00066661">
            <w:pPr>
              <w:pStyle w:val="sectbi"/>
              <w:spacing w:before="0" w:beforeAutospacing="0" w:afterAutospacing="0"/>
              <w:rPr>
                <w:color w:val="444444"/>
              </w:rPr>
            </w:pPr>
            <w:r w:rsidRPr="00066661">
              <w:rPr>
                <w:color w:val="444444"/>
              </w:rPr>
              <w:t>Job Demo A</w:t>
            </w:r>
          </w:p>
          <w:p w14:paraId="6B6B3A75" w14:textId="668E63B8" w:rsidR="00066661" w:rsidRPr="009D6373" w:rsidRDefault="00066661" w:rsidP="00066661">
            <w:pPr>
              <w:pStyle w:val="sectbi"/>
              <w:spacing w:before="0" w:beforeAutospacing="0" w:after="0" w:afterAutospacing="0"/>
              <w:textAlignment w:val="baseline"/>
              <w:rPr>
                <w:color w:val="444444"/>
              </w:rPr>
            </w:pPr>
            <w:r w:rsidRPr="00066661">
              <w:rPr>
                <w:color w:val="444444"/>
              </w:rPr>
              <w:t>Job Interview</w:t>
            </w:r>
          </w:p>
        </w:tc>
      </w:tr>
      <w:tr w:rsidR="00066661" w:rsidRPr="009C4A1C" w14:paraId="5081E213" w14:textId="0BAE7B8A" w:rsidTr="005C53DD">
        <w:trPr>
          <w:gridAfter w:val="1"/>
          <w:wAfter w:w="49" w:type="pct"/>
        </w:trPr>
        <w:tc>
          <w:tcPr>
            <w:tcW w:w="168" w:type="pct"/>
            <w:shd w:val="clear" w:color="auto" w:fill="FFFFFF" w:themeFill="background1"/>
          </w:tcPr>
          <w:p w14:paraId="4616F3BF" w14:textId="45A01F93"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111</w:t>
            </w:r>
          </w:p>
        </w:tc>
        <w:tc>
          <w:tcPr>
            <w:tcW w:w="620" w:type="pct"/>
            <w:shd w:val="clear" w:color="auto" w:fill="FFFFFF" w:themeFill="background1"/>
            <w:tcMar>
              <w:top w:w="43" w:type="dxa"/>
              <w:left w:w="115" w:type="dxa"/>
              <w:bottom w:w="43" w:type="dxa"/>
              <w:right w:w="115" w:type="dxa"/>
            </w:tcMar>
          </w:tcPr>
          <w:p w14:paraId="7991AE77" w14:textId="2AE81602" w:rsidR="00066661" w:rsidRPr="001304BB" w:rsidRDefault="00066661" w:rsidP="00066661">
            <w:pPr>
              <w:rPr>
                <w:rFonts w:ascii="Times New Roman" w:eastAsia="Times New Roman" w:hAnsi="Times New Roman" w:cs="Times New Roman"/>
                <w:b/>
                <w:bCs/>
                <w:sz w:val="24"/>
                <w:szCs w:val="24"/>
              </w:rPr>
            </w:pPr>
            <w:r w:rsidRPr="00F42C37">
              <w:rPr>
                <w:rFonts w:ascii="Times New Roman" w:eastAsia="Times New Roman" w:hAnsi="Times New Roman" w:cs="Times New Roman"/>
                <w:sz w:val="24"/>
                <w:szCs w:val="24"/>
              </w:rPr>
              <w:t xml:space="preserve">Explain the procedure for obtaining a lease or purchasing a building. </w:t>
            </w:r>
          </w:p>
        </w:tc>
        <w:tc>
          <w:tcPr>
            <w:tcW w:w="1115" w:type="pct"/>
            <w:gridSpan w:val="2"/>
          </w:tcPr>
          <w:p w14:paraId="24A11728" w14:textId="77777777" w:rsidR="00066661" w:rsidRPr="0081046D" w:rsidRDefault="00066661" w:rsidP="00066661">
            <w:p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Explanation should include</w:t>
            </w:r>
          </w:p>
          <w:p w14:paraId="5302177F" w14:textId="77777777" w:rsidR="00066661" w:rsidRPr="0081046D" w:rsidRDefault="00066661" w:rsidP="00066661">
            <w:pPr>
              <w:numPr>
                <w:ilvl w:val="0"/>
                <w:numId w:val="62"/>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getting professional advice</w:t>
            </w:r>
          </w:p>
          <w:p w14:paraId="124C454C" w14:textId="77777777" w:rsidR="00066661" w:rsidRPr="0081046D" w:rsidRDefault="00066661" w:rsidP="00066661">
            <w:pPr>
              <w:numPr>
                <w:ilvl w:val="0"/>
                <w:numId w:val="62"/>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having knowledge of how to acquire the necessary loans, insurance, permits, and licenses</w:t>
            </w:r>
          </w:p>
          <w:p w14:paraId="130B2624" w14:textId="77777777" w:rsidR="00066661" w:rsidRPr="0081046D" w:rsidRDefault="00066661" w:rsidP="00066661">
            <w:pPr>
              <w:numPr>
                <w:ilvl w:val="0"/>
                <w:numId w:val="62"/>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 xml:space="preserve">having a written agreement </w:t>
            </w:r>
            <w:r>
              <w:rPr>
                <w:rFonts w:ascii="Times New Roman" w:eastAsia="Times New Roman" w:hAnsi="Times New Roman" w:cs="Times New Roman"/>
                <w:sz w:val="24"/>
                <w:szCs w:val="24"/>
              </w:rPr>
              <w:t>with</w:t>
            </w:r>
            <w:r w:rsidRPr="0081046D">
              <w:rPr>
                <w:rFonts w:ascii="Times New Roman" w:eastAsia="Times New Roman" w:hAnsi="Times New Roman" w:cs="Times New Roman"/>
                <w:sz w:val="24"/>
                <w:szCs w:val="24"/>
              </w:rPr>
              <w:t xml:space="preserve"> the owner of the building.</w:t>
            </w:r>
          </w:p>
          <w:p w14:paraId="64DF0164" w14:textId="77777777"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2DC2E907"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297282FE" w14:textId="77777777" w:rsidR="00066661" w:rsidRPr="0081046D" w:rsidRDefault="00066661" w:rsidP="00066661">
            <w:pPr>
              <w:numPr>
                <w:ilvl w:val="0"/>
                <w:numId w:val="6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How can a business owner</w:t>
            </w:r>
            <w:r w:rsidRPr="0081046D">
              <w:rPr>
                <w:rFonts w:ascii="Times New Roman" w:eastAsia="Times New Roman" w:hAnsi="Times New Roman" w:cs="Times New Roman"/>
                <w:sz w:val="24"/>
                <w:szCs w:val="24"/>
              </w:rPr>
              <w:t xml:space="preserve"> obtain the necessary financing to lease or purchase a location?</w:t>
            </w:r>
          </w:p>
          <w:p w14:paraId="29180EC2" w14:textId="77777777" w:rsidR="00066661" w:rsidRPr="0081046D" w:rsidRDefault="00066661" w:rsidP="00066661">
            <w:pPr>
              <w:numPr>
                <w:ilvl w:val="0"/>
                <w:numId w:val="63"/>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 xml:space="preserve">Who should be consulted before the purchase or lease of a </w:t>
            </w:r>
            <w:r>
              <w:rPr>
                <w:rFonts w:ascii="Times New Roman" w:eastAsia="Times New Roman" w:hAnsi="Times New Roman" w:cs="Times New Roman"/>
                <w:sz w:val="24"/>
                <w:szCs w:val="24"/>
              </w:rPr>
              <w:t>building</w:t>
            </w:r>
            <w:r w:rsidRPr="0081046D">
              <w:rPr>
                <w:rFonts w:ascii="Times New Roman" w:eastAsia="Times New Roman" w:hAnsi="Times New Roman" w:cs="Times New Roman"/>
                <w:sz w:val="24"/>
                <w:szCs w:val="24"/>
              </w:rPr>
              <w:t>?</w:t>
            </w:r>
          </w:p>
          <w:p w14:paraId="1AFB0311" w14:textId="77777777" w:rsidR="00066661" w:rsidRPr="0081046D" w:rsidRDefault="00066661" w:rsidP="00066661">
            <w:pPr>
              <w:numPr>
                <w:ilvl w:val="0"/>
                <w:numId w:val="63"/>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What are the advantages and disadvantages of purchasing a building?</w:t>
            </w:r>
          </w:p>
          <w:p w14:paraId="2AB16DCE" w14:textId="77777777" w:rsidR="00066661" w:rsidRPr="0081046D" w:rsidRDefault="00066661" w:rsidP="00066661">
            <w:pPr>
              <w:numPr>
                <w:ilvl w:val="0"/>
                <w:numId w:val="63"/>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What are the advantages and disadvantages of leasing a building?</w:t>
            </w:r>
          </w:p>
          <w:p w14:paraId="5A454466"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p>
        </w:tc>
        <w:tc>
          <w:tcPr>
            <w:tcW w:w="626" w:type="pct"/>
          </w:tcPr>
          <w:p w14:paraId="2E5DEC8D" w14:textId="73CE4E60" w:rsidR="00066661" w:rsidRPr="00450079" w:rsidRDefault="00066661" w:rsidP="00066661">
            <w:pPr>
              <w:rPr>
                <w:rFonts w:ascii="Times New Roman" w:eastAsia="Times New Roman" w:hAnsi="Times New Roman" w:cs="Times New Roman"/>
                <w:sz w:val="24"/>
                <w:szCs w:val="24"/>
              </w:rPr>
            </w:pPr>
            <w:r w:rsidRPr="00760B81">
              <w:rPr>
                <w:rFonts w:ascii="Times New Roman" w:eastAsia="Times New Roman" w:hAnsi="Times New Roman" w:cs="Times New Roman"/>
                <w:sz w:val="24"/>
                <w:szCs w:val="24"/>
              </w:rPr>
              <w:t>English: 11.C,</w:t>
            </w:r>
            <w:r>
              <w:rPr>
                <w:rFonts w:ascii="Times New Roman" w:eastAsia="Times New Roman" w:hAnsi="Times New Roman" w:cs="Times New Roman"/>
                <w:sz w:val="24"/>
                <w:szCs w:val="24"/>
              </w:rPr>
              <w:t xml:space="preserve"> </w:t>
            </w:r>
            <w:r w:rsidRPr="00760B81">
              <w:rPr>
                <w:rFonts w:ascii="Times New Roman" w:eastAsia="Times New Roman" w:hAnsi="Times New Roman" w:cs="Times New Roman"/>
                <w:sz w:val="24"/>
                <w:szCs w:val="24"/>
              </w:rPr>
              <w:t>11.LU, 11.W,</w:t>
            </w:r>
            <w:r>
              <w:rPr>
                <w:rFonts w:ascii="Times New Roman" w:eastAsia="Times New Roman" w:hAnsi="Times New Roman" w:cs="Times New Roman"/>
                <w:sz w:val="24"/>
                <w:szCs w:val="24"/>
              </w:rPr>
              <w:t xml:space="preserve"> </w:t>
            </w:r>
            <w:r w:rsidRPr="00760B81">
              <w:rPr>
                <w:rFonts w:ascii="Times New Roman" w:eastAsia="Times New Roman" w:hAnsi="Times New Roman" w:cs="Times New Roman"/>
                <w:sz w:val="24"/>
                <w:szCs w:val="24"/>
              </w:rPr>
              <w:t>12.C, 12.LU,</w:t>
            </w:r>
            <w:r>
              <w:rPr>
                <w:rFonts w:ascii="Times New Roman" w:eastAsia="Times New Roman" w:hAnsi="Times New Roman" w:cs="Times New Roman"/>
                <w:sz w:val="24"/>
                <w:szCs w:val="24"/>
              </w:rPr>
              <w:t xml:space="preserve"> </w:t>
            </w:r>
            <w:r w:rsidRPr="00760B81">
              <w:rPr>
                <w:rFonts w:ascii="Times New Roman" w:eastAsia="Times New Roman" w:hAnsi="Times New Roman" w:cs="Times New Roman"/>
                <w:sz w:val="24"/>
                <w:szCs w:val="24"/>
              </w:rPr>
              <w:t>12.W</w:t>
            </w:r>
          </w:p>
        </w:tc>
        <w:tc>
          <w:tcPr>
            <w:tcW w:w="697" w:type="pct"/>
            <w:gridSpan w:val="3"/>
          </w:tcPr>
          <w:p w14:paraId="4CA1B136" w14:textId="77777777" w:rsidR="00066661" w:rsidRPr="009D6373" w:rsidRDefault="00066661" w:rsidP="00066661">
            <w:pPr>
              <w:pStyle w:val="sectbi"/>
              <w:spacing w:before="0" w:beforeAutospacing="0" w:after="0" w:afterAutospacing="0"/>
              <w:ind w:left="583" w:hanging="270"/>
              <w:textAlignment w:val="baseline"/>
              <w:rPr>
                <w:color w:val="444444"/>
              </w:rPr>
            </w:pPr>
            <w:r w:rsidRPr="009D6373">
              <w:rPr>
                <w:color w:val="444444"/>
              </w:rPr>
              <w:t>1. Orientation and business topics</w:t>
            </w:r>
          </w:p>
          <w:p w14:paraId="721833AA" w14:textId="77777777" w:rsidR="00066661" w:rsidRPr="009D6373" w:rsidRDefault="00066661" w:rsidP="00066661">
            <w:pPr>
              <w:pStyle w:val="sectbi2"/>
              <w:spacing w:before="0" w:beforeAutospacing="0" w:after="0" w:afterAutospacing="0"/>
              <w:ind w:left="850" w:hanging="360"/>
              <w:textAlignment w:val="baseline"/>
              <w:rPr>
                <w:color w:val="444444"/>
              </w:rPr>
            </w:pPr>
            <w:r w:rsidRPr="009D6373">
              <w:rPr>
                <w:color w:val="444444"/>
              </w:rPr>
              <w:t>a. School policies</w:t>
            </w:r>
          </w:p>
          <w:p w14:paraId="2582F2CD" w14:textId="77777777" w:rsidR="00066661" w:rsidRPr="009D6373" w:rsidRDefault="00066661" w:rsidP="00066661">
            <w:pPr>
              <w:pStyle w:val="sectbi2"/>
              <w:spacing w:before="0" w:beforeAutospacing="0" w:after="0" w:afterAutospacing="0"/>
              <w:ind w:left="850" w:hanging="360"/>
              <w:textAlignment w:val="baseline"/>
              <w:rPr>
                <w:color w:val="444444"/>
              </w:rPr>
            </w:pPr>
            <w:r w:rsidRPr="009D6373">
              <w:rPr>
                <w:color w:val="444444"/>
              </w:rPr>
              <w:t>b. Management</w:t>
            </w:r>
          </w:p>
          <w:p w14:paraId="2BA967A2" w14:textId="77777777" w:rsidR="00066661" w:rsidRPr="009D6373" w:rsidRDefault="00066661" w:rsidP="00066661">
            <w:pPr>
              <w:pStyle w:val="sectbi2"/>
              <w:spacing w:before="0" w:beforeAutospacing="0" w:after="0" w:afterAutospacing="0"/>
              <w:ind w:left="830" w:hanging="360"/>
              <w:textAlignment w:val="baseline"/>
              <w:rPr>
                <w:color w:val="444444"/>
              </w:rPr>
            </w:pPr>
            <w:r w:rsidRPr="009D6373">
              <w:rPr>
                <w:color w:val="444444"/>
              </w:rPr>
              <w:t>c. Sales, inventory, and</w:t>
            </w:r>
            <w:r>
              <w:rPr>
                <w:color w:val="444444"/>
              </w:rPr>
              <w:t xml:space="preserve"> </w:t>
            </w:r>
            <w:r w:rsidRPr="009D6373">
              <w:rPr>
                <w:color w:val="444444"/>
              </w:rPr>
              <w:t>retailing</w:t>
            </w:r>
          </w:p>
          <w:p w14:paraId="1CF97E6E" w14:textId="77777777" w:rsidR="00066661" w:rsidRPr="009D6373" w:rsidRDefault="00066661" w:rsidP="00066661">
            <w:pPr>
              <w:pStyle w:val="sectbi2"/>
              <w:spacing w:before="0" w:beforeAutospacing="0" w:after="0" w:afterAutospacing="0"/>
              <w:ind w:left="850" w:hanging="360"/>
              <w:textAlignment w:val="baseline"/>
              <w:rPr>
                <w:color w:val="444444"/>
              </w:rPr>
            </w:pPr>
            <w:r w:rsidRPr="009D6373">
              <w:rPr>
                <w:color w:val="444444"/>
              </w:rPr>
              <w:t>d. Taxes and payroll</w:t>
            </w:r>
          </w:p>
          <w:p w14:paraId="2A740DDD" w14:textId="77777777" w:rsidR="00066661" w:rsidRPr="009D6373" w:rsidRDefault="00066661" w:rsidP="00066661">
            <w:pPr>
              <w:pStyle w:val="sectbi2"/>
              <w:spacing w:before="0" w:beforeAutospacing="0" w:after="0" w:afterAutospacing="0"/>
              <w:ind w:left="850" w:hanging="360"/>
              <w:textAlignment w:val="baseline"/>
              <w:rPr>
                <w:color w:val="444444"/>
              </w:rPr>
            </w:pPr>
            <w:r w:rsidRPr="009D6373">
              <w:rPr>
                <w:color w:val="444444"/>
              </w:rPr>
              <w:t>e. Insurance</w:t>
            </w:r>
          </w:p>
          <w:p w14:paraId="4144B133" w14:textId="77777777" w:rsidR="00066661" w:rsidRPr="009D6373" w:rsidRDefault="00066661" w:rsidP="00066661">
            <w:pPr>
              <w:pStyle w:val="sectbi2"/>
              <w:spacing w:before="0" w:beforeAutospacing="0" w:after="0" w:afterAutospacing="0"/>
              <w:ind w:left="850" w:hanging="360"/>
              <w:textAlignment w:val="baseline"/>
              <w:rPr>
                <w:color w:val="444444"/>
              </w:rPr>
            </w:pPr>
            <w:r w:rsidRPr="009D6373">
              <w:rPr>
                <w:color w:val="444444"/>
              </w:rPr>
              <w:t>f. Client records and confidentiality</w:t>
            </w:r>
          </w:p>
          <w:p w14:paraId="034ECA2C" w14:textId="77777777" w:rsidR="00066661" w:rsidRPr="009D6373" w:rsidRDefault="00066661" w:rsidP="00066661">
            <w:pPr>
              <w:pStyle w:val="sectbi2"/>
              <w:spacing w:before="0" w:beforeAutospacing="0" w:after="0" w:afterAutospacing="0"/>
              <w:ind w:left="850" w:hanging="360"/>
              <w:textAlignment w:val="baseline"/>
              <w:rPr>
                <w:color w:val="444444"/>
              </w:rPr>
            </w:pPr>
            <w:r w:rsidRPr="009D6373">
              <w:rPr>
                <w:color w:val="444444"/>
              </w:rPr>
              <w:t>g. Professional</w:t>
            </w:r>
            <w:r>
              <w:rPr>
                <w:color w:val="444444"/>
              </w:rPr>
              <w:t xml:space="preserve"> </w:t>
            </w:r>
            <w:r w:rsidRPr="009D6373">
              <w:rPr>
                <w:color w:val="444444"/>
              </w:rPr>
              <w:t>ethics and practices.</w:t>
            </w:r>
          </w:p>
          <w:p w14:paraId="00AEA8E5" w14:textId="77777777" w:rsidR="00066661" w:rsidRPr="009D6373" w:rsidRDefault="00066661" w:rsidP="00066661">
            <w:pPr>
              <w:pStyle w:val="sectbi"/>
              <w:spacing w:before="0" w:beforeAutospacing="0" w:after="0" w:afterAutospacing="0"/>
              <w:ind w:left="648" w:hanging="360"/>
              <w:textAlignment w:val="baseline"/>
              <w:rPr>
                <w:color w:val="444444"/>
              </w:rPr>
            </w:pPr>
            <w:r w:rsidRPr="009D6373">
              <w:rPr>
                <w:color w:val="444444"/>
              </w:rPr>
              <w:t>2. Laws and regulations</w:t>
            </w:r>
          </w:p>
          <w:p w14:paraId="64489B7C" w14:textId="77777777" w:rsidR="00066661" w:rsidRPr="000D6BD5" w:rsidRDefault="00066661" w:rsidP="00066661">
            <w:pPr>
              <w:rPr>
                <w:rFonts w:ascii="Times New Roman" w:eastAsia="Times New Roman" w:hAnsi="Times New Roman" w:cs="Times New Roman"/>
                <w:sz w:val="24"/>
                <w:szCs w:val="24"/>
              </w:rPr>
            </w:pPr>
          </w:p>
        </w:tc>
        <w:tc>
          <w:tcPr>
            <w:tcW w:w="575" w:type="pct"/>
          </w:tcPr>
          <w:p w14:paraId="71597F39" w14:textId="77777777" w:rsidR="00066661" w:rsidRPr="00066661" w:rsidRDefault="00066661" w:rsidP="00066661">
            <w:pPr>
              <w:pStyle w:val="sectbi"/>
              <w:spacing w:before="0" w:beforeAutospacing="0" w:afterAutospacing="0"/>
              <w:rPr>
                <w:color w:val="444444"/>
              </w:rPr>
            </w:pPr>
            <w:r w:rsidRPr="00066661">
              <w:rPr>
                <w:color w:val="444444"/>
              </w:rPr>
              <w:t>Entrepreneurship</w:t>
            </w:r>
          </w:p>
          <w:p w14:paraId="1172B3D5" w14:textId="77777777" w:rsidR="00066661" w:rsidRPr="00066661" w:rsidRDefault="00066661" w:rsidP="00066661">
            <w:pPr>
              <w:pStyle w:val="sectbi"/>
              <w:spacing w:before="0" w:beforeAutospacing="0" w:afterAutospacing="0"/>
              <w:rPr>
                <w:color w:val="444444"/>
              </w:rPr>
            </w:pPr>
            <w:r w:rsidRPr="00066661">
              <w:rPr>
                <w:color w:val="444444"/>
              </w:rPr>
              <w:t>Customer Service</w:t>
            </w:r>
          </w:p>
          <w:p w14:paraId="7869AB3F" w14:textId="77777777" w:rsidR="00066661" w:rsidRPr="00066661" w:rsidRDefault="00066661" w:rsidP="00066661">
            <w:pPr>
              <w:pStyle w:val="sectbi"/>
              <w:spacing w:before="0" w:beforeAutospacing="0" w:afterAutospacing="0"/>
              <w:rPr>
                <w:color w:val="444444"/>
              </w:rPr>
            </w:pPr>
            <w:r w:rsidRPr="00066661">
              <w:rPr>
                <w:color w:val="444444"/>
              </w:rPr>
              <w:t>Job Demo A</w:t>
            </w:r>
          </w:p>
          <w:p w14:paraId="3FC6194D" w14:textId="77777777" w:rsidR="00066661" w:rsidRPr="009D6373" w:rsidRDefault="00066661" w:rsidP="00066661">
            <w:pPr>
              <w:pStyle w:val="sectbi"/>
              <w:spacing w:before="0" w:beforeAutospacing="0" w:after="0" w:afterAutospacing="0"/>
              <w:textAlignment w:val="baseline"/>
              <w:rPr>
                <w:color w:val="444444"/>
              </w:rPr>
            </w:pPr>
          </w:p>
        </w:tc>
      </w:tr>
      <w:tr w:rsidR="00066661" w:rsidRPr="009C4A1C" w14:paraId="12C1D667" w14:textId="2DC57358" w:rsidTr="005C53DD">
        <w:trPr>
          <w:gridAfter w:val="1"/>
          <w:wAfter w:w="49" w:type="pct"/>
        </w:trPr>
        <w:tc>
          <w:tcPr>
            <w:tcW w:w="168" w:type="pct"/>
            <w:shd w:val="clear" w:color="auto" w:fill="FFFFFF" w:themeFill="background1"/>
          </w:tcPr>
          <w:p w14:paraId="7882738B" w14:textId="77308064"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112</w:t>
            </w:r>
          </w:p>
        </w:tc>
        <w:tc>
          <w:tcPr>
            <w:tcW w:w="620" w:type="pct"/>
            <w:shd w:val="clear" w:color="auto" w:fill="FFFFFF" w:themeFill="background1"/>
            <w:tcMar>
              <w:top w:w="43" w:type="dxa"/>
              <w:left w:w="115" w:type="dxa"/>
              <w:bottom w:w="43" w:type="dxa"/>
              <w:right w:w="115" w:type="dxa"/>
            </w:tcMar>
          </w:tcPr>
          <w:p w14:paraId="3F979C26" w14:textId="1ABA6A37" w:rsidR="00066661" w:rsidRPr="001304BB" w:rsidRDefault="00066661" w:rsidP="00066661">
            <w:pPr>
              <w:rPr>
                <w:rFonts w:ascii="Times New Roman" w:eastAsia="Times New Roman" w:hAnsi="Times New Roman" w:cs="Times New Roman"/>
                <w:b/>
                <w:bCs/>
                <w:sz w:val="24"/>
                <w:szCs w:val="24"/>
              </w:rPr>
            </w:pPr>
            <w:r w:rsidRPr="00585017">
              <w:rPr>
                <w:rFonts w:ascii="Times New Roman" w:eastAsia="Times New Roman" w:hAnsi="Times New Roman" w:cs="Times New Roman"/>
                <w:sz w:val="24"/>
                <w:szCs w:val="24"/>
              </w:rPr>
              <w:t xml:space="preserve">Explain the types of insurance coverage needed by salons. </w:t>
            </w:r>
          </w:p>
        </w:tc>
        <w:tc>
          <w:tcPr>
            <w:tcW w:w="1115" w:type="pct"/>
            <w:gridSpan w:val="2"/>
          </w:tcPr>
          <w:p w14:paraId="7C896ECF" w14:textId="77777777" w:rsidR="00066661" w:rsidRPr="009B2AF5" w:rsidRDefault="00066661" w:rsidP="00066661">
            <w:p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Explanation should include</w:t>
            </w:r>
          </w:p>
          <w:p w14:paraId="3F6CE932" w14:textId="77777777" w:rsidR="00066661" w:rsidRPr="009B2AF5" w:rsidRDefault="00066661" w:rsidP="00066661">
            <w:pPr>
              <w:numPr>
                <w:ilvl w:val="0"/>
                <w:numId w:val="125"/>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liability</w:t>
            </w:r>
          </w:p>
          <w:p w14:paraId="503AEF84" w14:textId="77777777" w:rsidR="00066661" w:rsidRPr="009B2AF5" w:rsidRDefault="00066661" w:rsidP="00066661">
            <w:pPr>
              <w:numPr>
                <w:ilvl w:val="0"/>
                <w:numId w:val="125"/>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fire</w:t>
            </w:r>
          </w:p>
          <w:p w14:paraId="00037851" w14:textId="77777777" w:rsidR="00066661" w:rsidRPr="009B2AF5" w:rsidRDefault="00066661" w:rsidP="00066661">
            <w:pPr>
              <w:numPr>
                <w:ilvl w:val="0"/>
                <w:numId w:val="125"/>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health</w:t>
            </w:r>
          </w:p>
          <w:p w14:paraId="202B7B58" w14:textId="77777777" w:rsidR="00066661" w:rsidRPr="009B2AF5" w:rsidRDefault="00066661" w:rsidP="00066661">
            <w:pPr>
              <w:numPr>
                <w:ilvl w:val="0"/>
                <w:numId w:val="125"/>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disability.</w:t>
            </w:r>
          </w:p>
          <w:p w14:paraId="364E3300" w14:textId="77777777"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3F279020"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6BD0E2EB" w14:textId="77777777" w:rsidR="00066661" w:rsidRPr="009B2AF5" w:rsidRDefault="00066661" w:rsidP="00066661">
            <w:pPr>
              <w:numPr>
                <w:ilvl w:val="0"/>
                <w:numId w:val="126"/>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are other types of insurance coverage?</w:t>
            </w:r>
          </w:p>
          <w:p w14:paraId="479E37DF" w14:textId="77777777" w:rsidR="00066661" w:rsidRPr="009B2AF5" w:rsidRDefault="00066661" w:rsidP="00066661">
            <w:pPr>
              <w:numPr>
                <w:ilvl w:val="0"/>
                <w:numId w:val="126"/>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When is an employer required to provide health benefits?</w:t>
            </w:r>
          </w:p>
          <w:p w14:paraId="68E0D4DE" w14:textId="77777777" w:rsidR="00066661" w:rsidRPr="006024FC" w:rsidRDefault="00066661" w:rsidP="00066661">
            <w:pPr>
              <w:numPr>
                <w:ilvl w:val="0"/>
                <w:numId w:val="126"/>
              </w:numPr>
              <w:spacing w:before="100" w:beforeAutospacing="1" w:after="100" w:afterAutospacing="1"/>
              <w:rPr>
                <w:rFonts w:ascii="Times New Roman" w:eastAsia="Times New Roman" w:hAnsi="Times New Roman" w:cs="Times New Roman"/>
                <w:b/>
                <w:bCs/>
                <w:sz w:val="24"/>
                <w:szCs w:val="24"/>
              </w:rPr>
            </w:pPr>
            <w:r w:rsidRPr="009B2AF5">
              <w:rPr>
                <w:rFonts w:ascii="Times New Roman" w:eastAsia="Times New Roman" w:hAnsi="Times New Roman" w:cs="Times New Roman"/>
                <w:sz w:val="24"/>
                <w:szCs w:val="24"/>
              </w:rPr>
              <w:t>What is </w:t>
            </w:r>
            <w:r w:rsidRPr="009B2AF5">
              <w:rPr>
                <w:rFonts w:ascii="Times New Roman" w:eastAsia="Times New Roman" w:hAnsi="Times New Roman" w:cs="Times New Roman"/>
                <w:i/>
                <w:iCs/>
                <w:sz w:val="24"/>
                <w:szCs w:val="24"/>
              </w:rPr>
              <w:t>malpractice insurance</w:t>
            </w:r>
            <w:r w:rsidRPr="009B2AF5">
              <w:rPr>
                <w:rFonts w:ascii="Times New Roman" w:eastAsia="Times New Roman" w:hAnsi="Times New Roman" w:cs="Times New Roman"/>
                <w:sz w:val="24"/>
                <w:szCs w:val="24"/>
              </w:rPr>
              <w:t>? Should salon owners have this? Why, or why not?</w:t>
            </w:r>
          </w:p>
          <w:p w14:paraId="71074EA1" w14:textId="1F7865A9" w:rsidR="00066661" w:rsidRPr="0084059C" w:rsidRDefault="00066661" w:rsidP="00066661">
            <w:pPr>
              <w:numPr>
                <w:ilvl w:val="0"/>
                <w:numId w:val="126"/>
              </w:numPr>
              <w:spacing w:before="100" w:beforeAutospacing="1" w:after="100" w:afterAutospacing="1"/>
              <w:rPr>
                <w:rFonts w:ascii="Times New Roman" w:eastAsia="Times New Roman" w:hAnsi="Times New Roman" w:cs="Times New Roman"/>
                <w:b/>
                <w:bCs/>
                <w:sz w:val="24"/>
                <w:szCs w:val="24"/>
              </w:rPr>
            </w:pPr>
            <w:r w:rsidRPr="009B2AF5">
              <w:rPr>
                <w:rFonts w:ascii="Times New Roman" w:eastAsia="Times New Roman" w:hAnsi="Times New Roman" w:cs="Times New Roman"/>
                <w:sz w:val="24"/>
                <w:szCs w:val="24"/>
              </w:rPr>
              <w:t>Who is responsible for the employee's liability insurance?</w:t>
            </w:r>
          </w:p>
        </w:tc>
        <w:tc>
          <w:tcPr>
            <w:tcW w:w="626" w:type="pct"/>
          </w:tcPr>
          <w:p w14:paraId="40606934" w14:textId="20E935ED" w:rsidR="00066661" w:rsidRPr="00450079" w:rsidRDefault="00066661" w:rsidP="00066661">
            <w:pPr>
              <w:rPr>
                <w:rFonts w:ascii="Times New Roman" w:eastAsia="Times New Roman" w:hAnsi="Times New Roman" w:cs="Times New Roman"/>
                <w:sz w:val="24"/>
                <w:szCs w:val="24"/>
              </w:rPr>
            </w:pPr>
            <w:r w:rsidRPr="00760B81">
              <w:rPr>
                <w:rFonts w:ascii="Times New Roman" w:eastAsia="Times New Roman" w:hAnsi="Times New Roman" w:cs="Times New Roman"/>
                <w:sz w:val="24"/>
                <w:szCs w:val="24"/>
              </w:rPr>
              <w:t>English: 11.C,</w:t>
            </w:r>
            <w:r>
              <w:rPr>
                <w:rFonts w:ascii="Times New Roman" w:eastAsia="Times New Roman" w:hAnsi="Times New Roman" w:cs="Times New Roman"/>
                <w:sz w:val="24"/>
                <w:szCs w:val="24"/>
              </w:rPr>
              <w:t xml:space="preserve"> </w:t>
            </w:r>
            <w:r w:rsidRPr="00760B81">
              <w:rPr>
                <w:rFonts w:ascii="Times New Roman" w:eastAsia="Times New Roman" w:hAnsi="Times New Roman" w:cs="Times New Roman"/>
                <w:sz w:val="24"/>
                <w:szCs w:val="24"/>
              </w:rPr>
              <w:t>11.LU, 12.C,</w:t>
            </w:r>
            <w:r>
              <w:rPr>
                <w:rFonts w:ascii="Times New Roman" w:eastAsia="Times New Roman" w:hAnsi="Times New Roman" w:cs="Times New Roman"/>
                <w:sz w:val="24"/>
                <w:szCs w:val="24"/>
              </w:rPr>
              <w:t xml:space="preserve"> </w:t>
            </w:r>
            <w:r w:rsidRPr="00760B81">
              <w:rPr>
                <w:rFonts w:ascii="Times New Roman" w:eastAsia="Times New Roman" w:hAnsi="Times New Roman" w:cs="Times New Roman"/>
                <w:sz w:val="24"/>
                <w:szCs w:val="24"/>
              </w:rPr>
              <w:t>12.LU</w:t>
            </w:r>
          </w:p>
        </w:tc>
        <w:tc>
          <w:tcPr>
            <w:tcW w:w="697" w:type="pct"/>
            <w:gridSpan w:val="3"/>
          </w:tcPr>
          <w:p w14:paraId="2DC67D38" w14:textId="77777777" w:rsidR="00066661" w:rsidRPr="009D6373" w:rsidRDefault="00066661" w:rsidP="00066661">
            <w:pPr>
              <w:pStyle w:val="sectbi"/>
              <w:spacing w:before="0" w:beforeAutospacing="0" w:after="0" w:afterAutospacing="0"/>
              <w:ind w:left="470" w:hanging="270"/>
              <w:textAlignment w:val="baseline"/>
              <w:rPr>
                <w:color w:val="444444"/>
              </w:rPr>
            </w:pPr>
            <w:r w:rsidRPr="009D6373">
              <w:rPr>
                <w:color w:val="444444"/>
              </w:rPr>
              <w:t>1. Orientation and business topics</w:t>
            </w:r>
          </w:p>
          <w:p w14:paraId="32BEA90F" w14:textId="77777777" w:rsidR="00066661" w:rsidRPr="009D6373" w:rsidRDefault="00066661" w:rsidP="00066661">
            <w:pPr>
              <w:pStyle w:val="sectbi2"/>
              <w:spacing w:before="0" w:beforeAutospacing="0" w:after="0" w:afterAutospacing="0"/>
              <w:ind w:left="830" w:hanging="360"/>
              <w:textAlignment w:val="baseline"/>
              <w:rPr>
                <w:color w:val="444444"/>
              </w:rPr>
            </w:pPr>
            <w:r w:rsidRPr="009D6373">
              <w:rPr>
                <w:color w:val="444444"/>
              </w:rPr>
              <w:t>a. School policies</w:t>
            </w:r>
          </w:p>
          <w:p w14:paraId="57686483" w14:textId="77777777" w:rsidR="00066661" w:rsidRPr="009D6373" w:rsidRDefault="00066661" w:rsidP="00066661">
            <w:pPr>
              <w:pStyle w:val="sectbi2"/>
              <w:spacing w:before="0" w:beforeAutospacing="0" w:after="0" w:afterAutospacing="0"/>
              <w:ind w:left="830" w:hanging="360"/>
              <w:textAlignment w:val="baseline"/>
              <w:rPr>
                <w:color w:val="444444"/>
              </w:rPr>
            </w:pPr>
            <w:r w:rsidRPr="009D6373">
              <w:rPr>
                <w:color w:val="444444"/>
              </w:rPr>
              <w:t>b. Management</w:t>
            </w:r>
          </w:p>
          <w:p w14:paraId="5AE4DB0B" w14:textId="77777777" w:rsidR="00066661" w:rsidRPr="009D6373" w:rsidRDefault="00066661" w:rsidP="00066661">
            <w:pPr>
              <w:pStyle w:val="sectbi2"/>
              <w:spacing w:before="0" w:beforeAutospacing="0" w:after="0" w:afterAutospacing="0"/>
              <w:ind w:left="830" w:hanging="360"/>
              <w:textAlignment w:val="baseline"/>
              <w:rPr>
                <w:color w:val="444444"/>
              </w:rPr>
            </w:pPr>
            <w:r w:rsidRPr="009D6373">
              <w:rPr>
                <w:color w:val="444444"/>
              </w:rPr>
              <w:t>c. Sales, inventory, and retailing</w:t>
            </w:r>
          </w:p>
          <w:p w14:paraId="18B40C97" w14:textId="77777777" w:rsidR="00066661" w:rsidRPr="009D6373" w:rsidRDefault="00066661" w:rsidP="00066661">
            <w:pPr>
              <w:pStyle w:val="sectbi2"/>
              <w:spacing w:before="0" w:beforeAutospacing="0" w:after="0" w:afterAutospacing="0"/>
              <w:ind w:left="830" w:hanging="360"/>
              <w:textAlignment w:val="baseline"/>
              <w:rPr>
                <w:color w:val="444444"/>
              </w:rPr>
            </w:pPr>
            <w:r w:rsidRPr="009D6373">
              <w:rPr>
                <w:color w:val="444444"/>
              </w:rPr>
              <w:t>d. Taxes and payroll</w:t>
            </w:r>
          </w:p>
          <w:p w14:paraId="4E53BD4B" w14:textId="77777777" w:rsidR="00066661" w:rsidRPr="009D6373" w:rsidRDefault="00066661" w:rsidP="00066661">
            <w:pPr>
              <w:pStyle w:val="sectbi2"/>
              <w:spacing w:before="0" w:beforeAutospacing="0" w:after="0" w:afterAutospacing="0"/>
              <w:ind w:left="830" w:hanging="360"/>
              <w:textAlignment w:val="baseline"/>
              <w:rPr>
                <w:color w:val="444444"/>
              </w:rPr>
            </w:pPr>
            <w:r w:rsidRPr="009D6373">
              <w:rPr>
                <w:color w:val="444444"/>
              </w:rPr>
              <w:t>e. Insurance</w:t>
            </w:r>
          </w:p>
          <w:p w14:paraId="7D91C82D" w14:textId="77777777" w:rsidR="00066661" w:rsidRPr="009D6373" w:rsidRDefault="00066661" w:rsidP="00066661">
            <w:pPr>
              <w:pStyle w:val="sectbi2"/>
              <w:spacing w:before="0" w:beforeAutospacing="0" w:after="0" w:afterAutospacing="0"/>
              <w:ind w:left="830" w:hanging="360"/>
              <w:textAlignment w:val="baseline"/>
              <w:rPr>
                <w:color w:val="444444"/>
              </w:rPr>
            </w:pPr>
            <w:r w:rsidRPr="009D6373">
              <w:rPr>
                <w:color w:val="444444"/>
              </w:rPr>
              <w:t>f. Client records and confidentiality</w:t>
            </w:r>
          </w:p>
          <w:p w14:paraId="5CB94FB2" w14:textId="77777777" w:rsidR="00066661" w:rsidRPr="009D6373" w:rsidRDefault="00066661" w:rsidP="00066661">
            <w:pPr>
              <w:pStyle w:val="sectbi2"/>
              <w:spacing w:before="0" w:beforeAutospacing="0" w:after="0" w:afterAutospacing="0"/>
              <w:ind w:left="830" w:hanging="360"/>
              <w:textAlignment w:val="baseline"/>
              <w:rPr>
                <w:color w:val="444444"/>
              </w:rPr>
            </w:pPr>
            <w:r w:rsidRPr="009D6373">
              <w:rPr>
                <w:color w:val="444444"/>
              </w:rPr>
              <w:t>g. Professional ethics and practices.</w:t>
            </w:r>
          </w:p>
          <w:p w14:paraId="4C33487D" w14:textId="77777777" w:rsidR="00066661" w:rsidRPr="009D6373" w:rsidRDefault="00066661" w:rsidP="00066661">
            <w:pPr>
              <w:pStyle w:val="sectbi"/>
              <w:spacing w:before="0" w:beforeAutospacing="0" w:after="0" w:afterAutospacing="0"/>
              <w:ind w:left="470" w:hanging="270"/>
              <w:textAlignment w:val="baseline"/>
              <w:rPr>
                <w:color w:val="444444"/>
              </w:rPr>
            </w:pPr>
            <w:r w:rsidRPr="009D6373">
              <w:rPr>
                <w:color w:val="444444"/>
              </w:rPr>
              <w:t>2. Laws and regulations</w:t>
            </w:r>
          </w:p>
          <w:p w14:paraId="4DB0CD53" w14:textId="77777777" w:rsidR="00066661" w:rsidRPr="000D6BD5" w:rsidRDefault="00066661" w:rsidP="00066661">
            <w:pPr>
              <w:rPr>
                <w:rFonts w:ascii="Times New Roman" w:eastAsia="Times New Roman" w:hAnsi="Times New Roman" w:cs="Times New Roman"/>
                <w:sz w:val="24"/>
                <w:szCs w:val="24"/>
              </w:rPr>
            </w:pPr>
          </w:p>
        </w:tc>
        <w:tc>
          <w:tcPr>
            <w:tcW w:w="575" w:type="pct"/>
          </w:tcPr>
          <w:p w14:paraId="4E3A58C2" w14:textId="77777777" w:rsidR="00066661" w:rsidRDefault="00066661" w:rsidP="00066661">
            <w:pPr>
              <w:pStyle w:val="sectbi"/>
              <w:spacing w:before="0" w:beforeAutospacing="0" w:afterAutospacing="0"/>
              <w:rPr>
                <w:color w:val="444444"/>
              </w:rPr>
            </w:pPr>
            <w:r w:rsidRPr="00066661">
              <w:rPr>
                <w:color w:val="444444"/>
              </w:rPr>
              <w:t>Job Demo A</w:t>
            </w:r>
          </w:p>
          <w:p w14:paraId="782F5D63" w14:textId="77777777" w:rsidR="00066661" w:rsidRPr="00066661" w:rsidRDefault="00066661" w:rsidP="00066661">
            <w:pPr>
              <w:pStyle w:val="sectbi"/>
              <w:spacing w:before="0" w:beforeAutospacing="0" w:afterAutospacing="0"/>
              <w:rPr>
                <w:color w:val="444444"/>
              </w:rPr>
            </w:pPr>
          </w:p>
          <w:p w14:paraId="0AE6BEAE" w14:textId="2F6BDCD3" w:rsidR="00066661" w:rsidRPr="009D6373" w:rsidRDefault="00066661" w:rsidP="00066661">
            <w:pPr>
              <w:pStyle w:val="sectbi"/>
              <w:spacing w:before="0" w:beforeAutospacing="0" w:after="0" w:afterAutospacing="0"/>
              <w:textAlignment w:val="baseline"/>
              <w:rPr>
                <w:color w:val="444444"/>
              </w:rPr>
            </w:pPr>
            <w:r w:rsidRPr="00066661">
              <w:rPr>
                <w:color w:val="444444"/>
              </w:rPr>
              <w:t>Customer Service</w:t>
            </w:r>
          </w:p>
        </w:tc>
      </w:tr>
      <w:tr w:rsidR="00066661" w:rsidRPr="009C4A1C" w14:paraId="2A832707" w14:textId="512DC62B" w:rsidTr="005C53DD">
        <w:trPr>
          <w:gridAfter w:val="1"/>
          <w:wAfter w:w="49" w:type="pct"/>
        </w:trPr>
        <w:tc>
          <w:tcPr>
            <w:tcW w:w="168" w:type="pct"/>
            <w:shd w:val="clear" w:color="auto" w:fill="FFFFFF" w:themeFill="background1"/>
          </w:tcPr>
          <w:p w14:paraId="4CDD8153" w14:textId="7FF8788D"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113</w:t>
            </w:r>
          </w:p>
        </w:tc>
        <w:tc>
          <w:tcPr>
            <w:tcW w:w="620" w:type="pct"/>
            <w:shd w:val="clear" w:color="auto" w:fill="FFFFFF" w:themeFill="background1"/>
            <w:tcMar>
              <w:top w:w="43" w:type="dxa"/>
              <w:left w:w="115" w:type="dxa"/>
              <w:bottom w:w="43" w:type="dxa"/>
              <w:right w:w="115" w:type="dxa"/>
            </w:tcMar>
          </w:tcPr>
          <w:p w14:paraId="68B733CD" w14:textId="7A35C749" w:rsidR="00066661" w:rsidRPr="001304BB" w:rsidRDefault="00066661" w:rsidP="00066661">
            <w:pPr>
              <w:rPr>
                <w:rFonts w:ascii="Times New Roman" w:eastAsia="Times New Roman" w:hAnsi="Times New Roman" w:cs="Times New Roman"/>
                <w:b/>
                <w:bCs/>
                <w:sz w:val="24"/>
                <w:szCs w:val="24"/>
              </w:rPr>
            </w:pPr>
            <w:r w:rsidRPr="00585017">
              <w:rPr>
                <w:rFonts w:ascii="Times New Roman" w:eastAsia="Times New Roman" w:hAnsi="Times New Roman" w:cs="Times New Roman"/>
                <w:sz w:val="24"/>
                <w:szCs w:val="24"/>
              </w:rPr>
              <w:t xml:space="preserve">Evaluate various salon business types. </w:t>
            </w:r>
          </w:p>
        </w:tc>
        <w:tc>
          <w:tcPr>
            <w:tcW w:w="1115" w:type="pct"/>
            <w:gridSpan w:val="2"/>
          </w:tcPr>
          <w:p w14:paraId="7C2B2457" w14:textId="77777777" w:rsidR="00066661" w:rsidRPr="009B2AF5" w:rsidRDefault="00066661" w:rsidP="00066661">
            <w:p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Evaluation may include the pros and cons of</w:t>
            </w:r>
          </w:p>
          <w:p w14:paraId="1E1E224E" w14:textId="77777777" w:rsidR="00066661" w:rsidRPr="009B2AF5" w:rsidRDefault="00066661" w:rsidP="00066661">
            <w:pPr>
              <w:numPr>
                <w:ilvl w:val="0"/>
                <w:numId w:val="127"/>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booth rental</w:t>
            </w:r>
          </w:p>
          <w:p w14:paraId="0516D831" w14:textId="77777777" w:rsidR="00066661" w:rsidRPr="009B2AF5" w:rsidRDefault="00066661" w:rsidP="00066661">
            <w:pPr>
              <w:numPr>
                <w:ilvl w:val="0"/>
                <w:numId w:val="127"/>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individual ownership</w:t>
            </w:r>
          </w:p>
          <w:p w14:paraId="587078B6" w14:textId="77777777" w:rsidR="00066661" w:rsidRPr="009B2AF5" w:rsidRDefault="00066661" w:rsidP="00066661">
            <w:pPr>
              <w:numPr>
                <w:ilvl w:val="0"/>
                <w:numId w:val="127"/>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partnership</w:t>
            </w:r>
          </w:p>
          <w:p w14:paraId="6DD3BEB3" w14:textId="77777777" w:rsidR="00066661" w:rsidRPr="009B2AF5" w:rsidRDefault="00066661" w:rsidP="00066661">
            <w:pPr>
              <w:numPr>
                <w:ilvl w:val="0"/>
                <w:numId w:val="127"/>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corporation</w:t>
            </w:r>
          </w:p>
          <w:p w14:paraId="6F47B809" w14:textId="77777777" w:rsidR="00066661" w:rsidRPr="009B2AF5" w:rsidRDefault="00066661" w:rsidP="00066661">
            <w:pPr>
              <w:numPr>
                <w:ilvl w:val="0"/>
                <w:numId w:val="127"/>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franchise.</w:t>
            </w:r>
          </w:p>
          <w:p w14:paraId="574B39D4" w14:textId="77777777"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2D6C1766"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26CA6DB6" w14:textId="77777777" w:rsidR="00066661" w:rsidRPr="009B2AF5" w:rsidRDefault="00066661" w:rsidP="00066661">
            <w:pPr>
              <w:numPr>
                <w:ilvl w:val="0"/>
                <w:numId w:val="128"/>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are the advantages and disadvantages of booth rental v</w:t>
            </w:r>
            <w:r>
              <w:rPr>
                <w:rFonts w:ascii="Times New Roman" w:eastAsia="Times New Roman" w:hAnsi="Times New Roman" w:cs="Times New Roman"/>
                <w:sz w:val="24"/>
                <w:szCs w:val="24"/>
              </w:rPr>
              <w:t>s.</w:t>
            </w:r>
            <w:r w:rsidRPr="009B2AF5">
              <w:rPr>
                <w:rFonts w:ascii="Times New Roman" w:eastAsia="Times New Roman" w:hAnsi="Times New Roman" w:cs="Times New Roman"/>
                <w:sz w:val="24"/>
                <w:szCs w:val="24"/>
              </w:rPr>
              <w:t xml:space="preserve"> working for an employer?</w:t>
            </w:r>
          </w:p>
          <w:p w14:paraId="3EDFA7CC" w14:textId="77777777" w:rsidR="00066661" w:rsidRPr="009B2AF5" w:rsidRDefault="00066661" w:rsidP="00066661">
            <w:pPr>
              <w:numPr>
                <w:ilvl w:val="0"/>
                <w:numId w:val="128"/>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are the advantages and disadvantages of individual ownership v</w:t>
            </w:r>
            <w:r>
              <w:rPr>
                <w:rFonts w:ascii="Times New Roman" w:eastAsia="Times New Roman" w:hAnsi="Times New Roman" w:cs="Times New Roman"/>
                <w:sz w:val="24"/>
                <w:szCs w:val="24"/>
              </w:rPr>
              <w:t>s.</w:t>
            </w:r>
            <w:r w:rsidRPr="009B2AF5">
              <w:rPr>
                <w:rFonts w:ascii="Times New Roman" w:eastAsia="Times New Roman" w:hAnsi="Times New Roman" w:cs="Times New Roman"/>
                <w:sz w:val="24"/>
                <w:szCs w:val="24"/>
              </w:rPr>
              <w:t xml:space="preserve"> partnership?</w:t>
            </w:r>
          </w:p>
          <w:p w14:paraId="25351E4B" w14:textId="77777777" w:rsidR="00066661" w:rsidRPr="009B2AF5" w:rsidRDefault="00066661" w:rsidP="00066661">
            <w:pPr>
              <w:numPr>
                <w:ilvl w:val="0"/>
                <w:numId w:val="128"/>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is a </w:t>
            </w:r>
            <w:r w:rsidRPr="009B2AF5">
              <w:rPr>
                <w:rFonts w:ascii="Times New Roman" w:eastAsia="Times New Roman" w:hAnsi="Times New Roman" w:cs="Times New Roman"/>
                <w:i/>
                <w:iCs/>
                <w:sz w:val="24"/>
                <w:szCs w:val="24"/>
              </w:rPr>
              <w:t>corporation</w:t>
            </w:r>
            <w:r w:rsidRPr="009B2AF5">
              <w:rPr>
                <w:rFonts w:ascii="Times New Roman" w:eastAsia="Times New Roman" w:hAnsi="Times New Roman" w:cs="Times New Roman"/>
                <w:sz w:val="24"/>
                <w:szCs w:val="24"/>
              </w:rPr>
              <w:t>?</w:t>
            </w:r>
          </w:p>
          <w:p w14:paraId="6F61496C" w14:textId="77777777" w:rsidR="00066661" w:rsidRPr="006024FC" w:rsidRDefault="00066661" w:rsidP="00066661">
            <w:pPr>
              <w:numPr>
                <w:ilvl w:val="0"/>
                <w:numId w:val="128"/>
              </w:numPr>
              <w:spacing w:before="100" w:beforeAutospacing="1" w:after="100" w:afterAutospacing="1"/>
              <w:rPr>
                <w:rFonts w:ascii="Times New Roman" w:eastAsia="Times New Roman" w:hAnsi="Times New Roman" w:cs="Times New Roman"/>
                <w:b/>
                <w:bCs/>
                <w:sz w:val="24"/>
                <w:szCs w:val="24"/>
              </w:rPr>
            </w:pPr>
            <w:r w:rsidRPr="009B2AF5">
              <w:rPr>
                <w:rFonts w:ascii="Times New Roman" w:eastAsia="Times New Roman" w:hAnsi="Times New Roman" w:cs="Times New Roman"/>
                <w:sz w:val="24"/>
                <w:szCs w:val="24"/>
              </w:rPr>
              <w:t>What is a </w:t>
            </w:r>
            <w:r w:rsidRPr="009B2AF5">
              <w:rPr>
                <w:rFonts w:ascii="Times New Roman" w:eastAsia="Times New Roman" w:hAnsi="Times New Roman" w:cs="Times New Roman"/>
                <w:i/>
                <w:iCs/>
                <w:sz w:val="24"/>
                <w:szCs w:val="24"/>
              </w:rPr>
              <w:t>franchise</w:t>
            </w:r>
            <w:r w:rsidRPr="009B2AF5">
              <w:rPr>
                <w:rFonts w:ascii="Times New Roman" w:eastAsia="Times New Roman" w:hAnsi="Times New Roman" w:cs="Times New Roman"/>
                <w:sz w:val="24"/>
                <w:szCs w:val="24"/>
              </w:rPr>
              <w:t>?</w:t>
            </w:r>
          </w:p>
          <w:p w14:paraId="7BF66B9B" w14:textId="54D7A1A6" w:rsidR="00066661" w:rsidRPr="0084059C" w:rsidRDefault="00066661" w:rsidP="00066661">
            <w:pPr>
              <w:numPr>
                <w:ilvl w:val="0"/>
                <w:numId w:val="128"/>
              </w:num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sz w:val="24"/>
                <w:szCs w:val="24"/>
              </w:rPr>
              <w:t>What types of establishments are included in individual ownership?</w:t>
            </w:r>
          </w:p>
        </w:tc>
        <w:tc>
          <w:tcPr>
            <w:tcW w:w="626" w:type="pct"/>
          </w:tcPr>
          <w:p w14:paraId="378B013C" w14:textId="1BA43A39" w:rsidR="00066661" w:rsidRPr="00450079" w:rsidRDefault="00066661" w:rsidP="00066661">
            <w:pPr>
              <w:rPr>
                <w:rFonts w:ascii="Times New Roman" w:eastAsia="Times New Roman" w:hAnsi="Times New Roman" w:cs="Times New Roman"/>
                <w:sz w:val="24"/>
                <w:szCs w:val="24"/>
              </w:rPr>
            </w:pPr>
            <w:r w:rsidRPr="00760B81">
              <w:rPr>
                <w:rFonts w:ascii="Times New Roman" w:eastAsia="Times New Roman" w:hAnsi="Times New Roman" w:cs="Times New Roman"/>
                <w:sz w:val="24"/>
                <w:szCs w:val="24"/>
              </w:rPr>
              <w:t>English: 11.DSR,</w:t>
            </w:r>
            <w:r>
              <w:rPr>
                <w:rFonts w:ascii="Times New Roman" w:eastAsia="Times New Roman" w:hAnsi="Times New Roman" w:cs="Times New Roman"/>
                <w:sz w:val="24"/>
                <w:szCs w:val="24"/>
              </w:rPr>
              <w:t xml:space="preserve"> </w:t>
            </w:r>
            <w:r w:rsidRPr="00760B81">
              <w:rPr>
                <w:rFonts w:ascii="Times New Roman" w:eastAsia="Times New Roman" w:hAnsi="Times New Roman" w:cs="Times New Roman"/>
                <w:sz w:val="24"/>
                <w:szCs w:val="24"/>
              </w:rPr>
              <w:t>11.RV, 11.RI,</w:t>
            </w:r>
            <w:r>
              <w:rPr>
                <w:rFonts w:ascii="Times New Roman" w:eastAsia="Times New Roman" w:hAnsi="Times New Roman" w:cs="Times New Roman"/>
                <w:sz w:val="24"/>
                <w:szCs w:val="24"/>
              </w:rPr>
              <w:t xml:space="preserve"> </w:t>
            </w:r>
            <w:r w:rsidRPr="00760B81">
              <w:rPr>
                <w:rFonts w:ascii="Times New Roman" w:eastAsia="Times New Roman" w:hAnsi="Times New Roman" w:cs="Times New Roman"/>
                <w:sz w:val="24"/>
                <w:szCs w:val="24"/>
              </w:rPr>
              <w:t>12.RV, 12.RI</w:t>
            </w:r>
          </w:p>
        </w:tc>
        <w:tc>
          <w:tcPr>
            <w:tcW w:w="697" w:type="pct"/>
            <w:gridSpan w:val="3"/>
          </w:tcPr>
          <w:p w14:paraId="065A5941" w14:textId="77777777" w:rsidR="00066661" w:rsidRPr="009D6373" w:rsidRDefault="00066661" w:rsidP="00066661">
            <w:pPr>
              <w:pStyle w:val="sectbi"/>
              <w:spacing w:before="0" w:beforeAutospacing="0" w:after="0" w:afterAutospacing="0"/>
              <w:ind w:left="470" w:hanging="270"/>
              <w:textAlignment w:val="baseline"/>
              <w:rPr>
                <w:color w:val="444444"/>
              </w:rPr>
            </w:pPr>
            <w:r w:rsidRPr="009D6373">
              <w:rPr>
                <w:color w:val="444444"/>
              </w:rPr>
              <w:t>1. Orientation and business topics</w:t>
            </w:r>
          </w:p>
          <w:p w14:paraId="531EBD19" w14:textId="77777777" w:rsidR="00066661" w:rsidRPr="009D6373" w:rsidRDefault="00066661" w:rsidP="00066661">
            <w:pPr>
              <w:pStyle w:val="sectbi2"/>
              <w:spacing w:before="0" w:beforeAutospacing="0" w:after="0" w:afterAutospacing="0"/>
              <w:ind w:left="740" w:hanging="270"/>
              <w:textAlignment w:val="baseline"/>
              <w:rPr>
                <w:color w:val="444444"/>
              </w:rPr>
            </w:pPr>
            <w:r w:rsidRPr="009D6373">
              <w:rPr>
                <w:color w:val="444444"/>
              </w:rPr>
              <w:t>a. School policies</w:t>
            </w:r>
          </w:p>
          <w:p w14:paraId="5D49418C" w14:textId="77777777" w:rsidR="00066661" w:rsidRPr="009D6373" w:rsidRDefault="00066661" w:rsidP="00066661">
            <w:pPr>
              <w:pStyle w:val="sectbi2"/>
              <w:spacing w:before="0" w:beforeAutospacing="0" w:after="0" w:afterAutospacing="0"/>
              <w:ind w:left="740" w:hanging="270"/>
              <w:textAlignment w:val="baseline"/>
              <w:rPr>
                <w:color w:val="444444"/>
              </w:rPr>
            </w:pPr>
            <w:r w:rsidRPr="009D6373">
              <w:rPr>
                <w:color w:val="444444"/>
              </w:rPr>
              <w:t>b. Management</w:t>
            </w:r>
          </w:p>
          <w:p w14:paraId="5E646D0D" w14:textId="77777777" w:rsidR="00066661" w:rsidRPr="009D6373" w:rsidRDefault="00066661" w:rsidP="00066661">
            <w:pPr>
              <w:pStyle w:val="sectbi2"/>
              <w:spacing w:before="0" w:beforeAutospacing="0" w:after="0" w:afterAutospacing="0"/>
              <w:ind w:left="740" w:hanging="270"/>
              <w:textAlignment w:val="baseline"/>
              <w:rPr>
                <w:color w:val="444444"/>
              </w:rPr>
            </w:pPr>
            <w:r w:rsidRPr="009D6373">
              <w:rPr>
                <w:color w:val="444444"/>
              </w:rPr>
              <w:t>c. Sales, inventory, and retailing</w:t>
            </w:r>
          </w:p>
          <w:p w14:paraId="4DB879B8" w14:textId="77777777" w:rsidR="00066661" w:rsidRPr="009D6373" w:rsidRDefault="00066661" w:rsidP="00066661">
            <w:pPr>
              <w:pStyle w:val="sectbi2"/>
              <w:spacing w:before="0" w:beforeAutospacing="0" w:after="0" w:afterAutospacing="0"/>
              <w:ind w:left="740" w:hanging="270"/>
              <w:textAlignment w:val="baseline"/>
              <w:rPr>
                <w:color w:val="444444"/>
              </w:rPr>
            </w:pPr>
            <w:r w:rsidRPr="009D6373">
              <w:rPr>
                <w:color w:val="444444"/>
              </w:rPr>
              <w:t>d. Taxes and payroll</w:t>
            </w:r>
          </w:p>
          <w:p w14:paraId="39225432" w14:textId="77777777" w:rsidR="00066661" w:rsidRPr="009D6373" w:rsidRDefault="00066661" w:rsidP="00066661">
            <w:pPr>
              <w:pStyle w:val="sectbi2"/>
              <w:spacing w:before="0" w:beforeAutospacing="0" w:after="0" w:afterAutospacing="0"/>
              <w:ind w:left="740" w:hanging="270"/>
              <w:textAlignment w:val="baseline"/>
              <w:rPr>
                <w:color w:val="444444"/>
              </w:rPr>
            </w:pPr>
            <w:r w:rsidRPr="009D6373">
              <w:rPr>
                <w:color w:val="444444"/>
              </w:rPr>
              <w:t>e. Insurance</w:t>
            </w:r>
          </w:p>
          <w:p w14:paraId="7504DF86" w14:textId="77777777" w:rsidR="00066661" w:rsidRPr="009D6373" w:rsidRDefault="00066661" w:rsidP="00066661">
            <w:pPr>
              <w:pStyle w:val="sectbi2"/>
              <w:spacing w:before="0" w:beforeAutospacing="0" w:after="0" w:afterAutospacing="0"/>
              <w:ind w:left="740" w:hanging="270"/>
              <w:textAlignment w:val="baseline"/>
              <w:rPr>
                <w:color w:val="444444"/>
              </w:rPr>
            </w:pPr>
            <w:r w:rsidRPr="009D6373">
              <w:rPr>
                <w:color w:val="444444"/>
              </w:rPr>
              <w:t>f. Client records and confidentiality</w:t>
            </w:r>
          </w:p>
          <w:p w14:paraId="56FFFDF5" w14:textId="77777777" w:rsidR="00066661" w:rsidRPr="009D6373" w:rsidRDefault="00066661" w:rsidP="00066661">
            <w:pPr>
              <w:pStyle w:val="sectbi2"/>
              <w:spacing w:before="0" w:beforeAutospacing="0" w:after="0" w:afterAutospacing="0"/>
              <w:ind w:left="740" w:hanging="270"/>
              <w:textAlignment w:val="baseline"/>
              <w:rPr>
                <w:color w:val="444444"/>
              </w:rPr>
            </w:pPr>
            <w:r w:rsidRPr="009D6373">
              <w:rPr>
                <w:color w:val="444444"/>
              </w:rPr>
              <w:t>g. Professional ethics and practices.</w:t>
            </w:r>
          </w:p>
          <w:p w14:paraId="35BE7799" w14:textId="77777777" w:rsidR="00066661" w:rsidRPr="009D6373" w:rsidRDefault="00066661" w:rsidP="00066661">
            <w:pPr>
              <w:pStyle w:val="sectbi"/>
              <w:spacing w:before="0" w:beforeAutospacing="0" w:after="0" w:afterAutospacing="0"/>
              <w:ind w:left="470" w:hanging="270"/>
              <w:textAlignment w:val="baseline"/>
              <w:rPr>
                <w:color w:val="444444"/>
              </w:rPr>
            </w:pPr>
            <w:r w:rsidRPr="009D6373">
              <w:rPr>
                <w:color w:val="444444"/>
              </w:rPr>
              <w:t>2. Laws and regulations</w:t>
            </w:r>
          </w:p>
          <w:p w14:paraId="6ABB323C" w14:textId="77777777" w:rsidR="00066661" w:rsidRPr="000D6BD5" w:rsidRDefault="00066661" w:rsidP="00066661">
            <w:pPr>
              <w:rPr>
                <w:rFonts w:ascii="Times New Roman" w:eastAsia="Times New Roman" w:hAnsi="Times New Roman" w:cs="Times New Roman"/>
                <w:sz w:val="24"/>
                <w:szCs w:val="24"/>
              </w:rPr>
            </w:pPr>
          </w:p>
        </w:tc>
        <w:tc>
          <w:tcPr>
            <w:tcW w:w="575" w:type="pct"/>
          </w:tcPr>
          <w:p w14:paraId="750FA4B4" w14:textId="77777777" w:rsidR="00066661" w:rsidRPr="00066661" w:rsidRDefault="00066661" w:rsidP="00066661">
            <w:pPr>
              <w:pStyle w:val="sectbi"/>
              <w:spacing w:before="0" w:beforeAutospacing="0" w:afterAutospacing="0"/>
              <w:rPr>
                <w:color w:val="444444"/>
              </w:rPr>
            </w:pPr>
            <w:r w:rsidRPr="00066661">
              <w:rPr>
                <w:color w:val="444444"/>
              </w:rPr>
              <w:t>Job Demo A</w:t>
            </w:r>
          </w:p>
          <w:p w14:paraId="742E82CD" w14:textId="77777777" w:rsidR="00066661" w:rsidRPr="00066661" w:rsidRDefault="00066661" w:rsidP="00066661">
            <w:pPr>
              <w:pStyle w:val="sectbi"/>
              <w:spacing w:before="0" w:beforeAutospacing="0" w:afterAutospacing="0"/>
              <w:rPr>
                <w:color w:val="444444"/>
              </w:rPr>
            </w:pPr>
            <w:r w:rsidRPr="00066661">
              <w:rPr>
                <w:color w:val="444444"/>
              </w:rPr>
              <w:t>Customer Service</w:t>
            </w:r>
          </w:p>
          <w:p w14:paraId="375CE497" w14:textId="77777777" w:rsidR="00066661" w:rsidRPr="00066661" w:rsidRDefault="00066661" w:rsidP="00066661">
            <w:pPr>
              <w:pStyle w:val="sectbi"/>
              <w:spacing w:before="0" w:beforeAutospacing="0" w:afterAutospacing="0"/>
              <w:rPr>
                <w:color w:val="444444"/>
              </w:rPr>
            </w:pPr>
            <w:r w:rsidRPr="00066661">
              <w:rPr>
                <w:color w:val="444444"/>
              </w:rPr>
              <w:t>Job Interview</w:t>
            </w:r>
          </w:p>
          <w:p w14:paraId="641838DC" w14:textId="01BA40E9" w:rsidR="00066661" w:rsidRPr="009D6373" w:rsidRDefault="00066661" w:rsidP="00066661">
            <w:pPr>
              <w:pStyle w:val="sectbi"/>
              <w:spacing w:before="0" w:beforeAutospacing="0" w:after="0" w:afterAutospacing="0"/>
              <w:textAlignment w:val="baseline"/>
              <w:rPr>
                <w:color w:val="444444"/>
              </w:rPr>
            </w:pPr>
            <w:r w:rsidRPr="00066661">
              <w:rPr>
                <w:color w:val="444444"/>
              </w:rPr>
              <w:t>Entrepreneurship</w:t>
            </w:r>
          </w:p>
        </w:tc>
      </w:tr>
      <w:tr w:rsidR="00066661" w:rsidRPr="009C4A1C" w14:paraId="6CA90D2B" w14:textId="104A3694" w:rsidTr="005C53DD">
        <w:trPr>
          <w:gridAfter w:val="1"/>
          <w:wAfter w:w="49" w:type="pct"/>
        </w:trPr>
        <w:tc>
          <w:tcPr>
            <w:tcW w:w="168" w:type="pct"/>
            <w:shd w:val="clear" w:color="auto" w:fill="FFFFFF" w:themeFill="background1"/>
          </w:tcPr>
          <w:p w14:paraId="0F439540" w14:textId="19A641FD"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114</w:t>
            </w:r>
          </w:p>
        </w:tc>
        <w:tc>
          <w:tcPr>
            <w:tcW w:w="620" w:type="pct"/>
            <w:shd w:val="clear" w:color="auto" w:fill="FFFFFF" w:themeFill="background1"/>
            <w:tcMar>
              <w:top w:w="43" w:type="dxa"/>
              <w:left w:w="115" w:type="dxa"/>
              <w:bottom w:w="43" w:type="dxa"/>
              <w:right w:w="115" w:type="dxa"/>
            </w:tcMar>
          </w:tcPr>
          <w:p w14:paraId="2EC17C5C" w14:textId="1A3E5271" w:rsidR="00066661" w:rsidRPr="001304BB" w:rsidRDefault="00066661" w:rsidP="00066661">
            <w:pPr>
              <w:rPr>
                <w:rFonts w:ascii="Times New Roman" w:eastAsia="Times New Roman" w:hAnsi="Times New Roman" w:cs="Times New Roman"/>
                <w:b/>
                <w:bCs/>
                <w:sz w:val="24"/>
                <w:szCs w:val="24"/>
              </w:rPr>
            </w:pPr>
            <w:r w:rsidRPr="00585017">
              <w:rPr>
                <w:rFonts w:ascii="Times New Roman" w:eastAsia="Times New Roman" w:hAnsi="Times New Roman" w:cs="Times New Roman"/>
                <w:sz w:val="24"/>
                <w:szCs w:val="24"/>
              </w:rPr>
              <w:t xml:space="preserve">Define </w:t>
            </w:r>
            <w:r w:rsidRPr="00585017">
              <w:rPr>
                <w:rFonts w:ascii="Times New Roman" w:eastAsia="Times New Roman" w:hAnsi="Times New Roman" w:cs="Times New Roman"/>
                <w:i/>
                <w:iCs/>
                <w:sz w:val="24"/>
                <w:szCs w:val="24"/>
              </w:rPr>
              <w:t>inventory control</w:t>
            </w:r>
            <w:r w:rsidRPr="00585017">
              <w:rPr>
                <w:rFonts w:ascii="Times New Roman" w:eastAsia="Times New Roman" w:hAnsi="Times New Roman" w:cs="Times New Roman"/>
                <w:sz w:val="24"/>
                <w:szCs w:val="24"/>
              </w:rPr>
              <w:t xml:space="preserve">. </w:t>
            </w:r>
          </w:p>
        </w:tc>
        <w:tc>
          <w:tcPr>
            <w:tcW w:w="1115" w:type="pct"/>
            <w:gridSpan w:val="2"/>
          </w:tcPr>
          <w:p w14:paraId="63ED701F" w14:textId="77777777" w:rsidR="00066661" w:rsidRPr="009B2AF5" w:rsidRDefault="00066661" w:rsidP="00066661">
            <w:p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Definition may include</w:t>
            </w:r>
          </w:p>
          <w:p w14:paraId="26F34282" w14:textId="77777777" w:rsidR="00066661" w:rsidRPr="009B2AF5" w:rsidRDefault="00066661" w:rsidP="00066661">
            <w:pPr>
              <w:numPr>
                <w:ilvl w:val="0"/>
                <w:numId w:val="129"/>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purchasing supplies and equipment for a salon</w:t>
            </w:r>
          </w:p>
          <w:p w14:paraId="5D4B489F" w14:textId="77777777" w:rsidR="00066661" w:rsidRPr="009B2AF5" w:rsidRDefault="00066661" w:rsidP="00066661">
            <w:pPr>
              <w:numPr>
                <w:ilvl w:val="0"/>
                <w:numId w:val="129"/>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maintaining inventory of retail products or consumption supplies.</w:t>
            </w:r>
          </w:p>
          <w:p w14:paraId="4FCCB388" w14:textId="77777777"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2C2DDBF9"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765C9B9F" w14:textId="77777777" w:rsidR="00066661" w:rsidRPr="009B2AF5" w:rsidRDefault="00066661" w:rsidP="00066661">
            <w:pPr>
              <w:numPr>
                <w:ilvl w:val="0"/>
                <w:numId w:val="130"/>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are the advantages of renting instead of buying equipment?</w:t>
            </w:r>
          </w:p>
          <w:p w14:paraId="59CB1D7E" w14:textId="77777777" w:rsidR="00066661" w:rsidRPr="009B2AF5" w:rsidRDefault="00066661" w:rsidP="00066661">
            <w:pPr>
              <w:numPr>
                <w:ilvl w:val="0"/>
                <w:numId w:val="130"/>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How often should shelves be restocked?</w:t>
            </w:r>
          </w:p>
          <w:p w14:paraId="603758FE" w14:textId="77777777" w:rsidR="00066661" w:rsidRPr="009B2AF5" w:rsidRDefault="00066661" w:rsidP="00066661">
            <w:pPr>
              <w:numPr>
                <w:ilvl w:val="0"/>
                <w:numId w:val="130"/>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are the differences between consumption supplies and retail products?</w:t>
            </w:r>
          </w:p>
          <w:p w14:paraId="28054914" w14:textId="77777777" w:rsidR="00066661" w:rsidRPr="0000527A" w:rsidRDefault="00066661" w:rsidP="00066661">
            <w:pPr>
              <w:numPr>
                <w:ilvl w:val="0"/>
                <w:numId w:val="130"/>
              </w:numPr>
              <w:spacing w:before="100" w:beforeAutospacing="1" w:after="100" w:afterAutospacing="1"/>
              <w:rPr>
                <w:rFonts w:ascii="Times New Roman" w:eastAsia="Times New Roman" w:hAnsi="Times New Roman" w:cs="Times New Roman"/>
                <w:b/>
                <w:bCs/>
                <w:sz w:val="24"/>
                <w:szCs w:val="24"/>
              </w:rPr>
            </w:pPr>
            <w:r w:rsidRPr="009B2AF5">
              <w:rPr>
                <w:rFonts w:ascii="Times New Roman" w:eastAsia="Times New Roman" w:hAnsi="Times New Roman" w:cs="Times New Roman"/>
                <w:sz w:val="24"/>
                <w:szCs w:val="24"/>
              </w:rPr>
              <w:t>Why is keeping track of inventory important?</w:t>
            </w:r>
          </w:p>
          <w:p w14:paraId="7B1047A3" w14:textId="4E943D6C" w:rsidR="00066661" w:rsidRPr="0084059C" w:rsidRDefault="00066661" w:rsidP="00066661">
            <w:pPr>
              <w:numPr>
                <w:ilvl w:val="0"/>
                <w:numId w:val="130"/>
              </w:numPr>
              <w:spacing w:before="100" w:beforeAutospacing="1" w:after="100" w:afterAutospacing="1"/>
              <w:rPr>
                <w:rFonts w:ascii="Times New Roman" w:eastAsia="Times New Roman" w:hAnsi="Times New Roman" w:cs="Times New Roman"/>
                <w:b/>
                <w:bCs/>
                <w:sz w:val="24"/>
                <w:szCs w:val="24"/>
              </w:rPr>
            </w:pPr>
            <w:r w:rsidRPr="009B2AF5">
              <w:rPr>
                <w:rFonts w:ascii="Times New Roman" w:eastAsia="Times New Roman" w:hAnsi="Times New Roman" w:cs="Times New Roman"/>
                <w:sz w:val="24"/>
                <w:szCs w:val="24"/>
              </w:rPr>
              <w:t>What role does an accurate inventory have in preparing a budget for the salon?</w:t>
            </w:r>
          </w:p>
        </w:tc>
        <w:tc>
          <w:tcPr>
            <w:tcW w:w="626" w:type="pct"/>
          </w:tcPr>
          <w:p w14:paraId="3A99333F" w14:textId="4F5871D2" w:rsidR="00066661" w:rsidRPr="00450079" w:rsidRDefault="00066661" w:rsidP="00066661">
            <w:pPr>
              <w:rPr>
                <w:rFonts w:ascii="Times New Roman" w:eastAsia="Times New Roman" w:hAnsi="Times New Roman" w:cs="Times New Roman"/>
                <w:sz w:val="24"/>
                <w:szCs w:val="24"/>
              </w:rPr>
            </w:pPr>
            <w:r w:rsidRPr="00760B81">
              <w:rPr>
                <w:rFonts w:ascii="Times New Roman" w:eastAsia="Times New Roman" w:hAnsi="Times New Roman" w:cs="Times New Roman"/>
                <w:sz w:val="24"/>
                <w:szCs w:val="24"/>
              </w:rPr>
              <w:t>English: 11.RV,</w:t>
            </w:r>
            <w:r>
              <w:rPr>
                <w:rFonts w:ascii="Times New Roman" w:eastAsia="Times New Roman" w:hAnsi="Times New Roman" w:cs="Times New Roman"/>
                <w:sz w:val="24"/>
                <w:szCs w:val="24"/>
              </w:rPr>
              <w:t xml:space="preserve"> </w:t>
            </w:r>
            <w:r w:rsidRPr="00760B81">
              <w:rPr>
                <w:rFonts w:ascii="Times New Roman" w:eastAsia="Times New Roman" w:hAnsi="Times New Roman" w:cs="Times New Roman"/>
                <w:sz w:val="24"/>
                <w:szCs w:val="24"/>
              </w:rPr>
              <w:t>11.RI, 12.RV,</w:t>
            </w:r>
            <w:r>
              <w:rPr>
                <w:rFonts w:ascii="Times New Roman" w:eastAsia="Times New Roman" w:hAnsi="Times New Roman" w:cs="Times New Roman"/>
                <w:sz w:val="24"/>
                <w:szCs w:val="24"/>
              </w:rPr>
              <w:t xml:space="preserve"> </w:t>
            </w:r>
            <w:r w:rsidRPr="00760B81">
              <w:rPr>
                <w:rFonts w:ascii="Times New Roman" w:eastAsia="Times New Roman" w:hAnsi="Times New Roman" w:cs="Times New Roman"/>
                <w:sz w:val="24"/>
                <w:szCs w:val="24"/>
              </w:rPr>
              <w:t>12.RI</w:t>
            </w:r>
          </w:p>
        </w:tc>
        <w:tc>
          <w:tcPr>
            <w:tcW w:w="697" w:type="pct"/>
            <w:gridSpan w:val="3"/>
          </w:tcPr>
          <w:p w14:paraId="0F13523E" w14:textId="77777777" w:rsidR="00066661" w:rsidRPr="009D6373" w:rsidRDefault="00066661" w:rsidP="00066661">
            <w:pPr>
              <w:pStyle w:val="sectbi"/>
              <w:spacing w:before="0" w:beforeAutospacing="0" w:after="0" w:afterAutospacing="0"/>
              <w:ind w:left="470" w:hanging="270"/>
              <w:textAlignment w:val="baseline"/>
              <w:rPr>
                <w:color w:val="444444"/>
              </w:rPr>
            </w:pPr>
            <w:r w:rsidRPr="009D6373">
              <w:rPr>
                <w:color w:val="444444"/>
              </w:rPr>
              <w:t>1. Orientation and business topics</w:t>
            </w:r>
          </w:p>
          <w:p w14:paraId="7346DCE7" w14:textId="77777777" w:rsidR="00066661" w:rsidRPr="009D6373" w:rsidRDefault="00066661" w:rsidP="00066661">
            <w:pPr>
              <w:pStyle w:val="sectbi2"/>
              <w:spacing w:before="0" w:beforeAutospacing="0" w:after="0" w:afterAutospacing="0"/>
              <w:ind w:left="830" w:hanging="360"/>
              <w:textAlignment w:val="baseline"/>
              <w:rPr>
                <w:color w:val="444444"/>
              </w:rPr>
            </w:pPr>
            <w:r w:rsidRPr="009D6373">
              <w:rPr>
                <w:color w:val="444444"/>
              </w:rPr>
              <w:t>a. School policies</w:t>
            </w:r>
          </w:p>
          <w:p w14:paraId="00957598" w14:textId="77777777" w:rsidR="00066661" w:rsidRPr="009D6373" w:rsidRDefault="00066661" w:rsidP="00066661">
            <w:pPr>
              <w:pStyle w:val="sectbi2"/>
              <w:spacing w:before="0" w:beforeAutospacing="0" w:after="0" w:afterAutospacing="0"/>
              <w:ind w:left="830" w:hanging="360"/>
              <w:textAlignment w:val="baseline"/>
              <w:rPr>
                <w:color w:val="444444"/>
              </w:rPr>
            </w:pPr>
            <w:r w:rsidRPr="009D6373">
              <w:rPr>
                <w:color w:val="444444"/>
              </w:rPr>
              <w:t>b. Management</w:t>
            </w:r>
          </w:p>
          <w:p w14:paraId="00CCFC73" w14:textId="77777777" w:rsidR="00066661" w:rsidRPr="009D6373" w:rsidRDefault="00066661" w:rsidP="00066661">
            <w:pPr>
              <w:pStyle w:val="sectbi2"/>
              <w:spacing w:before="0" w:beforeAutospacing="0" w:after="0" w:afterAutospacing="0"/>
              <w:ind w:left="830" w:hanging="360"/>
              <w:textAlignment w:val="baseline"/>
              <w:rPr>
                <w:color w:val="444444"/>
              </w:rPr>
            </w:pPr>
            <w:r w:rsidRPr="009D6373">
              <w:rPr>
                <w:color w:val="444444"/>
              </w:rPr>
              <w:t>c. Sales, inventory, and retailing</w:t>
            </w:r>
          </w:p>
          <w:p w14:paraId="52FD6C0B" w14:textId="77777777" w:rsidR="00066661" w:rsidRPr="009D6373" w:rsidRDefault="00066661" w:rsidP="00066661">
            <w:pPr>
              <w:pStyle w:val="sectbi2"/>
              <w:spacing w:before="0" w:beforeAutospacing="0" w:after="0" w:afterAutospacing="0"/>
              <w:ind w:left="830" w:hanging="360"/>
              <w:textAlignment w:val="baseline"/>
              <w:rPr>
                <w:color w:val="444444"/>
              </w:rPr>
            </w:pPr>
            <w:r w:rsidRPr="009D6373">
              <w:rPr>
                <w:color w:val="444444"/>
              </w:rPr>
              <w:t>d. Taxes and payroll</w:t>
            </w:r>
          </w:p>
          <w:p w14:paraId="5F26C409" w14:textId="77777777" w:rsidR="00066661" w:rsidRPr="009D6373" w:rsidRDefault="00066661" w:rsidP="00066661">
            <w:pPr>
              <w:pStyle w:val="sectbi2"/>
              <w:spacing w:before="0" w:beforeAutospacing="0" w:after="0" w:afterAutospacing="0"/>
              <w:ind w:left="830" w:hanging="360"/>
              <w:textAlignment w:val="baseline"/>
              <w:rPr>
                <w:color w:val="444444"/>
              </w:rPr>
            </w:pPr>
            <w:r w:rsidRPr="009D6373">
              <w:rPr>
                <w:color w:val="444444"/>
              </w:rPr>
              <w:t>e. Insurance</w:t>
            </w:r>
          </w:p>
          <w:p w14:paraId="6D3B7D49" w14:textId="77777777" w:rsidR="00066661" w:rsidRPr="009D6373" w:rsidRDefault="00066661" w:rsidP="00066661">
            <w:pPr>
              <w:pStyle w:val="sectbi2"/>
              <w:spacing w:before="0" w:beforeAutospacing="0" w:after="0" w:afterAutospacing="0"/>
              <w:ind w:left="830" w:hanging="360"/>
              <w:textAlignment w:val="baseline"/>
              <w:rPr>
                <w:color w:val="444444"/>
              </w:rPr>
            </w:pPr>
            <w:r w:rsidRPr="009D6373">
              <w:rPr>
                <w:color w:val="444444"/>
              </w:rPr>
              <w:t>f. Client records and confidentiality</w:t>
            </w:r>
          </w:p>
          <w:p w14:paraId="1E424891" w14:textId="77777777" w:rsidR="00066661" w:rsidRPr="009D6373" w:rsidRDefault="00066661" w:rsidP="00066661">
            <w:pPr>
              <w:pStyle w:val="sectbi2"/>
              <w:spacing w:before="0" w:beforeAutospacing="0" w:after="0" w:afterAutospacing="0"/>
              <w:ind w:left="830" w:hanging="360"/>
              <w:textAlignment w:val="baseline"/>
              <w:rPr>
                <w:color w:val="444444"/>
              </w:rPr>
            </w:pPr>
            <w:r w:rsidRPr="009D6373">
              <w:rPr>
                <w:color w:val="444444"/>
              </w:rPr>
              <w:t>g. Professional ethics and practices.</w:t>
            </w:r>
          </w:p>
          <w:p w14:paraId="6FE69DA4" w14:textId="77777777" w:rsidR="00066661" w:rsidRPr="009D6373" w:rsidRDefault="00066661" w:rsidP="00066661">
            <w:pPr>
              <w:pStyle w:val="sectbi"/>
              <w:spacing w:before="0" w:beforeAutospacing="0" w:after="0" w:afterAutospacing="0"/>
              <w:ind w:left="470" w:hanging="270"/>
              <w:textAlignment w:val="baseline"/>
              <w:rPr>
                <w:color w:val="444444"/>
              </w:rPr>
            </w:pPr>
            <w:r w:rsidRPr="009D6373">
              <w:rPr>
                <w:color w:val="444444"/>
              </w:rPr>
              <w:t>2. Laws and regulations</w:t>
            </w:r>
          </w:p>
          <w:p w14:paraId="224FDB9E" w14:textId="77777777" w:rsidR="00066661" w:rsidRPr="000D6BD5" w:rsidRDefault="00066661" w:rsidP="00066661">
            <w:pPr>
              <w:rPr>
                <w:rFonts w:ascii="Times New Roman" w:eastAsia="Times New Roman" w:hAnsi="Times New Roman" w:cs="Times New Roman"/>
                <w:sz w:val="24"/>
                <w:szCs w:val="24"/>
              </w:rPr>
            </w:pPr>
          </w:p>
        </w:tc>
        <w:tc>
          <w:tcPr>
            <w:tcW w:w="575" w:type="pct"/>
          </w:tcPr>
          <w:p w14:paraId="4B390717" w14:textId="77777777" w:rsidR="00066661" w:rsidRPr="00066661" w:rsidRDefault="00066661" w:rsidP="00066661">
            <w:pPr>
              <w:pStyle w:val="sectbi"/>
              <w:spacing w:before="0" w:beforeAutospacing="0" w:afterAutospacing="0"/>
              <w:rPr>
                <w:color w:val="444444"/>
              </w:rPr>
            </w:pPr>
            <w:r w:rsidRPr="00066661">
              <w:rPr>
                <w:color w:val="444444"/>
              </w:rPr>
              <w:t>Job Demo A</w:t>
            </w:r>
          </w:p>
          <w:p w14:paraId="0A1C7967" w14:textId="65D1CD27" w:rsidR="00066661" w:rsidRPr="009D6373" w:rsidRDefault="00066661" w:rsidP="00066661">
            <w:pPr>
              <w:pStyle w:val="sectbi"/>
              <w:spacing w:before="0" w:beforeAutospacing="0" w:after="0" w:afterAutospacing="0"/>
              <w:textAlignment w:val="baseline"/>
              <w:rPr>
                <w:color w:val="444444"/>
              </w:rPr>
            </w:pPr>
            <w:r w:rsidRPr="00066661">
              <w:rPr>
                <w:color w:val="444444"/>
              </w:rPr>
              <w:t>Entrepreneurship</w:t>
            </w:r>
          </w:p>
        </w:tc>
      </w:tr>
      <w:tr w:rsidR="00066661" w:rsidRPr="009C4A1C" w14:paraId="1E61E863" w14:textId="016A0949" w:rsidTr="005C53DD">
        <w:trPr>
          <w:gridAfter w:val="1"/>
          <w:wAfter w:w="49" w:type="pct"/>
        </w:trPr>
        <w:tc>
          <w:tcPr>
            <w:tcW w:w="168" w:type="pct"/>
            <w:shd w:val="clear" w:color="auto" w:fill="FFFFFF" w:themeFill="background1"/>
          </w:tcPr>
          <w:p w14:paraId="76CCBAE9" w14:textId="7D3A9AE7"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115</w:t>
            </w:r>
          </w:p>
        </w:tc>
        <w:tc>
          <w:tcPr>
            <w:tcW w:w="620" w:type="pct"/>
            <w:shd w:val="clear" w:color="auto" w:fill="FFFFFF" w:themeFill="background1"/>
            <w:tcMar>
              <w:top w:w="43" w:type="dxa"/>
              <w:left w:w="115" w:type="dxa"/>
              <w:bottom w:w="43" w:type="dxa"/>
              <w:right w:w="115" w:type="dxa"/>
            </w:tcMar>
          </w:tcPr>
          <w:p w14:paraId="272B86AA" w14:textId="4C5599B6" w:rsidR="00066661" w:rsidRPr="001304BB" w:rsidRDefault="00066661" w:rsidP="00066661">
            <w:pPr>
              <w:rPr>
                <w:rFonts w:ascii="Times New Roman" w:eastAsia="Times New Roman" w:hAnsi="Times New Roman" w:cs="Times New Roman"/>
                <w:b/>
                <w:bCs/>
                <w:sz w:val="24"/>
                <w:szCs w:val="24"/>
              </w:rPr>
            </w:pPr>
            <w:r w:rsidRPr="00585017">
              <w:rPr>
                <w:rFonts w:ascii="Times New Roman" w:eastAsia="Times New Roman" w:hAnsi="Times New Roman" w:cs="Times New Roman"/>
                <w:sz w:val="24"/>
                <w:szCs w:val="24"/>
              </w:rPr>
              <w:t xml:space="preserve">Demonstrate knowledge of employee-management skills. </w:t>
            </w:r>
          </w:p>
        </w:tc>
        <w:tc>
          <w:tcPr>
            <w:tcW w:w="1115" w:type="pct"/>
            <w:gridSpan w:val="2"/>
          </w:tcPr>
          <w:p w14:paraId="0AF6B675" w14:textId="77777777" w:rsidR="00066661" w:rsidRPr="009B2AF5" w:rsidRDefault="00066661" w:rsidP="00066661">
            <w:p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Demonstration should include</w:t>
            </w:r>
          </w:p>
          <w:p w14:paraId="35C26A17" w14:textId="77777777" w:rsidR="00066661" w:rsidRPr="009B2AF5" w:rsidRDefault="00066661" w:rsidP="00066661">
            <w:pPr>
              <w:numPr>
                <w:ilvl w:val="0"/>
                <w:numId w:val="131"/>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practicing employability skills</w:t>
            </w:r>
          </w:p>
          <w:p w14:paraId="7E6CC80C" w14:textId="77777777" w:rsidR="00066661" w:rsidRPr="009B2AF5" w:rsidRDefault="00066661" w:rsidP="00066661">
            <w:pPr>
              <w:numPr>
                <w:ilvl w:val="0"/>
                <w:numId w:val="131"/>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resolving client and employee complaints.</w:t>
            </w:r>
          </w:p>
          <w:p w14:paraId="4BD9F1B6" w14:textId="77777777"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2E437071"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6C3D7118" w14:textId="77777777" w:rsidR="00066661" w:rsidRPr="009B2AF5" w:rsidRDefault="00066661" w:rsidP="00066661">
            <w:pPr>
              <w:numPr>
                <w:ilvl w:val="0"/>
                <w:numId w:val="132"/>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Why is dependability important in the workforce?</w:t>
            </w:r>
          </w:p>
          <w:p w14:paraId="0C28A1F4" w14:textId="77777777" w:rsidR="00066661" w:rsidRPr="009B2AF5" w:rsidRDefault="00066661" w:rsidP="00066661">
            <w:pPr>
              <w:numPr>
                <w:ilvl w:val="0"/>
                <w:numId w:val="132"/>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role does integrity play in the workforce?</w:t>
            </w:r>
          </w:p>
          <w:p w14:paraId="0DD9C76A" w14:textId="77777777" w:rsidR="00066661" w:rsidRPr="009B2AF5" w:rsidRDefault="00066661" w:rsidP="00066661">
            <w:pPr>
              <w:numPr>
                <w:ilvl w:val="0"/>
                <w:numId w:val="132"/>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role does courtesy play in the workforce?</w:t>
            </w:r>
          </w:p>
          <w:p w14:paraId="76C3E2B4" w14:textId="77777777" w:rsidR="00066661" w:rsidRPr="009B2AF5" w:rsidRDefault="00066661" w:rsidP="00066661">
            <w:pPr>
              <w:numPr>
                <w:ilvl w:val="0"/>
                <w:numId w:val="132"/>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is </w:t>
            </w:r>
            <w:r w:rsidRPr="009B2AF5">
              <w:rPr>
                <w:rFonts w:ascii="Times New Roman" w:eastAsia="Times New Roman" w:hAnsi="Times New Roman" w:cs="Times New Roman"/>
                <w:i/>
                <w:iCs/>
                <w:sz w:val="24"/>
                <w:szCs w:val="24"/>
              </w:rPr>
              <w:t>teamwork</w:t>
            </w:r>
            <w:r w:rsidRPr="009B2AF5">
              <w:rPr>
                <w:rFonts w:ascii="Times New Roman" w:eastAsia="Times New Roman" w:hAnsi="Times New Roman" w:cs="Times New Roman"/>
                <w:sz w:val="24"/>
                <w:szCs w:val="24"/>
              </w:rPr>
              <w:t>? What does it mean to be a </w:t>
            </w:r>
            <w:r w:rsidRPr="009B2AF5">
              <w:rPr>
                <w:rFonts w:ascii="Times New Roman" w:eastAsia="Times New Roman" w:hAnsi="Times New Roman" w:cs="Times New Roman"/>
                <w:i/>
                <w:iCs/>
                <w:sz w:val="24"/>
                <w:szCs w:val="24"/>
              </w:rPr>
              <w:t>team player</w:t>
            </w:r>
            <w:r w:rsidRPr="009B2AF5">
              <w:rPr>
                <w:rFonts w:ascii="Times New Roman" w:eastAsia="Times New Roman" w:hAnsi="Times New Roman" w:cs="Times New Roman"/>
                <w:sz w:val="24"/>
                <w:szCs w:val="24"/>
              </w:rPr>
              <w:t>?</w:t>
            </w:r>
          </w:p>
          <w:p w14:paraId="784B8B95" w14:textId="77777777" w:rsidR="00066661" w:rsidRPr="0000527A" w:rsidRDefault="00066661" w:rsidP="00066661">
            <w:pPr>
              <w:numPr>
                <w:ilvl w:val="0"/>
                <w:numId w:val="132"/>
              </w:numPr>
              <w:spacing w:before="100" w:beforeAutospacing="1" w:after="100" w:afterAutospacing="1"/>
              <w:rPr>
                <w:rFonts w:ascii="Times New Roman" w:eastAsia="Times New Roman" w:hAnsi="Times New Roman" w:cs="Times New Roman"/>
                <w:b/>
                <w:bCs/>
                <w:sz w:val="24"/>
                <w:szCs w:val="24"/>
              </w:rPr>
            </w:pPr>
            <w:r w:rsidRPr="009B2AF5">
              <w:rPr>
                <w:rFonts w:ascii="Times New Roman" w:eastAsia="Times New Roman" w:hAnsi="Times New Roman" w:cs="Times New Roman"/>
                <w:sz w:val="24"/>
                <w:szCs w:val="24"/>
              </w:rPr>
              <w:t>What is the advantage of a positive attitude in the workplace?</w:t>
            </w:r>
          </w:p>
          <w:p w14:paraId="031AB7AD" w14:textId="64C1C265" w:rsidR="00066661" w:rsidRPr="0084059C" w:rsidRDefault="00066661" w:rsidP="00066661">
            <w:pPr>
              <w:numPr>
                <w:ilvl w:val="0"/>
                <w:numId w:val="132"/>
              </w:numPr>
              <w:spacing w:before="100" w:beforeAutospacing="1" w:after="100" w:afterAutospacing="1"/>
              <w:rPr>
                <w:rFonts w:ascii="Times New Roman" w:eastAsia="Times New Roman" w:hAnsi="Times New Roman" w:cs="Times New Roman"/>
                <w:b/>
                <w:bCs/>
                <w:sz w:val="24"/>
                <w:szCs w:val="24"/>
              </w:rPr>
            </w:pPr>
            <w:r w:rsidRPr="009B2AF5">
              <w:rPr>
                <w:rFonts w:ascii="Times New Roman" w:eastAsia="Times New Roman" w:hAnsi="Times New Roman" w:cs="Times New Roman"/>
                <w:sz w:val="24"/>
                <w:szCs w:val="24"/>
              </w:rPr>
              <w:t>What are the attributes of a good employee?</w:t>
            </w:r>
          </w:p>
        </w:tc>
        <w:tc>
          <w:tcPr>
            <w:tcW w:w="626" w:type="pct"/>
          </w:tcPr>
          <w:p w14:paraId="3305122F" w14:textId="3B57950F" w:rsidR="00066661" w:rsidRPr="00450079" w:rsidRDefault="00066661" w:rsidP="00066661">
            <w:pPr>
              <w:rPr>
                <w:rFonts w:ascii="Times New Roman" w:eastAsia="Times New Roman" w:hAnsi="Times New Roman" w:cs="Times New Roman"/>
                <w:sz w:val="24"/>
                <w:szCs w:val="24"/>
              </w:rPr>
            </w:pPr>
            <w:r w:rsidRPr="00760B81">
              <w:rPr>
                <w:rFonts w:ascii="Times New Roman" w:eastAsia="Times New Roman" w:hAnsi="Times New Roman" w:cs="Times New Roman"/>
                <w:sz w:val="24"/>
                <w:szCs w:val="24"/>
              </w:rPr>
              <w:t>English: 11.C,</w:t>
            </w:r>
            <w:r>
              <w:rPr>
                <w:rFonts w:ascii="Times New Roman" w:eastAsia="Times New Roman" w:hAnsi="Times New Roman" w:cs="Times New Roman"/>
                <w:sz w:val="24"/>
                <w:szCs w:val="24"/>
              </w:rPr>
              <w:t xml:space="preserve"> </w:t>
            </w:r>
            <w:r w:rsidRPr="00760B81">
              <w:rPr>
                <w:rFonts w:ascii="Times New Roman" w:eastAsia="Times New Roman" w:hAnsi="Times New Roman" w:cs="Times New Roman"/>
                <w:sz w:val="24"/>
                <w:szCs w:val="24"/>
              </w:rPr>
              <w:t>11.LU, 12.C,</w:t>
            </w:r>
            <w:r>
              <w:rPr>
                <w:rFonts w:ascii="Times New Roman" w:eastAsia="Times New Roman" w:hAnsi="Times New Roman" w:cs="Times New Roman"/>
                <w:sz w:val="24"/>
                <w:szCs w:val="24"/>
              </w:rPr>
              <w:t xml:space="preserve"> </w:t>
            </w:r>
            <w:r w:rsidRPr="00760B81">
              <w:rPr>
                <w:rFonts w:ascii="Times New Roman" w:eastAsia="Times New Roman" w:hAnsi="Times New Roman" w:cs="Times New Roman"/>
                <w:sz w:val="24"/>
                <w:szCs w:val="24"/>
              </w:rPr>
              <w:t>12.LU</w:t>
            </w:r>
          </w:p>
        </w:tc>
        <w:tc>
          <w:tcPr>
            <w:tcW w:w="697" w:type="pct"/>
            <w:gridSpan w:val="3"/>
          </w:tcPr>
          <w:p w14:paraId="29FE23D0" w14:textId="77777777" w:rsidR="00066661" w:rsidRPr="009D6373" w:rsidRDefault="00066661" w:rsidP="00066661">
            <w:pPr>
              <w:pStyle w:val="sectbi"/>
              <w:spacing w:before="0" w:beforeAutospacing="0" w:after="0" w:afterAutospacing="0"/>
              <w:ind w:left="470" w:hanging="270"/>
              <w:textAlignment w:val="baseline"/>
              <w:rPr>
                <w:color w:val="444444"/>
              </w:rPr>
            </w:pPr>
            <w:r w:rsidRPr="009D6373">
              <w:rPr>
                <w:color w:val="444444"/>
              </w:rPr>
              <w:t>1. Orientation and business topics</w:t>
            </w:r>
          </w:p>
          <w:p w14:paraId="15B0A15B" w14:textId="77777777" w:rsidR="00066661" w:rsidRPr="009D6373" w:rsidRDefault="00066661" w:rsidP="00066661">
            <w:pPr>
              <w:pStyle w:val="sectbi2"/>
              <w:spacing w:before="0" w:beforeAutospacing="0" w:after="0" w:afterAutospacing="0"/>
              <w:ind w:left="830" w:hanging="360"/>
              <w:textAlignment w:val="baseline"/>
              <w:rPr>
                <w:color w:val="444444"/>
              </w:rPr>
            </w:pPr>
            <w:r w:rsidRPr="009D6373">
              <w:rPr>
                <w:color w:val="444444"/>
              </w:rPr>
              <w:t>a. School policies</w:t>
            </w:r>
          </w:p>
          <w:p w14:paraId="342ADBC7" w14:textId="77777777" w:rsidR="00066661" w:rsidRPr="009D6373" w:rsidRDefault="00066661" w:rsidP="00066661">
            <w:pPr>
              <w:pStyle w:val="sectbi2"/>
              <w:spacing w:before="0" w:beforeAutospacing="0" w:after="0" w:afterAutospacing="0"/>
              <w:ind w:left="830" w:hanging="360"/>
              <w:textAlignment w:val="baseline"/>
              <w:rPr>
                <w:color w:val="444444"/>
              </w:rPr>
            </w:pPr>
            <w:r w:rsidRPr="009D6373">
              <w:rPr>
                <w:color w:val="444444"/>
              </w:rPr>
              <w:t>b. Management</w:t>
            </w:r>
          </w:p>
          <w:p w14:paraId="6B3E3237" w14:textId="77777777" w:rsidR="00066661" w:rsidRPr="009D6373" w:rsidRDefault="00066661" w:rsidP="00066661">
            <w:pPr>
              <w:pStyle w:val="sectbi2"/>
              <w:spacing w:before="0" w:beforeAutospacing="0" w:after="0" w:afterAutospacing="0"/>
              <w:ind w:left="830" w:hanging="360"/>
              <w:textAlignment w:val="baseline"/>
              <w:rPr>
                <w:color w:val="444444"/>
              </w:rPr>
            </w:pPr>
            <w:r w:rsidRPr="009D6373">
              <w:rPr>
                <w:color w:val="444444"/>
              </w:rPr>
              <w:t>c. Sales, inventory, and retailing</w:t>
            </w:r>
          </w:p>
          <w:p w14:paraId="4C19486A" w14:textId="77777777" w:rsidR="00066661" w:rsidRPr="009D6373" w:rsidRDefault="00066661" w:rsidP="00066661">
            <w:pPr>
              <w:pStyle w:val="sectbi2"/>
              <w:spacing w:before="0" w:beforeAutospacing="0" w:after="0" w:afterAutospacing="0"/>
              <w:ind w:left="830" w:hanging="360"/>
              <w:textAlignment w:val="baseline"/>
              <w:rPr>
                <w:color w:val="444444"/>
              </w:rPr>
            </w:pPr>
            <w:r w:rsidRPr="009D6373">
              <w:rPr>
                <w:color w:val="444444"/>
              </w:rPr>
              <w:t>d. Taxes and payroll</w:t>
            </w:r>
          </w:p>
          <w:p w14:paraId="00FBDBA9" w14:textId="77777777" w:rsidR="00066661" w:rsidRPr="009D6373" w:rsidRDefault="00066661" w:rsidP="00066661">
            <w:pPr>
              <w:pStyle w:val="sectbi2"/>
              <w:spacing w:before="0" w:beforeAutospacing="0" w:after="0" w:afterAutospacing="0"/>
              <w:ind w:left="830" w:hanging="360"/>
              <w:textAlignment w:val="baseline"/>
              <w:rPr>
                <w:color w:val="444444"/>
              </w:rPr>
            </w:pPr>
            <w:r w:rsidRPr="009D6373">
              <w:rPr>
                <w:color w:val="444444"/>
              </w:rPr>
              <w:t>e. Insurance</w:t>
            </w:r>
          </w:p>
          <w:p w14:paraId="59268B01" w14:textId="77777777" w:rsidR="00066661" w:rsidRPr="009D6373" w:rsidRDefault="00066661" w:rsidP="00066661">
            <w:pPr>
              <w:pStyle w:val="sectbi2"/>
              <w:spacing w:before="0" w:beforeAutospacing="0" w:after="0" w:afterAutospacing="0"/>
              <w:ind w:left="830" w:hanging="360"/>
              <w:textAlignment w:val="baseline"/>
              <w:rPr>
                <w:color w:val="444444"/>
              </w:rPr>
            </w:pPr>
            <w:r w:rsidRPr="009D6373">
              <w:rPr>
                <w:color w:val="444444"/>
              </w:rPr>
              <w:t>f. Client records and confidentiality</w:t>
            </w:r>
          </w:p>
          <w:p w14:paraId="36AF9070" w14:textId="77777777" w:rsidR="00066661" w:rsidRPr="009D6373" w:rsidRDefault="00066661" w:rsidP="00066661">
            <w:pPr>
              <w:pStyle w:val="sectbi2"/>
              <w:spacing w:before="0" w:beforeAutospacing="0" w:after="0" w:afterAutospacing="0"/>
              <w:ind w:left="830" w:hanging="360"/>
              <w:textAlignment w:val="baseline"/>
              <w:rPr>
                <w:color w:val="444444"/>
              </w:rPr>
            </w:pPr>
            <w:r w:rsidRPr="009D6373">
              <w:rPr>
                <w:color w:val="444444"/>
              </w:rPr>
              <w:t>g. Professional ethics and practices.</w:t>
            </w:r>
          </w:p>
          <w:p w14:paraId="0844ED49" w14:textId="77777777" w:rsidR="00066661" w:rsidRPr="009D6373" w:rsidRDefault="00066661" w:rsidP="00066661">
            <w:pPr>
              <w:pStyle w:val="sectbi"/>
              <w:spacing w:before="0" w:beforeAutospacing="0" w:after="0" w:afterAutospacing="0"/>
              <w:ind w:left="380" w:hanging="270"/>
              <w:textAlignment w:val="baseline"/>
              <w:rPr>
                <w:color w:val="444444"/>
              </w:rPr>
            </w:pPr>
            <w:r w:rsidRPr="009D6373">
              <w:rPr>
                <w:color w:val="444444"/>
              </w:rPr>
              <w:t>2. Laws and regulations</w:t>
            </w:r>
          </w:p>
          <w:p w14:paraId="6497609A" w14:textId="77777777" w:rsidR="00066661" w:rsidRPr="000D6BD5" w:rsidRDefault="00066661" w:rsidP="00066661">
            <w:pPr>
              <w:rPr>
                <w:rFonts w:ascii="Times New Roman" w:eastAsia="Times New Roman" w:hAnsi="Times New Roman" w:cs="Times New Roman"/>
                <w:sz w:val="24"/>
                <w:szCs w:val="24"/>
              </w:rPr>
            </w:pPr>
          </w:p>
        </w:tc>
        <w:tc>
          <w:tcPr>
            <w:tcW w:w="575" w:type="pct"/>
          </w:tcPr>
          <w:p w14:paraId="754CBF49" w14:textId="77777777" w:rsidR="00066661" w:rsidRPr="00066661" w:rsidRDefault="00066661" w:rsidP="00066661">
            <w:pPr>
              <w:pStyle w:val="sectbi"/>
              <w:spacing w:before="0" w:beforeAutospacing="0" w:afterAutospacing="0"/>
              <w:rPr>
                <w:color w:val="444444"/>
              </w:rPr>
            </w:pPr>
            <w:r w:rsidRPr="00066661">
              <w:rPr>
                <w:color w:val="444444"/>
              </w:rPr>
              <w:t>Job Demo A</w:t>
            </w:r>
          </w:p>
          <w:p w14:paraId="1C53579F" w14:textId="77777777" w:rsidR="00066661" w:rsidRPr="00066661" w:rsidRDefault="00066661" w:rsidP="00066661">
            <w:pPr>
              <w:pStyle w:val="sectbi"/>
              <w:spacing w:before="0" w:beforeAutospacing="0" w:afterAutospacing="0"/>
              <w:rPr>
                <w:color w:val="444444"/>
              </w:rPr>
            </w:pPr>
            <w:r w:rsidRPr="00066661">
              <w:rPr>
                <w:color w:val="444444"/>
              </w:rPr>
              <w:t>Entrepreneurship</w:t>
            </w:r>
          </w:p>
          <w:p w14:paraId="44552B3B" w14:textId="516D38D0" w:rsidR="00066661" w:rsidRPr="00066661" w:rsidRDefault="00066661" w:rsidP="00066661">
            <w:pPr>
              <w:pStyle w:val="sectbi"/>
              <w:rPr>
                <w:color w:val="444444"/>
              </w:rPr>
            </w:pPr>
            <w:r w:rsidRPr="00066661">
              <w:rPr>
                <w:color w:val="444444"/>
              </w:rPr>
              <w:t>Job Interview</w:t>
            </w:r>
            <w:r>
              <w:rPr>
                <w:color w:val="444444"/>
              </w:rPr>
              <w:t xml:space="preserve"> </w:t>
            </w:r>
          </w:p>
          <w:p w14:paraId="5BF2F715" w14:textId="44781AA6" w:rsidR="00066661" w:rsidRPr="009D6373" w:rsidRDefault="00066661" w:rsidP="00066661">
            <w:pPr>
              <w:pStyle w:val="sectbi"/>
              <w:spacing w:before="0" w:beforeAutospacing="0" w:after="0" w:afterAutospacing="0"/>
              <w:textAlignment w:val="baseline"/>
              <w:rPr>
                <w:color w:val="444444"/>
              </w:rPr>
            </w:pPr>
            <w:r w:rsidRPr="00066661">
              <w:rPr>
                <w:color w:val="444444"/>
              </w:rPr>
              <w:t>Customer Service</w:t>
            </w:r>
          </w:p>
        </w:tc>
      </w:tr>
      <w:tr w:rsidR="00066661" w:rsidRPr="009C4A1C" w14:paraId="45097D88" w14:textId="12FDB800" w:rsidTr="005C53DD">
        <w:trPr>
          <w:gridAfter w:val="1"/>
          <w:wAfter w:w="49" w:type="pct"/>
        </w:trPr>
        <w:tc>
          <w:tcPr>
            <w:tcW w:w="168" w:type="pct"/>
            <w:shd w:val="clear" w:color="auto" w:fill="FFFFFF" w:themeFill="background1"/>
          </w:tcPr>
          <w:p w14:paraId="0DCAAEED" w14:textId="73723B2E"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116</w:t>
            </w:r>
          </w:p>
        </w:tc>
        <w:tc>
          <w:tcPr>
            <w:tcW w:w="620" w:type="pct"/>
            <w:shd w:val="clear" w:color="auto" w:fill="FFFFFF" w:themeFill="background1"/>
            <w:tcMar>
              <w:top w:w="43" w:type="dxa"/>
              <w:left w:w="115" w:type="dxa"/>
              <w:bottom w:w="43" w:type="dxa"/>
              <w:right w:w="115" w:type="dxa"/>
            </w:tcMar>
          </w:tcPr>
          <w:p w14:paraId="33A57F8F" w14:textId="00553BF1" w:rsidR="00066661" w:rsidRPr="001304BB" w:rsidRDefault="00066661" w:rsidP="00066661">
            <w:pPr>
              <w:rPr>
                <w:rFonts w:ascii="Times New Roman" w:eastAsia="Times New Roman" w:hAnsi="Times New Roman" w:cs="Times New Roman"/>
                <w:b/>
                <w:bCs/>
                <w:sz w:val="24"/>
                <w:szCs w:val="24"/>
              </w:rPr>
            </w:pPr>
            <w:r w:rsidRPr="00585017">
              <w:rPr>
                <w:rFonts w:ascii="Times New Roman" w:eastAsia="Times New Roman" w:hAnsi="Times New Roman" w:cs="Times New Roman"/>
                <w:sz w:val="24"/>
                <w:szCs w:val="24"/>
              </w:rPr>
              <w:t xml:space="preserve">Keep daily salon records. </w:t>
            </w:r>
          </w:p>
        </w:tc>
        <w:tc>
          <w:tcPr>
            <w:tcW w:w="1115" w:type="pct"/>
            <w:gridSpan w:val="2"/>
          </w:tcPr>
          <w:p w14:paraId="6F1B5309" w14:textId="60E93323" w:rsidR="00066661" w:rsidRPr="006F2764" w:rsidRDefault="00066661" w:rsidP="00066661">
            <w:p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 xml:space="preserve">Keeping daily salon records should include </w:t>
            </w:r>
            <w:r>
              <w:rPr>
                <w:rFonts w:ascii="Times New Roman" w:eastAsia="Times New Roman" w:hAnsi="Times New Roman" w:cs="Times New Roman"/>
                <w:sz w:val="24"/>
                <w:szCs w:val="24"/>
              </w:rPr>
              <w:t>accuracy</w:t>
            </w:r>
            <w:r w:rsidRPr="009B2AF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and compliance with</w:t>
            </w:r>
            <w:r w:rsidRPr="009B2AF5">
              <w:rPr>
                <w:rFonts w:ascii="Times New Roman" w:eastAsia="Times New Roman" w:hAnsi="Times New Roman" w:cs="Times New Roman"/>
                <w:sz w:val="24"/>
                <w:szCs w:val="24"/>
              </w:rPr>
              <w:t xml:space="preserve"> local, state, and federal regulations.</w:t>
            </w:r>
          </w:p>
        </w:tc>
        <w:tc>
          <w:tcPr>
            <w:tcW w:w="1150" w:type="pct"/>
            <w:gridSpan w:val="3"/>
          </w:tcPr>
          <w:p w14:paraId="6D5BB475"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7226E68F" w14:textId="77777777" w:rsidR="00066661" w:rsidRPr="009B2AF5" w:rsidRDefault="00066661" w:rsidP="00066661">
            <w:pPr>
              <w:numPr>
                <w:ilvl w:val="0"/>
                <w:numId w:val="133"/>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is the importance of keeping accurate records?</w:t>
            </w:r>
          </w:p>
          <w:p w14:paraId="5967F81B" w14:textId="77777777" w:rsidR="00066661" w:rsidRPr="009B2AF5" w:rsidRDefault="00066661" w:rsidP="00066661">
            <w:pPr>
              <w:numPr>
                <w:ilvl w:val="0"/>
                <w:numId w:val="133"/>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Where should records be kept?</w:t>
            </w:r>
          </w:p>
          <w:p w14:paraId="04A5FCE7" w14:textId="77777777" w:rsidR="00066661" w:rsidRPr="009B2AF5" w:rsidRDefault="00066661" w:rsidP="00066661">
            <w:pPr>
              <w:numPr>
                <w:ilvl w:val="0"/>
                <w:numId w:val="133"/>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How long should an appointment book be kept?</w:t>
            </w:r>
          </w:p>
          <w:p w14:paraId="6EE3DC44" w14:textId="77777777" w:rsidR="00066661" w:rsidRPr="009B2AF5" w:rsidRDefault="00066661" w:rsidP="00066661">
            <w:pPr>
              <w:numPr>
                <w:ilvl w:val="0"/>
                <w:numId w:val="133"/>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How long should daily sales slips be kept?</w:t>
            </w:r>
          </w:p>
          <w:p w14:paraId="551FB51A" w14:textId="77777777" w:rsidR="00066661" w:rsidRPr="0000527A" w:rsidRDefault="00066661" w:rsidP="00066661">
            <w:pPr>
              <w:numPr>
                <w:ilvl w:val="0"/>
                <w:numId w:val="133"/>
              </w:numPr>
              <w:spacing w:before="100" w:beforeAutospacing="1" w:after="100" w:afterAutospacing="1"/>
              <w:rPr>
                <w:rFonts w:ascii="Times New Roman" w:eastAsia="Times New Roman" w:hAnsi="Times New Roman" w:cs="Times New Roman"/>
                <w:b/>
                <w:bCs/>
                <w:sz w:val="24"/>
                <w:szCs w:val="24"/>
              </w:rPr>
            </w:pPr>
            <w:r w:rsidRPr="009B2AF5">
              <w:rPr>
                <w:rFonts w:ascii="Times New Roman" w:eastAsia="Times New Roman" w:hAnsi="Times New Roman" w:cs="Times New Roman"/>
                <w:sz w:val="24"/>
                <w:szCs w:val="24"/>
              </w:rPr>
              <w:t>How long should deposit slips be kept?</w:t>
            </w:r>
          </w:p>
          <w:p w14:paraId="064D620E" w14:textId="22594102" w:rsidR="00066661" w:rsidRPr="0084059C" w:rsidRDefault="00066661" w:rsidP="00066661">
            <w:pPr>
              <w:numPr>
                <w:ilvl w:val="0"/>
                <w:numId w:val="133"/>
              </w:numPr>
              <w:spacing w:before="100" w:beforeAutospacing="1" w:after="100" w:afterAutospacing="1"/>
              <w:rPr>
                <w:rFonts w:ascii="Times New Roman" w:eastAsia="Times New Roman" w:hAnsi="Times New Roman" w:cs="Times New Roman"/>
                <w:b/>
                <w:bCs/>
                <w:sz w:val="24"/>
                <w:szCs w:val="24"/>
              </w:rPr>
            </w:pPr>
            <w:r w:rsidRPr="009B2AF5">
              <w:rPr>
                <w:rFonts w:ascii="Times New Roman" w:eastAsia="Times New Roman" w:hAnsi="Times New Roman" w:cs="Times New Roman"/>
                <w:sz w:val="24"/>
                <w:szCs w:val="24"/>
              </w:rPr>
              <w:t>How long should bank records be kept?</w:t>
            </w:r>
          </w:p>
        </w:tc>
        <w:tc>
          <w:tcPr>
            <w:tcW w:w="626" w:type="pct"/>
          </w:tcPr>
          <w:p w14:paraId="61B76835" w14:textId="0A60A368" w:rsidR="00066661" w:rsidRPr="00450079" w:rsidRDefault="00066661" w:rsidP="00066661">
            <w:pPr>
              <w:rPr>
                <w:rFonts w:ascii="Times New Roman" w:eastAsia="Times New Roman" w:hAnsi="Times New Roman" w:cs="Times New Roman"/>
                <w:sz w:val="24"/>
                <w:szCs w:val="24"/>
              </w:rPr>
            </w:pPr>
            <w:r w:rsidRPr="00760B81">
              <w:rPr>
                <w:rFonts w:ascii="Times New Roman" w:eastAsia="Times New Roman" w:hAnsi="Times New Roman" w:cs="Times New Roman"/>
                <w:sz w:val="24"/>
                <w:szCs w:val="24"/>
              </w:rPr>
              <w:t>English: 11.C,</w:t>
            </w:r>
            <w:r>
              <w:rPr>
                <w:rFonts w:ascii="Times New Roman" w:eastAsia="Times New Roman" w:hAnsi="Times New Roman" w:cs="Times New Roman"/>
                <w:sz w:val="24"/>
                <w:szCs w:val="24"/>
              </w:rPr>
              <w:t xml:space="preserve"> </w:t>
            </w:r>
            <w:r w:rsidRPr="00760B81">
              <w:rPr>
                <w:rFonts w:ascii="Times New Roman" w:eastAsia="Times New Roman" w:hAnsi="Times New Roman" w:cs="Times New Roman"/>
                <w:sz w:val="24"/>
                <w:szCs w:val="24"/>
              </w:rPr>
              <w:t>11.LU, 11.W,</w:t>
            </w:r>
            <w:r>
              <w:rPr>
                <w:rFonts w:ascii="Times New Roman" w:eastAsia="Times New Roman" w:hAnsi="Times New Roman" w:cs="Times New Roman"/>
                <w:sz w:val="24"/>
                <w:szCs w:val="24"/>
              </w:rPr>
              <w:t xml:space="preserve"> </w:t>
            </w:r>
            <w:r w:rsidRPr="00760B81">
              <w:rPr>
                <w:rFonts w:ascii="Times New Roman" w:eastAsia="Times New Roman" w:hAnsi="Times New Roman" w:cs="Times New Roman"/>
                <w:sz w:val="24"/>
                <w:szCs w:val="24"/>
              </w:rPr>
              <w:t>12.C, 12.LU,</w:t>
            </w:r>
            <w:r>
              <w:rPr>
                <w:rFonts w:ascii="Times New Roman" w:eastAsia="Times New Roman" w:hAnsi="Times New Roman" w:cs="Times New Roman"/>
                <w:sz w:val="24"/>
                <w:szCs w:val="24"/>
              </w:rPr>
              <w:t xml:space="preserve"> </w:t>
            </w:r>
            <w:r w:rsidRPr="00760B81">
              <w:rPr>
                <w:rFonts w:ascii="Times New Roman" w:eastAsia="Times New Roman" w:hAnsi="Times New Roman" w:cs="Times New Roman"/>
                <w:sz w:val="24"/>
                <w:szCs w:val="24"/>
              </w:rPr>
              <w:t>12.W</w:t>
            </w:r>
          </w:p>
        </w:tc>
        <w:tc>
          <w:tcPr>
            <w:tcW w:w="697" w:type="pct"/>
            <w:gridSpan w:val="3"/>
          </w:tcPr>
          <w:p w14:paraId="38697C83" w14:textId="77777777" w:rsidR="00066661" w:rsidRPr="009D6373" w:rsidRDefault="00066661" w:rsidP="00066661">
            <w:pPr>
              <w:pStyle w:val="sectbi"/>
              <w:spacing w:before="0" w:beforeAutospacing="0" w:after="0" w:afterAutospacing="0"/>
              <w:ind w:left="470" w:hanging="360"/>
              <w:textAlignment w:val="baseline"/>
              <w:rPr>
                <w:color w:val="444444"/>
              </w:rPr>
            </w:pPr>
            <w:r w:rsidRPr="009D6373">
              <w:rPr>
                <w:color w:val="444444"/>
              </w:rPr>
              <w:t>1. Orientation and business topics</w:t>
            </w:r>
          </w:p>
          <w:p w14:paraId="41DA7C1D" w14:textId="77777777" w:rsidR="00066661" w:rsidRPr="009D6373" w:rsidRDefault="00066661" w:rsidP="00066661">
            <w:pPr>
              <w:pStyle w:val="sectbi2"/>
              <w:spacing w:before="0" w:beforeAutospacing="0" w:after="0" w:afterAutospacing="0"/>
              <w:ind w:left="740" w:hanging="270"/>
              <w:textAlignment w:val="baseline"/>
              <w:rPr>
                <w:color w:val="444444"/>
              </w:rPr>
            </w:pPr>
            <w:r w:rsidRPr="009D6373">
              <w:rPr>
                <w:color w:val="444444"/>
              </w:rPr>
              <w:t>a. School policies</w:t>
            </w:r>
          </w:p>
          <w:p w14:paraId="75D84C28" w14:textId="77777777" w:rsidR="00066661" w:rsidRPr="009D6373" w:rsidRDefault="00066661" w:rsidP="00066661">
            <w:pPr>
              <w:pStyle w:val="sectbi2"/>
              <w:spacing w:before="0" w:beforeAutospacing="0" w:after="0" w:afterAutospacing="0"/>
              <w:ind w:left="740" w:hanging="270"/>
              <w:textAlignment w:val="baseline"/>
              <w:rPr>
                <w:color w:val="444444"/>
              </w:rPr>
            </w:pPr>
            <w:r w:rsidRPr="009D6373">
              <w:rPr>
                <w:color w:val="444444"/>
              </w:rPr>
              <w:t>b. Management</w:t>
            </w:r>
          </w:p>
          <w:p w14:paraId="05EEA2C1" w14:textId="77777777" w:rsidR="00066661" w:rsidRPr="009D6373" w:rsidRDefault="00066661" w:rsidP="00066661">
            <w:pPr>
              <w:pStyle w:val="sectbi2"/>
              <w:spacing w:before="0" w:beforeAutospacing="0" w:after="0" w:afterAutospacing="0"/>
              <w:ind w:left="740" w:hanging="270"/>
              <w:textAlignment w:val="baseline"/>
              <w:rPr>
                <w:color w:val="444444"/>
              </w:rPr>
            </w:pPr>
            <w:r w:rsidRPr="009D6373">
              <w:rPr>
                <w:color w:val="444444"/>
              </w:rPr>
              <w:t>c. Sales, inventory, and retailing</w:t>
            </w:r>
          </w:p>
          <w:p w14:paraId="2EE68248" w14:textId="77777777" w:rsidR="00066661" w:rsidRPr="009D6373" w:rsidRDefault="00066661" w:rsidP="00066661">
            <w:pPr>
              <w:pStyle w:val="sectbi2"/>
              <w:spacing w:before="0" w:beforeAutospacing="0" w:after="0" w:afterAutospacing="0"/>
              <w:ind w:left="740" w:hanging="270"/>
              <w:textAlignment w:val="baseline"/>
              <w:rPr>
                <w:color w:val="444444"/>
              </w:rPr>
            </w:pPr>
            <w:r w:rsidRPr="009D6373">
              <w:rPr>
                <w:color w:val="444444"/>
              </w:rPr>
              <w:t>d. Taxes and payroll</w:t>
            </w:r>
          </w:p>
          <w:p w14:paraId="5C20D886" w14:textId="77777777" w:rsidR="00066661" w:rsidRPr="009D6373" w:rsidRDefault="00066661" w:rsidP="00066661">
            <w:pPr>
              <w:pStyle w:val="sectbi2"/>
              <w:spacing w:before="0" w:beforeAutospacing="0" w:after="0" w:afterAutospacing="0"/>
              <w:ind w:left="740" w:hanging="270"/>
              <w:textAlignment w:val="baseline"/>
              <w:rPr>
                <w:color w:val="444444"/>
              </w:rPr>
            </w:pPr>
            <w:r w:rsidRPr="009D6373">
              <w:rPr>
                <w:color w:val="444444"/>
              </w:rPr>
              <w:t>e. Insurance</w:t>
            </w:r>
          </w:p>
          <w:p w14:paraId="731F7ABF" w14:textId="77777777" w:rsidR="00066661" w:rsidRPr="009D6373" w:rsidRDefault="00066661" w:rsidP="00066661">
            <w:pPr>
              <w:pStyle w:val="sectbi2"/>
              <w:spacing w:before="0" w:beforeAutospacing="0" w:after="0" w:afterAutospacing="0"/>
              <w:ind w:left="740" w:hanging="270"/>
              <w:textAlignment w:val="baseline"/>
              <w:rPr>
                <w:color w:val="444444"/>
              </w:rPr>
            </w:pPr>
            <w:r w:rsidRPr="009D6373">
              <w:rPr>
                <w:color w:val="444444"/>
              </w:rPr>
              <w:t>f. Client records and confidentiality</w:t>
            </w:r>
          </w:p>
          <w:p w14:paraId="19B4EB13" w14:textId="77777777" w:rsidR="00066661" w:rsidRPr="009D6373" w:rsidRDefault="00066661" w:rsidP="00066661">
            <w:pPr>
              <w:pStyle w:val="sectbi2"/>
              <w:spacing w:before="0" w:beforeAutospacing="0" w:after="0" w:afterAutospacing="0"/>
              <w:ind w:left="740" w:hanging="270"/>
              <w:textAlignment w:val="baseline"/>
              <w:rPr>
                <w:color w:val="444444"/>
              </w:rPr>
            </w:pPr>
            <w:r w:rsidRPr="009D6373">
              <w:rPr>
                <w:color w:val="444444"/>
              </w:rPr>
              <w:t>g. Professional ethics and practices.</w:t>
            </w:r>
          </w:p>
          <w:p w14:paraId="4CAAEAC7" w14:textId="77777777" w:rsidR="00066661" w:rsidRPr="009D6373" w:rsidRDefault="00066661" w:rsidP="00066661">
            <w:pPr>
              <w:pStyle w:val="sectbi"/>
              <w:spacing w:before="0" w:beforeAutospacing="0" w:after="0" w:afterAutospacing="0"/>
              <w:ind w:left="470" w:hanging="360"/>
              <w:textAlignment w:val="baseline"/>
              <w:rPr>
                <w:color w:val="444444"/>
              </w:rPr>
            </w:pPr>
            <w:r w:rsidRPr="009D6373">
              <w:rPr>
                <w:color w:val="444444"/>
              </w:rPr>
              <w:t>2. Laws and regulations</w:t>
            </w:r>
          </w:p>
          <w:p w14:paraId="5425B123" w14:textId="77777777" w:rsidR="00066661" w:rsidRPr="000D6BD5" w:rsidRDefault="00066661" w:rsidP="00066661">
            <w:pPr>
              <w:rPr>
                <w:rFonts w:ascii="Times New Roman" w:eastAsia="Times New Roman" w:hAnsi="Times New Roman" w:cs="Times New Roman"/>
                <w:sz w:val="24"/>
                <w:szCs w:val="24"/>
              </w:rPr>
            </w:pPr>
          </w:p>
        </w:tc>
        <w:tc>
          <w:tcPr>
            <w:tcW w:w="575" w:type="pct"/>
          </w:tcPr>
          <w:p w14:paraId="6629603F" w14:textId="77777777" w:rsidR="00066661" w:rsidRPr="00066661" w:rsidRDefault="00066661" w:rsidP="00066661">
            <w:pPr>
              <w:pStyle w:val="sectbi"/>
              <w:spacing w:before="0" w:beforeAutospacing="0" w:afterAutospacing="0"/>
              <w:rPr>
                <w:color w:val="444444"/>
              </w:rPr>
            </w:pPr>
            <w:r w:rsidRPr="00066661">
              <w:rPr>
                <w:color w:val="444444"/>
              </w:rPr>
              <w:t>Job Demo A</w:t>
            </w:r>
          </w:p>
          <w:p w14:paraId="5C5E452D" w14:textId="77777777" w:rsidR="00066661" w:rsidRPr="00066661" w:rsidRDefault="00066661" w:rsidP="00066661">
            <w:pPr>
              <w:pStyle w:val="sectbi"/>
              <w:spacing w:before="0" w:beforeAutospacing="0" w:afterAutospacing="0"/>
              <w:rPr>
                <w:color w:val="444444"/>
              </w:rPr>
            </w:pPr>
            <w:r w:rsidRPr="00066661">
              <w:rPr>
                <w:color w:val="444444"/>
              </w:rPr>
              <w:t>Entrepreneurship</w:t>
            </w:r>
          </w:p>
          <w:p w14:paraId="2790A598" w14:textId="77777777" w:rsidR="00066661" w:rsidRDefault="00066661" w:rsidP="00066661">
            <w:pPr>
              <w:pStyle w:val="sectbi"/>
              <w:rPr>
                <w:color w:val="444444"/>
              </w:rPr>
            </w:pPr>
            <w:r w:rsidRPr="00066661">
              <w:rPr>
                <w:color w:val="444444"/>
              </w:rPr>
              <w:t>Job Interview</w:t>
            </w:r>
          </w:p>
          <w:p w14:paraId="2A888F00" w14:textId="1C261847" w:rsidR="00066661" w:rsidRPr="009D6373" w:rsidRDefault="00066661" w:rsidP="00066661">
            <w:pPr>
              <w:pStyle w:val="sectbi"/>
              <w:spacing w:before="0" w:beforeAutospacing="0" w:after="0" w:afterAutospacing="0"/>
              <w:textAlignment w:val="baseline"/>
              <w:rPr>
                <w:color w:val="444444"/>
              </w:rPr>
            </w:pPr>
            <w:r w:rsidRPr="00066661">
              <w:rPr>
                <w:color w:val="444444"/>
              </w:rPr>
              <w:t>Career Pathways</w:t>
            </w:r>
          </w:p>
        </w:tc>
      </w:tr>
      <w:tr w:rsidR="00066661" w:rsidRPr="009C4A1C" w14:paraId="11A05F06" w14:textId="53E2B2EA" w:rsidTr="005C53DD">
        <w:trPr>
          <w:gridAfter w:val="1"/>
          <w:wAfter w:w="49" w:type="pct"/>
        </w:trPr>
        <w:tc>
          <w:tcPr>
            <w:tcW w:w="168" w:type="pct"/>
            <w:shd w:val="clear" w:color="auto" w:fill="FFFFFF" w:themeFill="background1"/>
          </w:tcPr>
          <w:p w14:paraId="0D939925" w14:textId="5CD4E59E"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117</w:t>
            </w:r>
          </w:p>
        </w:tc>
        <w:tc>
          <w:tcPr>
            <w:tcW w:w="620" w:type="pct"/>
            <w:shd w:val="clear" w:color="auto" w:fill="FFFFFF" w:themeFill="background1"/>
            <w:tcMar>
              <w:top w:w="43" w:type="dxa"/>
              <w:left w:w="115" w:type="dxa"/>
              <w:bottom w:w="43" w:type="dxa"/>
              <w:right w:w="115" w:type="dxa"/>
            </w:tcMar>
          </w:tcPr>
          <w:p w14:paraId="7266DBA2" w14:textId="6E79D77B" w:rsidR="00066661" w:rsidRPr="00585017" w:rsidRDefault="00066661" w:rsidP="00066661">
            <w:pPr>
              <w:rPr>
                <w:rFonts w:ascii="Times New Roman" w:eastAsia="Times New Roman" w:hAnsi="Times New Roman" w:cs="Times New Roman"/>
                <w:sz w:val="24"/>
                <w:szCs w:val="24"/>
              </w:rPr>
            </w:pPr>
            <w:r w:rsidRPr="00F42C37">
              <w:rPr>
                <w:rFonts w:ascii="Times New Roman" w:eastAsia="Times New Roman" w:hAnsi="Times New Roman" w:cs="Times New Roman"/>
                <w:sz w:val="24"/>
                <w:szCs w:val="24"/>
              </w:rPr>
              <w:t xml:space="preserve">Design the layout of a salon. </w:t>
            </w:r>
          </w:p>
        </w:tc>
        <w:tc>
          <w:tcPr>
            <w:tcW w:w="1115" w:type="pct"/>
            <w:gridSpan w:val="2"/>
          </w:tcPr>
          <w:p w14:paraId="534C77E7" w14:textId="77777777" w:rsidR="00066661" w:rsidRPr="0081046D" w:rsidRDefault="00066661" w:rsidP="00066661">
            <w:p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Design should include</w:t>
            </w:r>
          </w:p>
          <w:p w14:paraId="37A0BA40" w14:textId="77777777" w:rsidR="00066661" w:rsidRPr="0081046D" w:rsidRDefault="00066661" w:rsidP="00066661">
            <w:pPr>
              <w:numPr>
                <w:ilvl w:val="0"/>
                <w:numId w:val="64"/>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equipment</w:t>
            </w:r>
          </w:p>
          <w:p w14:paraId="2C160138" w14:textId="77777777" w:rsidR="00066661" w:rsidRPr="0081046D" w:rsidRDefault="00066661" w:rsidP="00066661">
            <w:pPr>
              <w:numPr>
                <w:ilvl w:val="0"/>
                <w:numId w:val="64"/>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dispensary</w:t>
            </w:r>
          </w:p>
          <w:p w14:paraId="63397E42" w14:textId="77777777" w:rsidR="00066661" w:rsidRPr="0081046D" w:rsidRDefault="00066661" w:rsidP="00066661">
            <w:pPr>
              <w:numPr>
                <w:ilvl w:val="0"/>
                <w:numId w:val="64"/>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restrooms</w:t>
            </w:r>
          </w:p>
          <w:p w14:paraId="2FAD9DAB" w14:textId="77777777" w:rsidR="00066661" w:rsidRPr="0081046D" w:rsidRDefault="00066661" w:rsidP="00066661">
            <w:pPr>
              <w:numPr>
                <w:ilvl w:val="0"/>
                <w:numId w:val="64"/>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reception/waiting area</w:t>
            </w:r>
          </w:p>
          <w:p w14:paraId="32866DFB" w14:textId="77777777" w:rsidR="00066661" w:rsidRDefault="00066661" w:rsidP="00066661">
            <w:pPr>
              <w:numPr>
                <w:ilvl w:val="0"/>
                <w:numId w:val="64"/>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retail area</w:t>
            </w:r>
          </w:p>
          <w:p w14:paraId="66D64515" w14:textId="77777777" w:rsidR="00066661" w:rsidRDefault="00066661" w:rsidP="00066661">
            <w:pPr>
              <w:numPr>
                <w:ilvl w:val="0"/>
                <w:numId w:val="64"/>
              </w:numPr>
              <w:spacing w:before="100" w:beforeAutospacing="1" w:after="100" w:afterAutospacing="1"/>
              <w:rPr>
                <w:rFonts w:ascii="Times New Roman" w:eastAsia="Times New Roman" w:hAnsi="Times New Roman" w:cs="Times New Roman"/>
                <w:sz w:val="24"/>
                <w:szCs w:val="24"/>
              </w:rPr>
            </w:pPr>
            <w:r w:rsidRPr="0000527A">
              <w:rPr>
                <w:rFonts w:ascii="Times New Roman" w:eastAsia="Times New Roman" w:hAnsi="Times New Roman" w:cs="Times New Roman"/>
                <w:sz w:val="24"/>
                <w:szCs w:val="24"/>
              </w:rPr>
              <w:t>storage space</w:t>
            </w:r>
          </w:p>
          <w:p w14:paraId="36A72CA3" w14:textId="527B7F7A" w:rsidR="00066661" w:rsidRPr="0000527A" w:rsidRDefault="00066661" w:rsidP="00066661">
            <w:pPr>
              <w:numPr>
                <w:ilvl w:val="0"/>
                <w:numId w:val="64"/>
              </w:numPr>
              <w:spacing w:before="100" w:beforeAutospacing="1" w:after="100" w:afterAutospacing="1"/>
              <w:rPr>
                <w:rFonts w:ascii="Times New Roman" w:eastAsia="Times New Roman" w:hAnsi="Times New Roman" w:cs="Times New Roman"/>
                <w:sz w:val="24"/>
                <w:szCs w:val="24"/>
              </w:rPr>
            </w:pPr>
            <w:r w:rsidRPr="0000527A">
              <w:rPr>
                <w:rFonts w:ascii="Times New Roman" w:eastAsia="Times New Roman" w:hAnsi="Times New Roman" w:cs="Times New Roman"/>
                <w:sz w:val="24"/>
                <w:szCs w:val="24"/>
              </w:rPr>
              <w:t>for an efficient and safe salon.</w:t>
            </w:r>
          </w:p>
          <w:p w14:paraId="6F04C2B8" w14:textId="77777777" w:rsidR="00066661" w:rsidRPr="009B2AF5" w:rsidRDefault="00066661" w:rsidP="00066661">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466841A1"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28AAA437" w14:textId="77777777" w:rsidR="00066661" w:rsidRPr="0081046D" w:rsidRDefault="00066661" w:rsidP="00066661">
            <w:pPr>
              <w:numPr>
                <w:ilvl w:val="0"/>
                <w:numId w:val="65"/>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 xml:space="preserve">What are the local, state, </w:t>
            </w:r>
            <w:r>
              <w:rPr>
                <w:rFonts w:ascii="Times New Roman" w:eastAsia="Times New Roman" w:hAnsi="Times New Roman" w:cs="Times New Roman"/>
                <w:sz w:val="24"/>
                <w:szCs w:val="24"/>
              </w:rPr>
              <w:t>and</w:t>
            </w:r>
            <w:r w:rsidRPr="0081046D">
              <w:rPr>
                <w:rFonts w:ascii="Times New Roman" w:eastAsia="Times New Roman" w:hAnsi="Times New Roman" w:cs="Times New Roman"/>
                <w:sz w:val="24"/>
                <w:szCs w:val="24"/>
              </w:rPr>
              <w:t xml:space="preserve"> federal regulations </w:t>
            </w:r>
            <w:r>
              <w:rPr>
                <w:rFonts w:ascii="Times New Roman" w:eastAsia="Times New Roman" w:hAnsi="Times New Roman" w:cs="Times New Roman"/>
                <w:sz w:val="24"/>
                <w:szCs w:val="24"/>
              </w:rPr>
              <w:t>regarding</w:t>
            </w:r>
            <w:r w:rsidRPr="0081046D">
              <w:rPr>
                <w:rFonts w:ascii="Times New Roman" w:eastAsia="Times New Roman" w:hAnsi="Times New Roman" w:cs="Times New Roman"/>
                <w:sz w:val="24"/>
                <w:szCs w:val="24"/>
              </w:rPr>
              <w:t xml:space="preserve"> salon equipment?</w:t>
            </w:r>
          </w:p>
          <w:p w14:paraId="356AACF2" w14:textId="77777777" w:rsidR="00066661" w:rsidRPr="0081046D" w:rsidRDefault="00066661" w:rsidP="00066661">
            <w:pPr>
              <w:numPr>
                <w:ilvl w:val="0"/>
                <w:numId w:val="65"/>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 xml:space="preserve">What are the local, state, </w:t>
            </w:r>
            <w:r>
              <w:rPr>
                <w:rFonts w:ascii="Times New Roman" w:eastAsia="Times New Roman" w:hAnsi="Times New Roman" w:cs="Times New Roman"/>
                <w:sz w:val="24"/>
                <w:szCs w:val="24"/>
              </w:rPr>
              <w:t>and</w:t>
            </w:r>
            <w:r w:rsidRPr="0081046D">
              <w:rPr>
                <w:rFonts w:ascii="Times New Roman" w:eastAsia="Times New Roman" w:hAnsi="Times New Roman" w:cs="Times New Roman"/>
                <w:sz w:val="24"/>
                <w:szCs w:val="24"/>
              </w:rPr>
              <w:t xml:space="preserve"> federal regulations </w:t>
            </w:r>
            <w:r>
              <w:rPr>
                <w:rFonts w:ascii="Times New Roman" w:eastAsia="Times New Roman" w:hAnsi="Times New Roman" w:cs="Times New Roman"/>
                <w:sz w:val="24"/>
                <w:szCs w:val="24"/>
              </w:rPr>
              <w:t>regarding</w:t>
            </w:r>
            <w:r w:rsidRPr="0081046D">
              <w:rPr>
                <w:rFonts w:ascii="Times New Roman" w:eastAsia="Times New Roman" w:hAnsi="Times New Roman" w:cs="Times New Roman"/>
                <w:sz w:val="24"/>
                <w:szCs w:val="24"/>
              </w:rPr>
              <w:t xml:space="preserve"> the layout of a salon?</w:t>
            </w:r>
          </w:p>
          <w:p w14:paraId="58798705" w14:textId="77777777" w:rsidR="00066661" w:rsidRPr="0081046D" w:rsidRDefault="00066661" w:rsidP="00066661">
            <w:pPr>
              <w:numPr>
                <w:ilvl w:val="0"/>
                <w:numId w:val="65"/>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 xml:space="preserve">How would one decide what furniture and equipment </w:t>
            </w:r>
            <w:r>
              <w:rPr>
                <w:rFonts w:ascii="Times New Roman" w:eastAsia="Times New Roman" w:hAnsi="Times New Roman" w:cs="Times New Roman"/>
                <w:sz w:val="24"/>
                <w:szCs w:val="24"/>
              </w:rPr>
              <w:t>are</w:t>
            </w:r>
            <w:r w:rsidRPr="0081046D">
              <w:rPr>
                <w:rFonts w:ascii="Times New Roman" w:eastAsia="Times New Roman" w:hAnsi="Times New Roman" w:cs="Times New Roman"/>
                <w:sz w:val="24"/>
                <w:szCs w:val="24"/>
              </w:rPr>
              <w:t xml:space="preserve"> necessary to operate a salon?</w:t>
            </w:r>
          </w:p>
          <w:p w14:paraId="493DB31E" w14:textId="77777777" w:rsidR="00066661" w:rsidRPr="0081046D" w:rsidRDefault="00066661" w:rsidP="00066661">
            <w:pPr>
              <w:numPr>
                <w:ilvl w:val="0"/>
                <w:numId w:val="65"/>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What cost factors should one consider when selecting furniture, equipment, and design?</w:t>
            </w:r>
          </w:p>
          <w:p w14:paraId="5F0D59BE" w14:textId="77777777" w:rsidR="00066661" w:rsidRPr="0081046D" w:rsidRDefault="00066661" w:rsidP="00066661">
            <w:pPr>
              <w:numPr>
                <w:ilvl w:val="0"/>
                <w:numId w:val="65"/>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How much storage space should be provided?</w:t>
            </w:r>
          </w:p>
          <w:p w14:paraId="24AF0A33"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p>
        </w:tc>
        <w:tc>
          <w:tcPr>
            <w:tcW w:w="626" w:type="pct"/>
          </w:tcPr>
          <w:p w14:paraId="6A271C05" w14:textId="1E38B1AE" w:rsidR="00066661" w:rsidRPr="00760B81" w:rsidRDefault="00066661" w:rsidP="00066661">
            <w:pPr>
              <w:rPr>
                <w:rFonts w:ascii="Times New Roman" w:eastAsia="Times New Roman" w:hAnsi="Times New Roman" w:cs="Times New Roman"/>
                <w:sz w:val="24"/>
                <w:szCs w:val="24"/>
              </w:rPr>
            </w:pPr>
            <w:r w:rsidRPr="00760B81">
              <w:rPr>
                <w:rFonts w:ascii="Times New Roman" w:eastAsia="Times New Roman" w:hAnsi="Times New Roman" w:cs="Times New Roman"/>
                <w:sz w:val="24"/>
                <w:szCs w:val="24"/>
              </w:rPr>
              <w:t>English: 11.C,</w:t>
            </w:r>
            <w:r>
              <w:rPr>
                <w:rFonts w:ascii="Times New Roman" w:eastAsia="Times New Roman" w:hAnsi="Times New Roman" w:cs="Times New Roman"/>
                <w:sz w:val="24"/>
                <w:szCs w:val="24"/>
              </w:rPr>
              <w:t xml:space="preserve"> </w:t>
            </w:r>
            <w:r w:rsidRPr="00760B81">
              <w:rPr>
                <w:rFonts w:ascii="Times New Roman" w:eastAsia="Times New Roman" w:hAnsi="Times New Roman" w:cs="Times New Roman"/>
                <w:sz w:val="24"/>
                <w:szCs w:val="24"/>
              </w:rPr>
              <w:t>11.LU, 12.C,</w:t>
            </w:r>
            <w:r>
              <w:rPr>
                <w:rFonts w:ascii="Times New Roman" w:eastAsia="Times New Roman" w:hAnsi="Times New Roman" w:cs="Times New Roman"/>
                <w:sz w:val="24"/>
                <w:szCs w:val="24"/>
              </w:rPr>
              <w:t xml:space="preserve"> </w:t>
            </w:r>
            <w:r w:rsidRPr="00760B81">
              <w:rPr>
                <w:rFonts w:ascii="Times New Roman" w:eastAsia="Times New Roman" w:hAnsi="Times New Roman" w:cs="Times New Roman"/>
                <w:sz w:val="24"/>
                <w:szCs w:val="24"/>
              </w:rPr>
              <w:t>12.LU</w:t>
            </w:r>
          </w:p>
        </w:tc>
        <w:tc>
          <w:tcPr>
            <w:tcW w:w="697" w:type="pct"/>
            <w:gridSpan w:val="3"/>
          </w:tcPr>
          <w:p w14:paraId="00052A05" w14:textId="77777777" w:rsidR="00066661" w:rsidRPr="009D6373" w:rsidRDefault="00066661" w:rsidP="00066661">
            <w:pPr>
              <w:pStyle w:val="sectbi"/>
              <w:tabs>
                <w:tab w:val="left" w:pos="200"/>
              </w:tabs>
              <w:spacing w:before="0" w:beforeAutospacing="0" w:after="0" w:afterAutospacing="0"/>
              <w:ind w:left="470" w:hanging="270"/>
              <w:textAlignment w:val="baseline"/>
              <w:rPr>
                <w:color w:val="444444"/>
              </w:rPr>
            </w:pPr>
            <w:r w:rsidRPr="009D6373">
              <w:rPr>
                <w:color w:val="444444"/>
              </w:rPr>
              <w:t>1. Orientation and business topics</w:t>
            </w:r>
          </w:p>
          <w:p w14:paraId="6129B212" w14:textId="77777777" w:rsidR="00066661" w:rsidRPr="009D6373" w:rsidRDefault="00066661" w:rsidP="00066661">
            <w:pPr>
              <w:pStyle w:val="sectbi2"/>
              <w:tabs>
                <w:tab w:val="left" w:pos="200"/>
              </w:tabs>
              <w:spacing w:before="0" w:beforeAutospacing="0" w:after="0" w:afterAutospacing="0"/>
              <w:ind w:left="740" w:hanging="270"/>
              <w:textAlignment w:val="baseline"/>
              <w:rPr>
                <w:color w:val="444444"/>
              </w:rPr>
            </w:pPr>
            <w:r w:rsidRPr="009D6373">
              <w:rPr>
                <w:color w:val="444444"/>
              </w:rPr>
              <w:t>a. School policies</w:t>
            </w:r>
          </w:p>
          <w:p w14:paraId="17A1357C" w14:textId="77777777" w:rsidR="00066661" w:rsidRPr="009D6373" w:rsidRDefault="00066661" w:rsidP="00066661">
            <w:pPr>
              <w:pStyle w:val="sectbi2"/>
              <w:tabs>
                <w:tab w:val="left" w:pos="200"/>
              </w:tabs>
              <w:spacing w:before="0" w:beforeAutospacing="0" w:after="0" w:afterAutospacing="0"/>
              <w:ind w:left="740" w:hanging="270"/>
              <w:textAlignment w:val="baseline"/>
              <w:rPr>
                <w:color w:val="444444"/>
              </w:rPr>
            </w:pPr>
            <w:r w:rsidRPr="009D6373">
              <w:rPr>
                <w:color w:val="444444"/>
              </w:rPr>
              <w:t>b. Management</w:t>
            </w:r>
          </w:p>
          <w:p w14:paraId="1E8D8853" w14:textId="77777777" w:rsidR="00066661" w:rsidRPr="009D6373" w:rsidRDefault="00066661" w:rsidP="00066661">
            <w:pPr>
              <w:pStyle w:val="sectbi2"/>
              <w:tabs>
                <w:tab w:val="left" w:pos="200"/>
              </w:tabs>
              <w:spacing w:before="0" w:beforeAutospacing="0" w:after="0" w:afterAutospacing="0"/>
              <w:ind w:left="740" w:hanging="270"/>
              <w:textAlignment w:val="baseline"/>
              <w:rPr>
                <w:color w:val="444444"/>
              </w:rPr>
            </w:pPr>
            <w:r w:rsidRPr="009D6373">
              <w:rPr>
                <w:color w:val="444444"/>
              </w:rPr>
              <w:t>c. Sales, inventory, and retailing</w:t>
            </w:r>
          </w:p>
          <w:p w14:paraId="36B3AD6C" w14:textId="77777777" w:rsidR="00066661" w:rsidRPr="009D6373" w:rsidRDefault="00066661" w:rsidP="00066661">
            <w:pPr>
              <w:pStyle w:val="sectbi2"/>
              <w:tabs>
                <w:tab w:val="left" w:pos="200"/>
              </w:tabs>
              <w:spacing w:before="0" w:beforeAutospacing="0" w:after="0" w:afterAutospacing="0"/>
              <w:ind w:left="740" w:hanging="270"/>
              <w:textAlignment w:val="baseline"/>
              <w:rPr>
                <w:color w:val="444444"/>
              </w:rPr>
            </w:pPr>
            <w:r w:rsidRPr="009D6373">
              <w:rPr>
                <w:color w:val="444444"/>
              </w:rPr>
              <w:t>d. Taxes and payroll</w:t>
            </w:r>
          </w:p>
          <w:p w14:paraId="2610D6D6" w14:textId="77777777" w:rsidR="00066661" w:rsidRPr="009D6373" w:rsidRDefault="00066661" w:rsidP="00066661">
            <w:pPr>
              <w:pStyle w:val="sectbi2"/>
              <w:tabs>
                <w:tab w:val="left" w:pos="200"/>
              </w:tabs>
              <w:spacing w:before="0" w:beforeAutospacing="0" w:after="0" w:afterAutospacing="0"/>
              <w:ind w:left="740" w:hanging="270"/>
              <w:textAlignment w:val="baseline"/>
              <w:rPr>
                <w:color w:val="444444"/>
              </w:rPr>
            </w:pPr>
            <w:r w:rsidRPr="009D6373">
              <w:rPr>
                <w:color w:val="444444"/>
              </w:rPr>
              <w:t>e. Insurance</w:t>
            </w:r>
          </w:p>
          <w:p w14:paraId="6F0E97F8" w14:textId="77777777" w:rsidR="00066661" w:rsidRPr="009D6373" w:rsidRDefault="00066661" w:rsidP="00066661">
            <w:pPr>
              <w:pStyle w:val="sectbi2"/>
              <w:tabs>
                <w:tab w:val="left" w:pos="200"/>
              </w:tabs>
              <w:spacing w:before="0" w:beforeAutospacing="0" w:after="0" w:afterAutospacing="0"/>
              <w:ind w:left="740" w:hanging="270"/>
              <w:textAlignment w:val="baseline"/>
              <w:rPr>
                <w:color w:val="444444"/>
              </w:rPr>
            </w:pPr>
            <w:r w:rsidRPr="009D6373">
              <w:rPr>
                <w:color w:val="444444"/>
              </w:rPr>
              <w:t>f. Client records and confidentiality</w:t>
            </w:r>
          </w:p>
          <w:p w14:paraId="1DE90932" w14:textId="77777777" w:rsidR="00066661" w:rsidRDefault="00066661" w:rsidP="00066661">
            <w:pPr>
              <w:pStyle w:val="sectbi2"/>
              <w:tabs>
                <w:tab w:val="left" w:pos="200"/>
              </w:tabs>
              <w:spacing w:before="0" w:beforeAutospacing="0" w:after="0" w:afterAutospacing="0"/>
              <w:ind w:left="740" w:hanging="270"/>
              <w:textAlignment w:val="baseline"/>
              <w:rPr>
                <w:color w:val="444444"/>
              </w:rPr>
            </w:pPr>
            <w:r w:rsidRPr="009D6373">
              <w:rPr>
                <w:color w:val="444444"/>
              </w:rPr>
              <w:t>g. Professional ethics and practices.</w:t>
            </w:r>
          </w:p>
          <w:p w14:paraId="10127FA2" w14:textId="77777777" w:rsidR="00066661" w:rsidRPr="009D6373" w:rsidRDefault="00066661" w:rsidP="00066661">
            <w:pPr>
              <w:pStyle w:val="sectbi"/>
              <w:tabs>
                <w:tab w:val="left" w:pos="200"/>
              </w:tabs>
              <w:spacing w:before="0" w:beforeAutospacing="0" w:after="0" w:afterAutospacing="0"/>
              <w:ind w:left="470" w:hanging="270"/>
              <w:textAlignment w:val="baseline"/>
              <w:rPr>
                <w:color w:val="444444"/>
              </w:rPr>
            </w:pPr>
            <w:r w:rsidRPr="009D6373">
              <w:rPr>
                <w:color w:val="444444"/>
              </w:rPr>
              <w:t>2. Laws and regulations</w:t>
            </w:r>
          </w:p>
          <w:p w14:paraId="796ACF51" w14:textId="77777777" w:rsidR="00066661" w:rsidRPr="009D6373" w:rsidRDefault="00066661" w:rsidP="00066661">
            <w:pPr>
              <w:pStyle w:val="sectbi"/>
              <w:spacing w:before="0" w:beforeAutospacing="0" w:after="0" w:afterAutospacing="0"/>
              <w:ind w:left="470" w:hanging="360"/>
              <w:textAlignment w:val="baseline"/>
              <w:rPr>
                <w:color w:val="444444"/>
              </w:rPr>
            </w:pPr>
          </w:p>
        </w:tc>
        <w:tc>
          <w:tcPr>
            <w:tcW w:w="575" w:type="pct"/>
          </w:tcPr>
          <w:p w14:paraId="541AF10F" w14:textId="77777777" w:rsidR="00066661" w:rsidRPr="00066661" w:rsidRDefault="00066661" w:rsidP="00066661">
            <w:pPr>
              <w:pStyle w:val="sectbi"/>
              <w:spacing w:before="0" w:beforeAutospacing="0" w:afterAutospacing="0"/>
              <w:rPr>
                <w:color w:val="444444"/>
              </w:rPr>
            </w:pPr>
            <w:r w:rsidRPr="00066661">
              <w:rPr>
                <w:color w:val="444444"/>
              </w:rPr>
              <w:t>Job Demo A</w:t>
            </w:r>
          </w:p>
          <w:p w14:paraId="289EA218" w14:textId="77777777" w:rsidR="00066661" w:rsidRPr="00066661" w:rsidRDefault="00066661" w:rsidP="00066661">
            <w:pPr>
              <w:pStyle w:val="sectbi"/>
              <w:spacing w:before="0" w:beforeAutospacing="0" w:afterAutospacing="0"/>
              <w:rPr>
                <w:color w:val="444444"/>
              </w:rPr>
            </w:pPr>
            <w:r w:rsidRPr="00066661">
              <w:rPr>
                <w:color w:val="444444"/>
              </w:rPr>
              <w:t>Customer Service</w:t>
            </w:r>
          </w:p>
          <w:p w14:paraId="3AF69286" w14:textId="68BD3DCB" w:rsidR="00066661" w:rsidRPr="009D6373" w:rsidRDefault="00066661" w:rsidP="00066661">
            <w:pPr>
              <w:pStyle w:val="sectbi"/>
              <w:tabs>
                <w:tab w:val="left" w:pos="200"/>
              </w:tabs>
              <w:spacing w:before="0" w:beforeAutospacing="0" w:after="0" w:afterAutospacing="0"/>
              <w:textAlignment w:val="baseline"/>
              <w:rPr>
                <w:color w:val="444444"/>
              </w:rPr>
            </w:pPr>
            <w:r w:rsidRPr="00066661">
              <w:rPr>
                <w:color w:val="444444"/>
              </w:rPr>
              <w:t>Entrepreneurship</w:t>
            </w:r>
          </w:p>
        </w:tc>
      </w:tr>
      <w:tr w:rsidR="00066661" w:rsidRPr="009C4A1C" w14:paraId="3AA9FF61" w14:textId="205FFE84" w:rsidTr="005C53DD">
        <w:trPr>
          <w:gridAfter w:val="1"/>
          <w:wAfter w:w="49" w:type="pct"/>
        </w:trPr>
        <w:tc>
          <w:tcPr>
            <w:tcW w:w="168" w:type="pct"/>
            <w:shd w:val="clear" w:color="auto" w:fill="FFFFFF" w:themeFill="background1"/>
          </w:tcPr>
          <w:p w14:paraId="4D1B2A07" w14:textId="716756BC"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118</w:t>
            </w:r>
          </w:p>
        </w:tc>
        <w:tc>
          <w:tcPr>
            <w:tcW w:w="620" w:type="pct"/>
            <w:shd w:val="clear" w:color="auto" w:fill="FFFFFF" w:themeFill="background1"/>
            <w:tcMar>
              <w:top w:w="43" w:type="dxa"/>
              <w:left w:w="115" w:type="dxa"/>
              <w:bottom w:w="43" w:type="dxa"/>
              <w:right w:w="115" w:type="dxa"/>
            </w:tcMar>
          </w:tcPr>
          <w:p w14:paraId="26282A2F" w14:textId="24776A5A" w:rsidR="00066661" w:rsidRPr="00585017" w:rsidRDefault="00066661" w:rsidP="00066661">
            <w:pPr>
              <w:rPr>
                <w:rFonts w:ascii="Times New Roman" w:eastAsia="Times New Roman" w:hAnsi="Times New Roman" w:cs="Times New Roman"/>
                <w:sz w:val="24"/>
                <w:szCs w:val="24"/>
              </w:rPr>
            </w:pPr>
            <w:r w:rsidRPr="00F42C37">
              <w:rPr>
                <w:rFonts w:ascii="Times New Roman" w:eastAsia="Times New Roman" w:hAnsi="Times New Roman" w:cs="Times New Roman"/>
                <w:sz w:val="24"/>
                <w:szCs w:val="24"/>
              </w:rPr>
              <w:t xml:space="preserve">Demonstrate marketing strategies. </w:t>
            </w:r>
          </w:p>
        </w:tc>
        <w:tc>
          <w:tcPr>
            <w:tcW w:w="1115" w:type="pct"/>
            <w:gridSpan w:val="2"/>
          </w:tcPr>
          <w:p w14:paraId="6DE7062B" w14:textId="1437C282" w:rsidR="00066661" w:rsidRPr="009B2AF5" w:rsidRDefault="00066661" w:rsidP="00066661">
            <w:p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Demonstration should include</w:t>
            </w:r>
            <w:r>
              <w:rPr>
                <w:rFonts w:ascii="Times New Roman" w:eastAsia="Times New Roman" w:hAnsi="Times New Roman" w:cs="Times New Roman"/>
                <w:sz w:val="24"/>
                <w:szCs w:val="24"/>
              </w:rPr>
              <w:t xml:space="preserve"> marketing</w:t>
            </w:r>
            <w:r w:rsidRPr="0081046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strategies for </w:t>
            </w:r>
            <w:r w:rsidRPr="0081046D">
              <w:rPr>
                <w:rFonts w:ascii="Times New Roman" w:eastAsia="Times New Roman" w:hAnsi="Times New Roman" w:cs="Times New Roman"/>
                <w:sz w:val="24"/>
                <w:szCs w:val="24"/>
              </w:rPr>
              <w:t>salon owners</w:t>
            </w:r>
            <w:r>
              <w:rPr>
                <w:rFonts w:ascii="Times New Roman" w:eastAsia="Times New Roman" w:hAnsi="Times New Roman" w:cs="Times New Roman"/>
                <w:sz w:val="24"/>
                <w:szCs w:val="24"/>
              </w:rPr>
              <w:t>,</w:t>
            </w:r>
            <w:r w:rsidRPr="0081046D">
              <w:rPr>
                <w:rFonts w:ascii="Times New Roman" w:eastAsia="Times New Roman" w:hAnsi="Times New Roman" w:cs="Times New Roman"/>
                <w:sz w:val="24"/>
                <w:szCs w:val="24"/>
              </w:rPr>
              <w:t xml:space="preserve"> employees</w:t>
            </w:r>
            <w:r>
              <w:rPr>
                <w:rFonts w:ascii="Times New Roman" w:eastAsia="Times New Roman" w:hAnsi="Times New Roman" w:cs="Times New Roman"/>
                <w:sz w:val="24"/>
                <w:szCs w:val="24"/>
              </w:rPr>
              <w:t>,</w:t>
            </w:r>
            <w:r w:rsidRPr="0081046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and their businesses</w:t>
            </w:r>
            <w:r w:rsidRPr="0081046D">
              <w:rPr>
                <w:rFonts w:ascii="Times New Roman" w:eastAsia="Times New Roman" w:hAnsi="Times New Roman" w:cs="Times New Roman"/>
                <w:sz w:val="24"/>
                <w:szCs w:val="24"/>
              </w:rPr>
              <w:t xml:space="preserve"> to build </w:t>
            </w:r>
            <w:r>
              <w:rPr>
                <w:rFonts w:ascii="Times New Roman" w:eastAsia="Times New Roman" w:hAnsi="Times New Roman" w:cs="Times New Roman"/>
                <w:sz w:val="24"/>
                <w:szCs w:val="24"/>
              </w:rPr>
              <w:t xml:space="preserve">a </w:t>
            </w:r>
            <w:r w:rsidRPr="0081046D">
              <w:rPr>
                <w:rFonts w:ascii="Times New Roman" w:eastAsia="Times New Roman" w:hAnsi="Times New Roman" w:cs="Times New Roman"/>
                <w:sz w:val="24"/>
                <w:szCs w:val="24"/>
              </w:rPr>
              <w:t>clientele. It should also include determining profits and losses for the business (i.e., profit and net worth of business).</w:t>
            </w:r>
          </w:p>
        </w:tc>
        <w:tc>
          <w:tcPr>
            <w:tcW w:w="1150" w:type="pct"/>
            <w:gridSpan w:val="3"/>
          </w:tcPr>
          <w:p w14:paraId="3A2DB777"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06E41997" w14:textId="77777777" w:rsidR="00066661" w:rsidRPr="0081046D" w:rsidRDefault="00066661" w:rsidP="00066661">
            <w:pPr>
              <w:numPr>
                <w:ilvl w:val="0"/>
                <w:numId w:val="66"/>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What types of advertisement are available for a hair stylist?</w:t>
            </w:r>
          </w:p>
          <w:p w14:paraId="77B662A9" w14:textId="77777777" w:rsidR="00066661" w:rsidRPr="0081046D" w:rsidRDefault="00066661" w:rsidP="00066661">
            <w:pPr>
              <w:numPr>
                <w:ilvl w:val="0"/>
                <w:numId w:val="66"/>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Why is word-of-mouth the best form of advertising?</w:t>
            </w:r>
          </w:p>
          <w:p w14:paraId="2AF3DF10" w14:textId="77777777" w:rsidR="00066661" w:rsidRDefault="00066661" w:rsidP="00066661">
            <w:pPr>
              <w:numPr>
                <w:ilvl w:val="0"/>
                <w:numId w:val="66"/>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 xml:space="preserve">Why </w:t>
            </w:r>
            <w:r>
              <w:rPr>
                <w:rFonts w:ascii="Times New Roman" w:eastAsia="Times New Roman" w:hAnsi="Times New Roman" w:cs="Times New Roman"/>
                <w:sz w:val="24"/>
                <w:szCs w:val="24"/>
              </w:rPr>
              <w:t>are</w:t>
            </w:r>
            <w:r w:rsidRPr="0081046D">
              <w:rPr>
                <w:rFonts w:ascii="Times New Roman" w:eastAsia="Times New Roman" w:hAnsi="Times New Roman" w:cs="Times New Roman"/>
                <w:sz w:val="24"/>
                <w:szCs w:val="24"/>
              </w:rPr>
              <w:t xml:space="preserve"> short- and long-term business planning necessary</w:t>
            </w:r>
            <w:r>
              <w:rPr>
                <w:rFonts w:ascii="Times New Roman" w:eastAsia="Times New Roman" w:hAnsi="Times New Roman" w:cs="Times New Roman"/>
                <w:sz w:val="24"/>
                <w:szCs w:val="24"/>
              </w:rPr>
              <w:t>? How</w:t>
            </w:r>
            <w:r w:rsidRPr="0081046D">
              <w:rPr>
                <w:rFonts w:ascii="Times New Roman" w:eastAsia="Times New Roman" w:hAnsi="Times New Roman" w:cs="Times New Roman"/>
                <w:sz w:val="24"/>
                <w:szCs w:val="24"/>
              </w:rPr>
              <w:t xml:space="preserve"> should one plan a yearly salon calendar? </w:t>
            </w:r>
          </w:p>
          <w:p w14:paraId="68C1316A" w14:textId="77777777" w:rsidR="00066661" w:rsidRPr="0081046D" w:rsidRDefault="00066661" w:rsidP="00066661">
            <w:pPr>
              <w:numPr>
                <w:ilvl w:val="0"/>
                <w:numId w:val="6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How does branding influence retention?</w:t>
            </w:r>
          </w:p>
          <w:p w14:paraId="52E48932"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p>
        </w:tc>
        <w:tc>
          <w:tcPr>
            <w:tcW w:w="626" w:type="pct"/>
          </w:tcPr>
          <w:p w14:paraId="24701A75" w14:textId="5691B015" w:rsidR="00066661" w:rsidRPr="00760B81" w:rsidRDefault="00066661" w:rsidP="00066661">
            <w:pPr>
              <w:rPr>
                <w:rFonts w:ascii="Times New Roman" w:eastAsia="Times New Roman" w:hAnsi="Times New Roman" w:cs="Times New Roman"/>
                <w:sz w:val="24"/>
                <w:szCs w:val="24"/>
              </w:rPr>
            </w:pPr>
            <w:r w:rsidRPr="00760B81">
              <w:rPr>
                <w:rFonts w:ascii="Times New Roman" w:eastAsia="Times New Roman" w:hAnsi="Times New Roman" w:cs="Times New Roman"/>
                <w:sz w:val="24"/>
                <w:szCs w:val="24"/>
              </w:rPr>
              <w:t>English: 11.RV,</w:t>
            </w:r>
            <w:r>
              <w:rPr>
                <w:rFonts w:ascii="Times New Roman" w:eastAsia="Times New Roman" w:hAnsi="Times New Roman" w:cs="Times New Roman"/>
                <w:sz w:val="24"/>
                <w:szCs w:val="24"/>
              </w:rPr>
              <w:t xml:space="preserve"> </w:t>
            </w:r>
            <w:r w:rsidRPr="00760B81">
              <w:rPr>
                <w:rFonts w:ascii="Times New Roman" w:eastAsia="Times New Roman" w:hAnsi="Times New Roman" w:cs="Times New Roman"/>
                <w:sz w:val="24"/>
                <w:szCs w:val="24"/>
              </w:rPr>
              <w:t>11.C, 11.LU,</w:t>
            </w:r>
            <w:r>
              <w:rPr>
                <w:rFonts w:ascii="Times New Roman" w:eastAsia="Times New Roman" w:hAnsi="Times New Roman" w:cs="Times New Roman"/>
                <w:sz w:val="24"/>
                <w:szCs w:val="24"/>
              </w:rPr>
              <w:t xml:space="preserve"> </w:t>
            </w:r>
            <w:r w:rsidRPr="00760B81">
              <w:rPr>
                <w:rFonts w:ascii="Times New Roman" w:eastAsia="Times New Roman" w:hAnsi="Times New Roman" w:cs="Times New Roman"/>
                <w:sz w:val="24"/>
                <w:szCs w:val="24"/>
              </w:rPr>
              <w:t>12.RV, 12.C,</w:t>
            </w:r>
            <w:r>
              <w:rPr>
                <w:rFonts w:ascii="Times New Roman" w:eastAsia="Times New Roman" w:hAnsi="Times New Roman" w:cs="Times New Roman"/>
                <w:sz w:val="24"/>
                <w:szCs w:val="24"/>
              </w:rPr>
              <w:t xml:space="preserve"> </w:t>
            </w:r>
            <w:r w:rsidRPr="00760B81">
              <w:rPr>
                <w:rFonts w:ascii="Times New Roman" w:eastAsia="Times New Roman" w:hAnsi="Times New Roman" w:cs="Times New Roman"/>
                <w:sz w:val="24"/>
                <w:szCs w:val="24"/>
              </w:rPr>
              <w:t>12.LU</w:t>
            </w:r>
          </w:p>
        </w:tc>
        <w:tc>
          <w:tcPr>
            <w:tcW w:w="697" w:type="pct"/>
            <w:gridSpan w:val="3"/>
          </w:tcPr>
          <w:p w14:paraId="2E1D0A25" w14:textId="77777777" w:rsidR="00066661" w:rsidRPr="009D6373" w:rsidRDefault="00066661" w:rsidP="00066661">
            <w:pPr>
              <w:pStyle w:val="sectbi"/>
              <w:spacing w:before="0" w:beforeAutospacing="0" w:after="0" w:afterAutospacing="0"/>
              <w:ind w:left="470" w:hanging="270"/>
              <w:textAlignment w:val="baseline"/>
              <w:rPr>
                <w:color w:val="444444"/>
              </w:rPr>
            </w:pPr>
            <w:r w:rsidRPr="009D6373">
              <w:rPr>
                <w:color w:val="444444"/>
              </w:rPr>
              <w:t>1. Orientation and business topics</w:t>
            </w:r>
          </w:p>
          <w:p w14:paraId="2B1AF23A" w14:textId="77777777" w:rsidR="00066661" w:rsidRPr="009D6373" w:rsidRDefault="00066661" w:rsidP="00066661">
            <w:pPr>
              <w:pStyle w:val="sectbi2"/>
              <w:spacing w:before="0" w:beforeAutospacing="0" w:after="0" w:afterAutospacing="0"/>
              <w:ind w:left="740" w:hanging="270"/>
              <w:textAlignment w:val="baseline"/>
              <w:rPr>
                <w:color w:val="444444"/>
              </w:rPr>
            </w:pPr>
            <w:r w:rsidRPr="009D6373">
              <w:rPr>
                <w:color w:val="444444"/>
              </w:rPr>
              <w:t>a. School policies</w:t>
            </w:r>
          </w:p>
          <w:p w14:paraId="43CB6B2B" w14:textId="77777777" w:rsidR="00066661" w:rsidRPr="009D6373" w:rsidRDefault="00066661" w:rsidP="00066661">
            <w:pPr>
              <w:pStyle w:val="sectbi2"/>
              <w:spacing w:before="0" w:beforeAutospacing="0" w:after="0" w:afterAutospacing="0"/>
              <w:ind w:left="740" w:hanging="270"/>
              <w:textAlignment w:val="baseline"/>
              <w:rPr>
                <w:color w:val="444444"/>
              </w:rPr>
            </w:pPr>
            <w:r w:rsidRPr="009D6373">
              <w:rPr>
                <w:color w:val="444444"/>
              </w:rPr>
              <w:t>b. Management</w:t>
            </w:r>
          </w:p>
          <w:p w14:paraId="6DDB3120" w14:textId="77777777" w:rsidR="00066661" w:rsidRPr="009D6373" w:rsidRDefault="00066661" w:rsidP="00066661">
            <w:pPr>
              <w:pStyle w:val="sectbi2"/>
              <w:spacing w:before="0" w:beforeAutospacing="0" w:after="0" w:afterAutospacing="0"/>
              <w:ind w:left="740" w:hanging="270"/>
              <w:textAlignment w:val="baseline"/>
              <w:rPr>
                <w:color w:val="444444"/>
              </w:rPr>
            </w:pPr>
            <w:r w:rsidRPr="009D6373">
              <w:rPr>
                <w:color w:val="444444"/>
              </w:rPr>
              <w:t>c. Sales, inventory, and retailing</w:t>
            </w:r>
          </w:p>
          <w:p w14:paraId="0CF89708" w14:textId="77777777" w:rsidR="00066661" w:rsidRPr="009D6373" w:rsidRDefault="00066661" w:rsidP="00066661">
            <w:pPr>
              <w:pStyle w:val="sectbi2"/>
              <w:spacing w:before="0" w:beforeAutospacing="0" w:after="0" w:afterAutospacing="0"/>
              <w:ind w:left="740" w:hanging="270"/>
              <w:textAlignment w:val="baseline"/>
              <w:rPr>
                <w:color w:val="444444"/>
              </w:rPr>
            </w:pPr>
            <w:r w:rsidRPr="009D6373">
              <w:rPr>
                <w:color w:val="444444"/>
              </w:rPr>
              <w:t>d. Taxes and payroll</w:t>
            </w:r>
          </w:p>
          <w:p w14:paraId="37C6D1DE" w14:textId="77777777" w:rsidR="00066661" w:rsidRPr="009D6373" w:rsidRDefault="00066661" w:rsidP="00066661">
            <w:pPr>
              <w:pStyle w:val="sectbi2"/>
              <w:spacing w:before="0" w:beforeAutospacing="0" w:after="0" w:afterAutospacing="0"/>
              <w:ind w:left="740" w:hanging="270"/>
              <w:textAlignment w:val="baseline"/>
              <w:rPr>
                <w:color w:val="444444"/>
              </w:rPr>
            </w:pPr>
            <w:r w:rsidRPr="009D6373">
              <w:rPr>
                <w:color w:val="444444"/>
              </w:rPr>
              <w:t>e. Insurance</w:t>
            </w:r>
          </w:p>
          <w:p w14:paraId="616E01D2" w14:textId="77777777" w:rsidR="00066661" w:rsidRPr="009D6373" w:rsidRDefault="00066661" w:rsidP="00066661">
            <w:pPr>
              <w:pStyle w:val="sectbi2"/>
              <w:spacing w:before="0" w:beforeAutospacing="0" w:after="0" w:afterAutospacing="0"/>
              <w:ind w:left="740" w:hanging="270"/>
              <w:textAlignment w:val="baseline"/>
              <w:rPr>
                <w:color w:val="444444"/>
              </w:rPr>
            </w:pPr>
            <w:r w:rsidRPr="009D6373">
              <w:rPr>
                <w:color w:val="444444"/>
              </w:rPr>
              <w:t>f. Client records and confidentiality</w:t>
            </w:r>
          </w:p>
          <w:p w14:paraId="5448BCC4" w14:textId="77777777" w:rsidR="00066661" w:rsidRPr="009D6373" w:rsidRDefault="00066661" w:rsidP="00066661">
            <w:pPr>
              <w:pStyle w:val="sectbi2"/>
              <w:spacing w:before="0" w:beforeAutospacing="0" w:after="0" w:afterAutospacing="0"/>
              <w:ind w:left="740" w:hanging="270"/>
              <w:textAlignment w:val="baseline"/>
              <w:rPr>
                <w:color w:val="444444"/>
              </w:rPr>
            </w:pPr>
            <w:r w:rsidRPr="009D6373">
              <w:rPr>
                <w:color w:val="444444"/>
              </w:rPr>
              <w:t>g. Professional ethics and practices.</w:t>
            </w:r>
          </w:p>
          <w:p w14:paraId="057E7F20" w14:textId="77777777" w:rsidR="00066661" w:rsidRPr="009D6373" w:rsidRDefault="00066661" w:rsidP="00066661">
            <w:pPr>
              <w:pStyle w:val="sectbi"/>
              <w:spacing w:before="0" w:beforeAutospacing="0" w:after="0" w:afterAutospacing="0"/>
              <w:ind w:left="200"/>
              <w:textAlignment w:val="baseline"/>
              <w:rPr>
                <w:color w:val="444444"/>
              </w:rPr>
            </w:pPr>
            <w:r w:rsidRPr="009D6373">
              <w:rPr>
                <w:color w:val="444444"/>
              </w:rPr>
              <w:t>2. Laws and regulations</w:t>
            </w:r>
          </w:p>
          <w:p w14:paraId="7BB3C56E" w14:textId="77777777" w:rsidR="00066661" w:rsidRPr="009D6373" w:rsidRDefault="00066661" w:rsidP="00066661">
            <w:pPr>
              <w:pStyle w:val="sectbi"/>
              <w:spacing w:before="0" w:beforeAutospacing="0" w:after="0" w:afterAutospacing="0"/>
              <w:ind w:left="470" w:hanging="360"/>
              <w:textAlignment w:val="baseline"/>
              <w:rPr>
                <w:color w:val="444444"/>
              </w:rPr>
            </w:pPr>
          </w:p>
        </w:tc>
        <w:tc>
          <w:tcPr>
            <w:tcW w:w="575" w:type="pct"/>
          </w:tcPr>
          <w:p w14:paraId="20CB9DA5" w14:textId="77777777" w:rsidR="00066661" w:rsidRPr="00066661" w:rsidRDefault="00066661" w:rsidP="00066661">
            <w:pPr>
              <w:pStyle w:val="sectbi"/>
              <w:spacing w:before="0" w:beforeAutospacing="0" w:afterAutospacing="0"/>
              <w:rPr>
                <w:color w:val="444444"/>
              </w:rPr>
            </w:pPr>
            <w:r w:rsidRPr="00066661">
              <w:rPr>
                <w:color w:val="444444"/>
              </w:rPr>
              <w:t>Job Demo A</w:t>
            </w:r>
          </w:p>
          <w:p w14:paraId="3E6B8A6C" w14:textId="77777777" w:rsidR="00066661" w:rsidRPr="00066661" w:rsidRDefault="00066661" w:rsidP="00066661">
            <w:pPr>
              <w:pStyle w:val="sectbi"/>
              <w:spacing w:before="0" w:beforeAutospacing="0" w:afterAutospacing="0"/>
              <w:rPr>
                <w:color w:val="444444"/>
              </w:rPr>
            </w:pPr>
            <w:r w:rsidRPr="00066661">
              <w:rPr>
                <w:color w:val="444444"/>
              </w:rPr>
              <w:t>Customer Service</w:t>
            </w:r>
          </w:p>
          <w:p w14:paraId="1DB3CDA5" w14:textId="3EAA3603" w:rsidR="00066661" w:rsidRPr="009D6373" w:rsidRDefault="00066661" w:rsidP="00066661">
            <w:pPr>
              <w:pStyle w:val="sectbi"/>
              <w:spacing w:before="0" w:beforeAutospacing="0" w:after="0" w:afterAutospacing="0"/>
              <w:textAlignment w:val="baseline"/>
              <w:rPr>
                <w:color w:val="444444"/>
              </w:rPr>
            </w:pPr>
            <w:r w:rsidRPr="00066661">
              <w:rPr>
                <w:color w:val="444444"/>
              </w:rPr>
              <w:t>Entrepreneurship</w:t>
            </w:r>
          </w:p>
        </w:tc>
      </w:tr>
      <w:tr w:rsidR="00066661" w:rsidRPr="009C4A1C" w14:paraId="558987B3" w14:textId="15E4F58E" w:rsidTr="005C53DD">
        <w:trPr>
          <w:gridAfter w:val="1"/>
          <w:wAfter w:w="49" w:type="pct"/>
        </w:trPr>
        <w:tc>
          <w:tcPr>
            <w:tcW w:w="168" w:type="pct"/>
            <w:shd w:val="clear" w:color="auto" w:fill="FFFFFF" w:themeFill="background1"/>
          </w:tcPr>
          <w:p w14:paraId="32435F28" w14:textId="60DFB2E2" w:rsidR="00066661" w:rsidRDefault="00066661" w:rsidP="00066661">
            <w:pPr>
              <w:rPr>
                <w:rFonts w:ascii="Times New Roman" w:eastAsia="Times New Roman" w:hAnsi="Times New Roman" w:cs="Times New Roman"/>
                <w:sz w:val="24"/>
                <w:szCs w:val="24"/>
              </w:rPr>
            </w:pPr>
            <w:r>
              <w:rPr>
                <w:rFonts w:ascii="Times New Roman" w:eastAsia="Times New Roman" w:hAnsi="Times New Roman" w:cs="Times New Roman"/>
                <w:sz w:val="24"/>
                <w:szCs w:val="24"/>
              </w:rPr>
              <w:t>119</w:t>
            </w:r>
          </w:p>
        </w:tc>
        <w:tc>
          <w:tcPr>
            <w:tcW w:w="620" w:type="pct"/>
            <w:shd w:val="clear" w:color="auto" w:fill="FFFFFF" w:themeFill="background1"/>
            <w:tcMar>
              <w:top w:w="43" w:type="dxa"/>
              <w:left w:w="115" w:type="dxa"/>
              <w:bottom w:w="43" w:type="dxa"/>
              <w:right w:w="115" w:type="dxa"/>
            </w:tcMar>
          </w:tcPr>
          <w:p w14:paraId="5DA64DF5" w14:textId="00DE7427" w:rsidR="00066661" w:rsidRPr="00585017" w:rsidRDefault="00066661" w:rsidP="00066661">
            <w:pPr>
              <w:rPr>
                <w:rFonts w:ascii="Times New Roman" w:eastAsia="Times New Roman" w:hAnsi="Times New Roman" w:cs="Times New Roman"/>
                <w:sz w:val="24"/>
                <w:szCs w:val="24"/>
              </w:rPr>
            </w:pPr>
            <w:r w:rsidRPr="00F42C37">
              <w:rPr>
                <w:rFonts w:ascii="Times New Roman" w:eastAsia="Times New Roman" w:hAnsi="Times New Roman" w:cs="Times New Roman"/>
                <w:sz w:val="24"/>
                <w:szCs w:val="24"/>
              </w:rPr>
              <w:t xml:space="preserve">Prepare financial records. </w:t>
            </w:r>
          </w:p>
        </w:tc>
        <w:tc>
          <w:tcPr>
            <w:tcW w:w="1115" w:type="pct"/>
            <w:gridSpan w:val="2"/>
          </w:tcPr>
          <w:p w14:paraId="711AACCB" w14:textId="77777777" w:rsidR="00066661" w:rsidRDefault="00066661" w:rsidP="00066661">
            <w:pPr>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Preparation should include</w:t>
            </w:r>
            <w:r>
              <w:rPr>
                <w:rFonts w:ascii="Times New Roman" w:eastAsia="Times New Roman" w:hAnsi="Times New Roman" w:cs="Times New Roman"/>
                <w:sz w:val="24"/>
                <w:szCs w:val="24"/>
              </w:rPr>
              <w:t xml:space="preserve">  </w:t>
            </w:r>
          </w:p>
          <w:p w14:paraId="2763E388" w14:textId="77777777" w:rsidR="00066661" w:rsidRPr="0081046D" w:rsidRDefault="00066661" w:rsidP="00066661">
            <w:pPr>
              <w:rPr>
                <w:rFonts w:ascii="Times New Roman" w:eastAsia="Times New Roman" w:hAnsi="Times New Roman" w:cs="Times New Roman"/>
                <w:sz w:val="24"/>
                <w:szCs w:val="24"/>
              </w:rPr>
            </w:pPr>
          </w:p>
          <w:p w14:paraId="3E1C9A1E" w14:textId="77777777" w:rsidR="00066661" w:rsidRPr="0081046D" w:rsidRDefault="00066661" w:rsidP="00066661">
            <w:pPr>
              <w:numPr>
                <w:ilvl w:val="0"/>
                <w:numId w:val="67"/>
              </w:numPr>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keeping accurate records for payroll</w:t>
            </w:r>
          </w:p>
          <w:p w14:paraId="6A515633" w14:textId="77777777" w:rsidR="00066661" w:rsidRPr="0081046D" w:rsidRDefault="00066661" w:rsidP="00066661">
            <w:pPr>
              <w:numPr>
                <w:ilvl w:val="0"/>
                <w:numId w:val="67"/>
              </w:numPr>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paying the bills on time</w:t>
            </w:r>
          </w:p>
          <w:p w14:paraId="4D64D28B" w14:textId="77777777" w:rsidR="00066661" w:rsidRPr="0081046D" w:rsidRDefault="00066661" w:rsidP="00066661">
            <w:pPr>
              <w:numPr>
                <w:ilvl w:val="0"/>
                <w:numId w:val="67"/>
              </w:numPr>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keeping record of tips</w:t>
            </w:r>
          </w:p>
          <w:p w14:paraId="2FEE0D8B" w14:textId="77777777" w:rsidR="00066661" w:rsidRPr="0081046D" w:rsidRDefault="00066661" w:rsidP="00066661">
            <w:pPr>
              <w:numPr>
                <w:ilvl w:val="0"/>
                <w:numId w:val="67"/>
              </w:numPr>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completing W</w:t>
            </w:r>
            <w:r>
              <w:rPr>
                <w:rFonts w:ascii="Times New Roman" w:eastAsia="Times New Roman" w:hAnsi="Times New Roman" w:cs="Times New Roman"/>
                <w:sz w:val="24"/>
                <w:szCs w:val="24"/>
              </w:rPr>
              <w:t>-</w:t>
            </w:r>
            <w:r w:rsidRPr="0081046D">
              <w:rPr>
                <w:rFonts w:ascii="Times New Roman" w:eastAsia="Times New Roman" w:hAnsi="Times New Roman" w:cs="Times New Roman"/>
                <w:sz w:val="24"/>
                <w:szCs w:val="24"/>
              </w:rPr>
              <w:t>2 and W</w:t>
            </w:r>
            <w:r>
              <w:rPr>
                <w:rFonts w:ascii="Times New Roman" w:eastAsia="Times New Roman" w:hAnsi="Times New Roman" w:cs="Times New Roman"/>
                <w:sz w:val="24"/>
                <w:szCs w:val="24"/>
              </w:rPr>
              <w:t>-</w:t>
            </w:r>
            <w:r w:rsidRPr="0081046D">
              <w:rPr>
                <w:rFonts w:ascii="Times New Roman" w:eastAsia="Times New Roman" w:hAnsi="Times New Roman" w:cs="Times New Roman"/>
                <w:sz w:val="24"/>
                <w:szCs w:val="24"/>
              </w:rPr>
              <w:t>4 forms.</w:t>
            </w:r>
          </w:p>
          <w:p w14:paraId="50099455" w14:textId="77777777" w:rsidR="00066661" w:rsidRPr="009B2AF5" w:rsidRDefault="00066661" w:rsidP="00066661">
            <w:pPr>
              <w:spacing w:before="100" w:beforeAutospacing="1" w:after="100" w:afterAutospacing="1"/>
              <w:rPr>
                <w:rFonts w:ascii="Times New Roman" w:eastAsia="Times New Roman" w:hAnsi="Times New Roman" w:cs="Times New Roman"/>
                <w:sz w:val="24"/>
                <w:szCs w:val="24"/>
              </w:rPr>
            </w:pPr>
          </w:p>
        </w:tc>
        <w:tc>
          <w:tcPr>
            <w:tcW w:w="1150" w:type="pct"/>
            <w:gridSpan w:val="3"/>
          </w:tcPr>
          <w:p w14:paraId="5A8A4850" w14:textId="77777777" w:rsidR="00066661" w:rsidRPr="0084059C" w:rsidRDefault="00066661" w:rsidP="00066661">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06051575" w14:textId="77777777" w:rsidR="00066661" w:rsidRPr="0081046D" w:rsidRDefault="00066661" w:rsidP="00066661">
            <w:pPr>
              <w:numPr>
                <w:ilvl w:val="0"/>
                <w:numId w:val="68"/>
              </w:numPr>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How important is it to establish credit?</w:t>
            </w:r>
          </w:p>
          <w:p w14:paraId="0C14EEAB" w14:textId="77777777" w:rsidR="00066661" w:rsidRPr="0081046D" w:rsidRDefault="00066661" w:rsidP="00066661">
            <w:pPr>
              <w:numPr>
                <w:ilvl w:val="0"/>
                <w:numId w:val="68"/>
              </w:numPr>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What are the pros and cons of a business credit card?</w:t>
            </w:r>
          </w:p>
          <w:p w14:paraId="1A14BC56" w14:textId="77777777" w:rsidR="00066661" w:rsidRPr="0081046D" w:rsidRDefault="00066661" w:rsidP="00066661">
            <w:pPr>
              <w:numPr>
                <w:ilvl w:val="0"/>
                <w:numId w:val="68"/>
              </w:numPr>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What is the importance of keeping accurate payroll records?</w:t>
            </w:r>
          </w:p>
          <w:p w14:paraId="2889FB25" w14:textId="77777777" w:rsidR="00066661" w:rsidRPr="0081046D" w:rsidRDefault="00066661" w:rsidP="00066661">
            <w:pPr>
              <w:numPr>
                <w:ilvl w:val="0"/>
                <w:numId w:val="68"/>
              </w:numPr>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Why is goal</w:t>
            </w:r>
            <w:r>
              <w:rPr>
                <w:rFonts w:ascii="Times New Roman" w:eastAsia="Times New Roman" w:hAnsi="Times New Roman" w:cs="Times New Roman"/>
                <w:sz w:val="24"/>
                <w:szCs w:val="24"/>
              </w:rPr>
              <w:t>-</w:t>
            </w:r>
            <w:r w:rsidRPr="0081046D">
              <w:rPr>
                <w:rFonts w:ascii="Times New Roman" w:eastAsia="Times New Roman" w:hAnsi="Times New Roman" w:cs="Times New Roman"/>
                <w:sz w:val="24"/>
                <w:szCs w:val="24"/>
              </w:rPr>
              <w:t>setting important?</w:t>
            </w:r>
          </w:p>
          <w:p w14:paraId="5074945B" w14:textId="77777777" w:rsidR="00066661" w:rsidRPr="0081046D" w:rsidRDefault="00066661" w:rsidP="00066661">
            <w:pPr>
              <w:numPr>
                <w:ilvl w:val="0"/>
                <w:numId w:val="68"/>
              </w:numPr>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 xml:space="preserve">What are the consequences of defaulting on a loan or </w:t>
            </w:r>
            <w:r>
              <w:rPr>
                <w:rFonts w:ascii="Times New Roman" w:eastAsia="Times New Roman" w:hAnsi="Times New Roman" w:cs="Times New Roman"/>
                <w:sz w:val="24"/>
                <w:szCs w:val="24"/>
              </w:rPr>
              <w:t>making late payments?</w:t>
            </w:r>
          </w:p>
          <w:p w14:paraId="236C3FB3" w14:textId="77777777" w:rsidR="00066661" w:rsidRDefault="00066661" w:rsidP="00066661">
            <w:pPr>
              <w:numPr>
                <w:ilvl w:val="0"/>
                <w:numId w:val="68"/>
              </w:numPr>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Why is it necessary to claim tips on tax forms?</w:t>
            </w:r>
          </w:p>
          <w:p w14:paraId="0AD48B4D" w14:textId="77777777" w:rsidR="00066661" w:rsidRDefault="00066661" w:rsidP="00066661">
            <w:pPr>
              <w:numPr>
                <w:ilvl w:val="0"/>
                <w:numId w:val="68"/>
              </w:numPr>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What is a W</w:t>
            </w:r>
            <w:r>
              <w:rPr>
                <w:rFonts w:ascii="Times New Roman" w:eastAsia="Times New Roman" w:hAnsi="Times New Roman" w:cs="Times New Roman"/>
                <w:sz w:val="24"/>
                <w:szCs w:val="24"/>
              </w:rPr>
              <w:t>-</w:t>
            </w:r>
            <w:r w:rsidRPr="0081046D">
              <w:rPr>
                <w:rFonts w:ascii="Times New Roman" w:eastAsia="Times New Roman" w:hAnsi="Times New Roman" w:cs="Times New Roman"/>
                <w:sz w:val="24"/>
                <w:szCs w:val="24"/>
              </w:rPr>
              <w:t>2 form? W</w:t>
            </w:r>
            <w:r>
              <w:rPr>
                <w:rFonts w:ascii="Times New Roman" w:eastAsia="Times New Roman" w:hAnsi="Times New Roman" w:cs="Times New Roman"/>
                <w:sz w:val="24"/>
                <w:szCs w:val="24"/>
              </w:rPr>
              <w:t>-</w:t>
            </w:r>
            <w:r w:rsidRPr="0081046D">
              <w:rPr>
                <w:rFonts w:ascii="Times New Roman" w:eastAsia="Times New Roman" w:hAnsi="Times New Roman" w:cs="Times New Roman"/>
                <w:sz w:val="24"/>
                <w:szCs w:val="24"/>
              </w:rPr>
              <w:t>4 form?</w:t>
            </w:r>
          </w:p>
          <w:p w14:paraId="16F0B136" w14:textId="77777777" w:rsidR="00066661" w:rsidRDefault="00066661" w:rsidP="00066661">
            <w:pPr>
              <w:numPr>
                <w:ilvl w:val="0"/>
                <w:numId w:val="68"/>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costs are fixed vs. variable in a salon?</w:t>
            </w:r>
          </w:p>
          <w:p w14:paraId="1A8C630A" w14:textId="1496A48A" w:rsidR="00066661" w:rsidRPr="0000527A" w:rsidRDefault="00066661" w:rsidP="00066661">
            <w:pPr>
              <w:numPr>
                <w:ilvl w:val="0"/>
                <w:numId w:val="68"/>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How is profit margin calculated?</w:t>
            </w:r>
          </w:p>
        </w:tc>
        <w:tc>
          <w:tcPr>
            <w:tcW w:w="626" w:type="pct"/>
          </w:tcPr>
          <w:p w14:paraId="4F845E91" w14:textId="77777777" w:rsidR="00066661" w:rsidRPr="00760B81" w:rsidRDefault="00066661" w:rsidP="00066661">
            <w:pPr>
              <w:ind w:left="30"/>
              <w:rPr>
                <w:rFonts w:ascii="Times New Roman" w:eastAsia="Times New Roman" w:hAnsi="Times New Roman" w:cs="Times New Roman"/>
                <w:sz w:val="24"/>
                <w:szCs w:val="24"/>
              </w:rPr>
            </w:pPr>
            <w:r w:rsidRPr="00760B81">
              <w:rPr>
                <w:rFonts w:ascii="Times New Roman" w:eastAsia="Times New Roman" w:hAnsi="Times New Roman" w:cs="Times New Roman"/>
                <w:sz w:val="24"/>
                <w:szCs w:val="24"/>
              </w:rPr>
              <w:t>English: 11.C,</w:t>
            </w:r>
            <w:r>
              <w:rPr>
                <w:rFonts w:ascii="Times New Roman" w:eastAsia="Times New Roman" w:hAnsi="Times New Roman" w:cs="Times New Roman"/>
                <w:sz w:val="24"/>
                <w:szCs w:val="24"/>
              </w:rPr>
              <w:t xml:space="preserve"> </w:t>
            </w:r>
            <w:r w:rsidRPr="00760B81">
              <w:rPr>
                <w:rFonts w:ascii="Times New Roman" w:eastAsia="Times New Roman" w:hAnsi="Times New Roman" w:cs="Times New Roman"/>
                <w:sz w:val="24"/>
                <w:szCs w:val="24"/>
              </w:rPr>
              <w:t>11.LU, 11.W,</w:t>
            </w:r>
            <w:r>
              <w:rPr>
                <w:rFonts w:ascii="Times New Roman" w:eastAsia="Times New Roman" w:hAnsi="Times New Roman" w:cs="Times New Roman"/>
                <w:sz w:val="24"/>
                <w:szCs w:val="24"/>
              </w:rPr>
              <w:t xml:space="preserve"> </w:t>
            </w:r>
            <w:r w:rsidRPr="00760B81">
              <w:rPr>
                <w:rFonts w:ascii="Times New Roman" w:eastAsia="Times New Roman" w:hAnsi="Times New Roman" w:cs="Times New Roman"/>
                <w:sz w:val="24"/>
                <w:szCs w:val="24"/>
              </w:rPr>
              <w:t>12.C, 12.LU,</w:t>
            </w:r>
          </w:p>
          <w:p w14:paraId="242CC36F" w14:textId="77777777" w:rsidR="00066661" w:rsidRDefault="00066661" w:rsidP="00066661">
            <w:pPr>
              <w:ind w:left="30"/>
              <w:rPr>
                <w:rFonts w:ascii="Times New Roman" w:eastAsia="Times New Roman" w:hAnsi="Times New Roman" w:cs="Times New Roman"/>
                <w:sz w:val="24"/>
                <w:szCs w:val="24"/>
              </w:rPr>
            </w:pPr>
            <w:r w:rsidRPr="00760B81">
              <w:rPr>
                <w:rFonts w:ascii="Times New Roman" w:eastAsia="Times New Roman" w:hAnsi="Times New Roman" w:cs="Times New Roman"/>
                <w:sz w:val="24"/>
                <w:szCs w:val="24"/>
              </w:rPr>
              <w:t>12.W</w:t>
            </w:r>
          </w:p>
          <w:p w14:paraId="64523C3C" w14:textId="77777777" w:rsidR="00066661" w:rsidRDefault="00066661" w:rsidP="00066661">
            <w:pPr>
              <w:ind w:left="30"/>
              <w:rPr>
                <w:rFonts w:ascii="Times New Roman" w:eastAsia="Times New Roman" w:hAnsi="Times New Roman" w:cs="Times New Roman"/>
                <w:sz w:val="24"/>
                <w:szCs w:val="24"/>
              </w:rPr>
            </w:pPr>
          </w:p>
          <w:p w14:paraId="16C0282A" w14:textId="41DDAB81" w:rsidR="00066661" w:rsidRPr="00760B81" w:rsidRDefault="00066661" w:rsidP="00066661">
            <w:pPr>
              <w:rPr>
                <w:rFonts w:ascii="Times New Roman" w:eastAsia="Times New Roman" w:hAnsi="Times New Roman" w:cs="Times New Roman"/>
                <w:sz w:val="24"/>
                <w:szCs w:val="24"/>
              </w:rPr>
            </w:pPr>
            <w:r w:rsidRPr="00095736">
              <w:rPr>
                <w:rFonts w:ascii="Times New Roman" w:eastAsia="Times New Roman" w:hAnsi="Times New Roman" w:cs="Times New Roman"/>
                <w:sz w:val="24"/>
                <w:szCs w:val="24"/>
              </w:rPr>
              <w:t>History and Social Sciences:</w:t>
            </w:r>
            <w:r>
              <w:rPr>
                <w:rFonts w:ascii="Times New Roman" w:eastAsia="Times New Roman" w:hAnsi="Times New Roman" w:cs="Times New Roman"/>
                <w:sz w:val="24"/>
                <w:szCs w:val="24"/>
              </w:rPr>
              <w:t xml:space="preserve"> </w:t>
            </w:r>
            <w:r w:rsidRPr="00095736">
              <w:rPr>
                <w:rFonts w:ascii="Times New Roman" w:eastAsia="Times New Roman" w:hAnsi="Times New Roman" w:cs="Times New Roman"/>
                <w:sz w:val="24"/>
                <w:szCs w:val="24"/>
              </w:rPr>
              <w:t>GOVT.13</w:t>
            </w:r>
          </w:p>
        </w:tc>
        <w:tc>
          <w:tcPr>
            <w:tcW w:w="697" w:type="pct"/>
            <w:gridSpan w:val="3"/>
          </w:tcPr>
          <w:p w14:paraId="7009484E" w14:textId="77777777" w:rsidR="00066661" w:rsidRPr="009D6373" w:rsidRDefault="00066661" w:rsidP="00066661">
            <w:pPr>
              <w:pStyle w:val="sectbi"/>
              <w:spacing w:before="0" w:beforeAutospacing="0" w:after="0" w:afterAutospacing="0"/>
              <w:ind w:left="380" w:hanging="270"/>
              <w:textAlignment w:val="baseline"/>
              <w:rPr>
                <w:color w:val="444444"/>
              </w:rPr>
            </w:pPr>
            <w:r w:rsidRPr="009D6373">
              <w:rPr>
                <w:color w:val="444444"/>
              </w:rPr>
              <w:t>1. Orientation and business topics</w:t>
            </w:r>
          </w:p>
          <w:p w14:paraId="2F27CD60" w14:textId="77777777" w:rsidR="00066661" w:rsidRPr="009D6373" w:rsidRDefault="00066661" w:rsidP="00066661">
            <w:pPr>
              <w:pStyle w:val="sectbi2"/>
              <w:spacing w:before="0" w:beforeAutospacing="0" w:after="0" w:afterAutospacing="0"/>
              <w:ind w:left="650" w:hanging="270"/>
              <w:textAlignment w:val="baseline"/>
              <w:rPr>
                <w:color w:val="444444"/>
              </w:rPr>
            </w:pPr>
            <w:r w:rsidRPr="009D6373">
              <w:rPr>
                <w:color w:val="444444"/>
              </w:rPr>
              <w:t>a. School policies</w:t>
            </w:r>
          </w:p>
          <w:p w14:paraId="24FEAB3A" w14:textId="77777777" w:rsidR="00066661" w:rsidRPr="009D6373" w:rsidRDefault="00066661" w:rsidP="00066661">
            <w:pPr>
              <w:pStyle w:val="sectbi2"/>
              <w:spacing w:before="0" w:beforeAutospacing="0" w:after="0" w:afterAutospacing="0"/>
              <w:ind w:left="650" w:hanging="270"/>
              <w:textAlignment w:val="baseline"/>
              <w:rPr>
                <w:color w:val="444444"/>
              </w:rPr>
            </w:pPr>
            <w:r w:rsidRPr="009D6373">
              <w:rPr>
                <w:color w:val="444444"/>
              </w:rPr>
              <w:t>b. Management</w:t>
            </w:r>
          </w:p>
          <w:p w14:paraId="58FB9142" w14:textId="77777777" w:rsidR="00066661" w:rsidRPr="009D6373" w:rsidRDefault="00066661" w:rsidP="00066661">
            <w:pPr>
              <w:pStyle w:val="sectbi2"/>
              <w:spacing w:before="0" w:beforeAutospacing="0" w:after="0" w:afterAutospacing="0"/>
              <w:ind w:left="650" w:hanging="270"/>
              <w:textAlignment w:val="baseline"/>
              <w:rPr>
                <w:color w:val="444444"/>
              </w:rPr>
            </w:pPr>
            <w:r w:rsidRPr="009D6373">
              <w:rPr>
                <w:color w:val="444444"/>
              </w:rPr>
              <w:t>c. Sales, inventory, and retailing</w:t>
            </w:r>
          </w:p>
          <w:p w14:paraId="46006BDD" w14:textId="77777777" w:rsidR="00066661" w:rsidRPr="009D6373" w:rsidRDefault="00066661" w:rsidP="00066661">
            <w:pPr>
              <w:pStyle w:val="sectbi2"/>
              <w:spacing w:before="0" w:beforeAutospacing="0" w:after="0" w:afterAutospacing="0"/>
              <w:ind w:left="650" w:hanging="270"/>
              <w:textAlignment w:val="baseline"/>
              <w:rPr>
                <w:color w:val="444444"/>
              </w:rPr>
            </w:pPr>
            <w:r w:rsidRPr="009D6373">
              <w:rPr>
                <w:color w:val="444444"/>
              </w:rPr>
              <w:t>d. Taxes and payroll</w:t>
            </w:r>
          </w:p>
          <w:p w14:paraId="1936E3CA" w14:textId="77777777" w:rsidR="00066661" w:rsidRPr="009D6373" w:rsidRDefault="00066661" w:rsidP="00066661">
            <w:pPr>
              <w:pStyle w:val="sectbi2"/>
              <w:spacing w:before="0" w:beforeAutospacing="0" w:after="0" w:afterAutospacing="0"/>
              <w:ind w:left="650" w:hanging="270"/>
              <w:textAlignment w:val="baseline"/>
              <w:rPr>
                <w:color w:val="444444"/>
              </w:rPr>
            </w:pPr>
            <w:r w:rsidRPr="009D6373">
              <w:rPr>
                <w:color w:val="444444"/>
              </w:rPr>
              <w:t>e. Insurance</w:t>
            </w:r>
          </w:p>
          <w:p w14:paraId="69CD8270" w14:textId="77777777" w:rsidR="00066661" w:rsidRPr="009D6373" w:rsidRDefault="00066661" w:rsidP="00066661">
            <w:pPr>
              <w:pStyle w:val="sectbi2"/>
              <w:spacing w:before="0" w:beforeAutospacing="0" w:after="0" w:afterAutospacing="0"/>
              <w:ind w:left="650" w:hanging="270"/>
              <w:textAlignment w:val="baseline"/>
              <w:rPr>
                <w:color w:val="444444"/>
              </w:rPr>
            </w:pPr>
            <w:r w:rsidRPr="009D6373">
              <w:rPr>
                <w:color w:val="444444"/>
              </w:rPr>
              <w:t>f. Client records and confidentiality</w:t>
            </w:r>
          </w:p>
          <w:p w14:paraId="0C11FC86" w14:textId="77777777" w:rsidR="00066661" w:rsidRPr="009D6373" w:rsidRDefault="00066661" w:rsidP="00066661">
            <w:pPr>
              <w:pStyle w:val="sectbi2"/>
              <w:spacing w:before="0" w:beforeAutospacing="0" w:after="0" w:afterAutospacing="0"/>
              <w:ind w:left="650" w:hanging="270"/>
              <w:textAlignment w:val="baseline"/>
              <w:rPr>
                <w:color w:val="444444"/>
              </w:rPr>
            </w:pPr>
            <w:r w:rsidRPr="009D6373">
              <w:rPr>
                <w:color w:val="444444"/>
              </w:rPr>
              <w:t>g. Professional ethics and practices.</w:t>
            </w:r>
          </w:p>
          <w:p w14:paraId="2911617F" w14:textId="77777777" w:rsidR="00066661" w:rsidRPr="009D6373" w:rsidRDefault="00066661" w:rsidP="00066661">
            <w:pPr>
              <w:pStyle w:val="sectbi"/>
              <w:spacing w:before="0" w:beforeAutospacing="0" w:after="0" w:afterAutospacing="0"/>
              <w:ind w:left="380" w:hanging="270"/>
              <w:textAlignment w:val="baseline"/>
              <w:rPr>
                <w:color w:val="444444"/>
              </w:rPr>
            </w:pPr>
            <w:r w:rsidRPr="009D6373">
              <w:rPr>
                <w:color w:val="444444"/>
              </w:rPr>
              <w:t>2. Laws and regulations</w:t>
            </w:r>
          </w:p>
          <w:p w14:paraId="64D18934" w14:textId="77777777" w:rsidR="00066661" w:rsidRPr="009D6373" w:rsidRDefault="00066661" w:rsidP="00066661">
            <w:pPr>
              <w:pStyle w:val="sectbi"/>
              <w:spacing w:before="0" w:beforeAutospacing="0" w:after="0" w:afterAutospacing="0"/>
              <w:ind w:left="470" w:hanging="360"/>
              <w:textAlignment w:val="baseline"/>
              <w:rPr>
                <w:color w:val="444444"/>
              </w:rPr>
            </w:pPr>
          </w:p>
        </w:tc>
        <w:tc>
          <w:tcPr>
            <w:tcW w:w="575" w:type="pct"/>
          </w:tcPr>
          <w:p w14:paraId="4A4B3780" w14:textId="77777777" w:rsidR="00066661" w:rsidRPr="00066661" w:rsidRDefault="00066661" w:rsidP="00066661">
            <w:pPr>
              <w:pStyle w:val="sectbi"/>
              <w:spacing w:before="0" w:beforeAutospacing="0" w:afterAutospacing="0"/>
              <w:rPr>
                <w:color w:val="444444"/>
              </w:rPr>
            </w:pPr>
            <w:r w:rsidRPr="00066661">
              <w:rPr>
                <w:color w:val="444444"/>
              </w:rPr>
              <w:t>Job Demo A</w:t>
            </w:r>
          </w:p>
          <w:p w14:paraId="429CF9C0" w14:textId="77777777" w:rsidR="00066661" w:rsidRPr="00066661" w:rsidRDefault="00066661" w:rsidP="00066661">
            <w:pPr>
              <w:pStyle w:val="sectbi"/>
              <w:spacing w:before="0" w:beforeAutospacing="0" w:afterAutospacing="0"/>
              <w:rPr>
                <w:color w:val="444444"/>
              </w:rPr>
            </w:pPr>
            <w:r w:rsidRPr="00066661">
              <w:rPr>
                <w:color w:val="444444"/>
              </w:rPr>
              <w:t>Customer Service</w:t>
            </w:r>
          </w:p>
          <w:p w14:paraId="0BAD0E6C" w14:textId="1B2602D5" w:rsidR="00066661" w:rsidRPr="009D6373" w:rsidRDefault="00066661" w:rsidP="00066661">
            <w:pPr>
              <w:pStyle w:val="sectbi"/>
              <w:spacing w:before="0" w:beforeAutospacing="0" w:after="0" w:afterAutospacing="0"/>
              <w:textAlignment w:val="baseline"/>
              <w:rPr>
                <w:color w:val="444444"/>
              </w:rPr>
            </w:pPr>
            <w:r w:rsidRPr="00066661">
              <w:rPr>
                <w:color w:val="444444"/>
              </w:rPr>
              <w:t>Entrepreneurship</w:t>
            </w:r>
          </w:p>
        </w:tc>
      </w:tr>
      <w:tr w:rsidR="00066661" w:rsidRPr="0093205B" w14:paraId="77016C89" w14:textId="2F93C6CA" w:rsidTr="005C53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8" w:type="pct"/>
            <w:shd w:val="clear" w:color="auto" w:fill="FFFFFF" w:themeFill="background1"/>
          </w:tcPr>
          <w:p w14:paraId="220C6601" w14:textId="4F015436" w:rsidR="00066661" w:rsidRPr="00F42C37" w:rsidRDefault="00066661" w:rsidP="00066661">
            <w:pPr>
              <w:rPr>
                <w:rFonts w:ascii="Times New Roman" w:eastAsia="Times New Roman" w:hAnsi="Times New Roman" w:cs="Times New Roman"/>
                <w:sz w:val="24"/>
                <w:szCs w:val="24"/>
              </w:rPr>
            </w:pPr>
          </w:p>
        </w:tc>
        <w:tc>
          <w:tcPr>
            <w:tcW w:w="961" w:type="pct"/>
            <w:gridSpan w:val="2"/>
            <w:shd w:val="clear" w:color="auto" w:fill="FFFFFF" w:themeFill="background1"/>
            <w:tcMar>
              <w:top w:w="43" w:type="dxa"/>
              <w:left w:w="115" w:type="dxa"/>
              <w:bottom w:w="43" w:type="dxa"/>
              <w:right w:w="115" w:type="dxa"/>
            </w:tcMar>
          </w:tcPr>
          <w:p w14:paraId="5C8E55C6" w14:textId="0E64E066" w:rsidR="00066661" w:rsidRDefault="00066661" w:rsidP="00066661">
            <w:pPr>
              <w:rPr>
                <w:rFonts w:ascii="Times New Roman" w:eastAsia="Times New Roman" w:hAnsi="Times New Roman" w:cs="Times New Roman"/>
                <w:sz w:val="24"/>
                <w:szCs w:val="24"/>
              </w:rPr>
            </w:pPr>
          </w:p>
        </w:tc>
        <w:tc>
          <w:tcPr>
            <w:tcW w:w="980" w:type="pct"/>
            <w:gridSpan w:val="2"/>
          </w:tcPr>
          <w:p w14:paraId="5BCF8619" w14:textId="77777777" w:rsidR="00066661" w:rsidRPr="00BF7007" w:rsidRDefault="00066661" w:rsidP="00066661">
            <w:pPr>
              <w:rPr>
                <w:rFonts w:ascii="Times New Roman" w:eastAsia="Times New Roman" w:hAnsi="Times New Roman" w:cs="Times New Roman"/>
                <w:sz w:val="24"/>
                <w:szCs w:val="24"/>
              </w:rPr>
            </w:pPr>
          </w:p>
        </w:tc>
        <w:tc>
          <w:tcPr>
            <w:tcW w:w="935" w:type="pct"/>
          </w:tcPr>
          <w:p w14:paraId="5B7D7514" w14:textId="04A8D3BC" w:rsidR="00066661" w:rsidRPr="00BF7007" w:rsidRDefault="00066661" w:rsidP="00066661">
            <w:pPr>
              <w:rPr>
                <w:rFonts w:ascii="Times New Roman" w:eastAsia="Times New Roman" w:hAnsi="Times New Roman" w:cs="Times New Roman"/>
                <w:sz w:val="24"/>
                <w:szCs w:val="24"/>
              </w:rPr>
            </w:pPr>
          </w:p>
        </w:tc>
        <w:tc>
          <w:tcPr>
            <w:tcW w:w="695" w:type="pct"/>
            <w:gridSpan w:val="3"/>
          </w:tcPr>
          <w:p w14:paraId="5067CD48" w14:textId="6760FA08" w:rsidR="00066661" w:rsidRPr="0081046D" w:rsidRDefault="00066661" w:rsidP="00066661">
            <w:pPr>
              <w:ind w:left="30"/>
              <w:rPr>
                <w:rFonts w:ascii="Times New Roman" w:eastAsia="Times New Roman" w:hAnsi="Times New Roman" w:cs="Times New Roman"/>
                <w:sz w:val="24"/>
                <w:szCs w:val="24"/>
              </w:rPr>
            </w:pPr>
          </w:p>
        </w:tc>
        <w:tc>
          <w:tcPr>
            <w:tcW w:w="543" w:type="pct"/>
          </w:tcPr>
          <w:p w14:paraId="20119CA7" w14:textId="77777777" w:rsidR="00066661" w:rsidRPr="0081046D" w:rsidRDefault="00066661" w:rsidP="00066661">
            <w:pPr>
              <w:ind w:left="470"/>
              <w:rPr>
                <w:rFonts w:ascii="Times New Roman" w:eastAsia="Times New Roman" w:hAnsi="Times New Roman" w:cs="Times New Roman"/>
                <w:sz w:val="24"/>
                <w:szCs w:val="24"/>
              </w:rPr>
            </w:pPr>
          </w:p>
        </w:tc>
        <w:tc>
          <w:tcPr>
            <w:tcW w:w="718" w:type="pct"/>
            <w:gridSpan w:val="3"/>
          </w:tcPr>
          <w:p w14:paraId="533E0D85" w14:textId="090F03CE" w:rsidR="00066661" w:rsidRPr="0081046D" w:rsidRDefault="00066661" w:rsidP="00066661">
            <w:pPr>
              <w:ind w:left="470"/>
              <w:rPr>
                <w:rFonts w:ascii="Times New Roman" w:eastAsia="Times New Roman" w:hAnsi="Times New Roman" w:cs="Times New Roman"/>
                <w:sz w:val="24"/>
                <w:szCs w:val="24"/>
              </w:rPr>
            </w:pPr>
          </w:p>
        </w:tc>
      </w:tr>
    </w:tbl>
    <w:p w14:paraId="004BFFFD" w14:textId="77777777" w:rsidR="00141599" w:rsidRPr="00EA5709" w:rsidRDefault="00141599" w:rsidP="0070070F">
      <w:pPr>
        <w:spacing w:before="100" w:beforeAutospacing="1" w:after="100" w:afterAutospacing="1" w:line="240" w:lineRule="auto"/>
        <w:outlineLvl w:val="0"/>
        <w:rPr>
          <w:rFonts w:ascii="Times New Roman" w:eastAsia="Times New Roman" w:hAnsi="Times New Roman" w:cs="Times New Roman"/>
          <w:sz w:val="24"/>
          <w:szCs w:val="24"/>
        </w:rPr>
      </w:pPr>
    </w:p>
    <w:sectPr w:rsidR="00141599" w:rsidRPr="00EA5709" w:rsidSect="00BF4AC1">
      <w:footerReference w:type="default" r:id="rId20"/>
      <w:pgSz w:w="20160" w:h="12240" w:orient="landscape"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511C5" w14:textId="77777777" w:rsidR="00A64985" w:rsidRDefault="00A64985" w:rsidP="0093205B">
      <w:pPr>
        <w:spacing w:after="0" w:line="240" w:lineRule="auto"/>
      </w:pPr>
      <w:r>
        <w:separator/>
      </w:r>
    </w:p>
  </w:endnote>
  <w:endnote w:type="continuationSeparator" w:id="0">
    <w:p w14:paraId="71C6628C" w14:textId="77777777" w:rsidR="00A64985" w:rsidRDefault="00A64985" w:rsidP="0093205B">
      <w:pPr>
        <w:spacing w:after="0" w:line="240" w:lineRule="auto"/>
      </w:pPr>
      <w:r>
        <w:continuationSeparator/>
      </w:r>
    </w:p>
  </w:endnote>
  <w:endnote w:type="continuationNotice" w:id="1">
    <w:p w14:paraId="66626B0C" w14:textId="77777777" w:rsidR="00A64985" w:rsidRDefault="00A649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368812"/>
      <w:docPartObj>
        <w:docPartGallery w:val="Page Numbers (Bottom of Page)"/>
        <w:docPartUnique/>
      </w:docPartObj>
    </w:sdtPr>
    <w:sdtEndPr>
      <w:rPr>
        <w:rFonts w:ascii="Times New Roman" w:hAnsi="Times New Roman" w:cs="Times New Roman"/>
        <w:noProof/>
      </w:rPr>
    </w:sdtEndPr>
    <w:sdtContent>
      <w:p w14:paraId="75A19C32" w14:textId="66D3AE60" w:rsidR="00EB5C38" w:rsidRPr="005E37E4" w:rsidRDefault="00272A15" w:rsidP="004770F1">
        <w:pPr>
          <w:pStyle w:val="Footer"/>
          <w:rPr>
            <w:rFonts w:ascii="Times New Roman" w:hAnsi="Times New Roman" w:cs="Times New Roman"/>
            <w:sz w:val="20"/>
            <w:szCs w:val="20"/>
          </w:rPr>
        </w:pPr>
        <w:r w:rsidRPr="00B56320">
          <w:rPr>
            <w:rFonts w:ascii="Times New Roman" w:hAnsi="Times New Roman" w:cs="Times New Roman"/>
            <w:sz w:val="20"/>
            <w:szCs w:val="20"/>
          </w:rPr>
          <w:t>©</w:t>
        </w:r>
        <w:r>
          <w:rPr>
            <w:rFonts w:ascii="Times New Roman" w:hAnsi="Times New Roman" w:cs="Times New Roman"/>
            <w:sz w:val="20"/>
            <w:szCs w:val="20"/>
          </w:rPr>
          <w:t xml:space="preserve"> </w:t>
        </w:r>
        <w:r w:rsidR="00442832" w:rsidRPr="00B56320">
          <w:rPr>
            <w:rFonts w:ascii="Times New Roman" w:hAnsi="Times New Roman" w:cs="Times New Roman"/>
            <w:sz w:val="20"/>
            <w:szCs w:val="20"/>
          </w:rPr>
          <w:t>Virginia Department of Education and CTE Resource Center</w:t>
        </w:r>
        <w:r w:rsidR="00442832">
          <w:tab/>
        </w:r>
        <w:r w:rsidR="00442832">
          <w:tab/>
        </w:r>
        <w:r w:rsidR="00442832">
          <w:tab/>
        </w:r>
        <w:r w:rsidR="00442832">
          <w:tab/>
        </w:r>
        <w:r w:rsidR="00442832">
          <w:tab/>
        </w:r>
        <w:r w:rsidR="00495063">
          <w:tab/>
        </w:r>
        <w:r w:rsidR="00495063">
          <w:tab/>
        </w:r>
        <w:r w:rsidR="00442832" w:rsidRPr="00C436D5">
          <w:rPr>
            <w:rFonts w:ascii="Times New Roman" w:hAnsi="Times New Roman" w:cs="Times New Roman"/>
          </w:rPr>
          <w:fldChar w:fldCharType="begin"/>
        </w:r>
        <w:r w:rsidR="00442832" w:rsidRPr="00C436D5">
          <w:rPr>
            <w:rFonts w:ascii="Times New Roman" w:hAnsi="Times New Roman" w:cs="Times New Roman"/>
          </w:rPr>
          <w:instrText xml:space="preserve"> PAGE   \* MERGEFORMAT </w:instrText>
        </w:r>
        <w:r w:rsidR="00442832" w:rsidRPr="00C436D5">
          <w:rPr>
            <w:rFonts w:ascii="Times New Roman" w:hAnsi="Times New Roman" w:cs="Times New Roman"/>
          </w:rPr>
          <w:fldChar w:fldCharType="separate"/>
        </w:r>
        <w:r w:rsidR="00442832" w:rsidRPr="00C436D5">
          <w:rPr>
            <w:rFonts w:ascii="Times New Roman" w:hAnsi="Times New Roman" w:cs="Times New Roman"/>
            <w:noProof/>
          </w:rPr>
          <w:t>2</w:t>
        </w:r>
        <w:r w:rsidR="00442832" w:rsidRPr="00C436D5">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77178" w14:textId="77777777" w:rsidR="00A64985" w:rsidRDefault="00A64985" w:rsidP="0093205B">
      <w:pPr>
        <w:spacing w:after="0" w:line="240" w:lineRule="auto"/>
      </w:pPr>
      <w:r>
        <w:separator/>
      </w:r>
    </w:p>
  </w:footnote>
  <w:footnote w:type="continuationSeparator" w:id="0">
    <w:p w14:paraId="730B55F4" w14:textId="77777777" w:rsidR="00A64985" w:rsidRDefault="00A64985" w:rsidP="0093205B">
      <w:pPr>
        <w:spacing w:after="0" w:line="240" w:lineRule="auto"/>
      </w:pPr>
      <w:r>
        <w:continuationSeparator/>
      </w:r>
    </w:p>
  </w:footnote>
  <w:footnote w:type="continuationNotice" w:id="1">
    <w:p w14:paraId="7543710E" w14:textId="77777777" w:rsidR="00A64985" w:rsidRDefault="00A6498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94D24"/>
    <w:multiLevelType w:val="multilevel"/>
    <w:tmpl w:val="2BC80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EA527C"/>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F14CDE"/>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D92392"/>
    <w:multiLevelType w:val="multilevel"/>
    <w:tmpl w:val="85185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1D466C"/>
    <w:multiLevelType w:val="multilevel"/>
    <w:tmpl w:val="35880524"/>
    <w:lvl w:ilvl="0">
      <w:start w:val="1"/>
      <w:numFmt w:val="bullet"/>
      <w:lvlText w:val=""/>
      <w:lvlJc w:val="left"/>
      <w:pPr>
        <w:tabs>
          <w:tab w:val="num" w:pos="720"/>
        </w:tabs>
        <w:ind w:left="720" w:hanging="360"/>
      </w:pPr>
      <w:rPr>
        <w:rFonts w:ascii="Symbol" w:hAnsi="Symbol" w:hint="default"/>
        <w:sz w:val="20"/>
      </w:rPr>
    </w:lvl>
    <w:lvl w:ilvl="1">
      <w:start w:val="7"/>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BB6E2A"/>
    <w:multiLevelType w:val="multilevel"/>
    <w:tmpl w:val="FB8CE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6866CD"/>
    <w:multiLevelType w:val="multilevel"/>
    <w:tmpl w:val="0FC2E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3910546"/>
    <w:multiLevelType w:val="multilevel"/>
    <w:tmpl w:val="FEDAB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3FD431B"/>
    <w:multiLevelType w:val="multilevel"/>
    <w:tmpl w:val="431E4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560532F"/>
    <w:multiLevelType w:val="hybridMultilevel"/>
    <w:tmpl w:val="EC70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B90B24"/>
    <w:multiLevelType w:val="multilevel"/>
    <w:tmpl w:val="F91ADDCA"/>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70C140C"/>
    <w:multiLevelType w:val="multilevel"/>
    <w:tmpl w:val="AA8AF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7BA0CD8"/>
    <w:multiLevelType w:val="multilevel"/>
    <w:tmpl w:val="F3B63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94559F6"/>
    <w:multiLevelType w:val="multilevel"/>
    <w:tmpl w:val="49EE7F50"/>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A4075DC"/>
    <w:multiLevelType w:val="multilevel"/>
    <w:tmpl w:val="A25AD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A8B3615"/>
    <w:multiLevelType w:val="multilevel"/>
    <w:tmpl w:val="192C1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A9D6B3E"/>
    <w:multiLevelType w:val="multilevel"/>
    <w:tmpl w:val="FDB4A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AC6036D"/>
    <w:multiLevelType w:val="multilevel"/>
    <w:tmpl w:val="488A56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B1849AB"/>
    <w:multiLevelType w:val="multilevel"/>
    <w:tmpl w:val="D6783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B630909"/>
    <w:multiLevelType w:val="hybridMultilevel"/>
    <w:tmpl w:val="DDB652F4"/>
    <w:lvl w:ilvl="0" w:tplc="04090001">
      <w:start w:val="1"/>
      <w:numFmt w:val="bullet"/>
      <w:lvlText w:val=""/>
      <w:lvlJc w:val="left"/>
      <w:pPr>
        <w:ind w:left="1190" w:hanging="360"/>
      </w:pPr>
      <w:rPr>
        <w:rFonts w:ascii="Symbol" w:hAnsi="Symbol" w:hint="default"/>
      </w:rPr>
    </w:lvl>
    <w:lvl w:ilvl="1" w:tplc="04090003" w:tentative="1">
      <w:start w:val="1"/>
      <w:numFmt w:val="bullet"/>
      <w:lvlText w:val="o"/>
      <w:lvlJc w:val="left"/>
      <w:pPr>
        <w:ind w:left="1910" w:hanging="360"/>
      </w:pPr>
      <w:rPr>
        <w:rFonts w:ascii="Courier New" w:hAnsi="Courier New" w:cs="Courier New" w:hint="default"/>
      </w:rPr>
    </w:lvl>
    <w:lvl w:ilvl="2" w:tplc="04090005" w:tentative="1">
      <w:start w:val="1"/>
      <w:numFmt w:val="bullet"/>
      <w:lvlText w:val=""/>
      <w:lvlJc w:val="left"/>
      <w:pPr>
        <w:ind w:left="2630" w:hanging="360"/>
      </w:pPr>
      <w:rPr>
        <w:rFonts w:ascii="Wingdings" w:hAnsi="Wingdings" w:hint="default"/>
      </w:rPr>
    </w:lvl>
    <w:lvl w:ilvl="3" w:tplc="04090001" w:tentative="1">
      <w:start w:val="1"/>
      <w:numFmt w:val="bullet"/>
      <w:lvlText w:val=""/>
      <w:lvlJc w:val="left"/>
      <w:pPr>
        <w:ind w:left="3350" w:hanging="360"/>
      </w:pPr>
      <w:rPr>
        <w:rFonts w:ascii="Symbol" w:hAnsi="Symbol" w:hint="default"/>
      </w:rPr>
    </w:lvl>
    <w:lvl w:ilvl="4" w:tplc="04090003" w:tentative="1">
      <w:start w:val="1"/>
      <w:numFmt w:val="bullet"/>
      <w:lvlText w:val="o"/>
      <w:lvlJc w:val="left"/>
      <w:pPr>
        <w:ind w:left="4070" w:hanging="360"/>
      </w:pPr>
      <w:rPr>
        <w:rFonts w:ascii="Courier New" w:hAnsi="Courier New" w:cs="Courier New" w:hint="default"/>
      </w:rPr>
    </w:lvl>
    <w:lvl w:ilvl="5" w:tplc="04090005" w:tentative="1">
      <w:start w:val="1"/>
      <w:numFmt w:val="bullet"/>
      <w:lvlText w:val=""/>
      <w:lvlJc w:val="left"/>
      <w:pPr>
        <w:ind w:left="4790" w:hanging="360"/>
      </w:pPr>
      <w:rPr>
        <w:rFonts w:ascii="Wingdings" w:hAnsi="Wingdings" w:hint="default"/>
      </w:rPr>
    </w:lvl>
    <w:lvl w:ilvl="6" w:tplc="04090001" w:tentative="1">
      <w:start w:val="1"/>
      <w:numFmt w:val="bullet"/>
      <w:lvlText w:val=""/>
      <w:lvlJc w:val="left"/>
      <w:pPr>
        <w:ind w:left="5510" w:hanging="360"/>
      </w:pPr>
      <w:rPr>
        <w:rFonts w:ascii="Symbol" w:hAnsi="Symbol" w:hint="default"/>
      </w:rPr>
    </w:lvl>
    <w:lvl w:ilvl="7" w:tplc="04090003" w:tentative="1">
      <w:start w:val="1"/>
      <w:numFmt w:val="bullet"/>
      <w:lvlText w:val="o"/>
      <w:lvlJc w:val="left"/>
      <w:pPr>
        <w:ind w:left="6230" w:hanging="360"/>
      </w:pPr>
      <w:rPr>
        <w:rFonts w:ascii="Courier New" w:hAnsi="Courier New" w:cs="Courier New" w:hint="default"/>
      </w:rPr>
    </w:lvl>
    <w:lvl w:ilvl="8" w:tplc="04090005" w:tentative="1">
      <w:start w:val="1"/>
      <w:numFmt w:val="bullet"/>
      <w:lvlText w:val=""/>
      <w:lvlJc w:val="left"/>
      <w:pPr>
        <w:ind w:left="6950" w:hanging="360"/>
      </w:pPr>
      <w:rPr>
        <w:rFonts w:ascii="Wingdings" w:hAnsi="Wingdings" w:hint="default"/>
      </w:rPr>
    </w:lvl>
  </w:abstractNum>
  <w:abstractNum w:abstractNumId="20" w15:restartNumberingAfterBreak="0">
    <w:nsid w:val="0B7F300B"/>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BA73939"/>
    <w:multiLevelType w:val="multilevel"/>
    <w:tmpl w:val="1AB85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BD647AE"/>
    <w:multiLevelType w:val="multilevel"/>
    <w:tmpl w:val="4F04A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C985607"/>
    <w:multiLevelType w:val="multilevel"/>
    <w:tmpl w:val="2AFEB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D3F64FF"/>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DAF266A"/>
    <w:multiLevelType w:val="multilevel"/>
    <w:tmpl w:val="55AC055A"/>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E161CDD"/>
    <w:multiLevelType w:val="multilevel"/>
    <w:tmpl w:val="FD0409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E21492A"/>
    <w:multiLevelType w:val="multilevel"/>
    <w:tmpl w:val="1540A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E3B16AB"/>
    <w:multiLevelType w:val="multilevel"/>
    <w:tmpl w:val="FD0409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E446A16"/>
    <w:multiLevelType w:val="multilevel"/>
    <w:tmpl w:val="3A263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FF31FB7"/>
    <w:multiLevelType w:val="multilevel"/>
    <w:tmpl w:val="AA146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0250EFE"/>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09E345F"/>
    <w:multiLevelType w:val="multilevel"/>
    <w:tmpl w:val="9FB45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0E95C3F"/>
    <w:multiLevelType w:val="multilevel"/>
    <w:tmpl w:val="2AC64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12B5144"/>
    <w:multiLevelType w:val="multilevel"/>
    <w:tmpl w:val="F5D44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18D00B5"/>
    <w:multiLevelType w:val="multilevel"/>
    <w:tmpl w:val="C1709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18F40E7"/>
    <w:multiLevelType w:val="hybridMultilevel"/>
    <w:tmpl w:val="53265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E41624"/>
    <w:multiLevelType w:val="multilevel"/>
    <w:tmpl w:val="C07273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2131B05"/>
    <w:multiLevelType w:val="multilevel"/>
    <w:tmpl w:val="62CEF9E0"/>
    <w:lvl w:ilvl="0">
      <w:start w:val="12"/>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360" w:hanging="360"/>
      </w:pPr>
      <w:rPr>
        <w:rFonts w:hint="default"/>
      </w:rPr>
    </w:lvl>
    <w:lvl w:ilvl="2">
      <w:start w:val="7"/>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32D648F"/>
    <w:multiLevelType w:val="multilevel"/>
    <w:tmpl w:val="C0147390"/>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44604E0"/>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48740CC"/>
    <w:multiLevelType w:val="multilevel"/>
    <w:tmpl w:val="C00659D0"/>
    <w:lvl w:ilvl="0">
      <w:start w:val="12"/>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360" w:hanging="360"/>
      </w:pPr>
      <w:rPr>
        <w:rFonts w:hint="default"/>
      </w:rPr>
    </w:lvl>
    <w:lvl w:ilvl="2">
      <w:start w:val="6"/>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4983B53"/>
    <w:multiLevelType w:val="multilevel"/>
    <w:tmpl w:val="5848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4C44A59"/>
    <w:multiLevelType w:val="multilevel"/>
    <w:tmpl w:val="D4184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153702CC"/>
    <w:multiLevelType w:val="multilevel"/>
    <w:tmpl w:val="D9FAD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5D82759"/>
    <w:multiLevelType w:val="multilevel"/>
    <w:tmpl w:val="C0147390"/>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62541D5"/>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6E86E8F"/>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170C6C8A"/>
    <w:multiLevelType w:val="multilevel"/>
    <w:tmpl w:val="96607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172C1CE7"/>
    <w:multiLevelType w:val="multilevel"/>
    <w:tmpl w:val="CA7C9E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74B565D"/>
    <w:multiLevelType w:val="multilevel"/>
    <w:tmpl w:val="F8CA1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930045C"/>
    <w:multiLevelType w:val="multilevel"/>
    <w:tmpl w:val="F0E65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19895AF1"/>
    <w:multiLevelType w:val="multilevel"/>
    <w:tmpl w:val="4ABC6CBC"/>
    <w:lvl w:ilvl="0">
      <w:start w:val="1"/>
      <w:numFmt w:val="bullet"/>
      <w:lvlText w:val=""/>
      <w:lvlJc w:val="left"/>
      <w:pPr>
        <w:tabs>
          <w:tab w:val="num" w:pos="720"/>
        </w:tabs>
        <w:ind w:left="720" w:hanging="360"/>
      </w:pPr>
      <w:rPr>
        <w:rFonts w:ascii="Symbol" w:hAnsi="Symbol" w:hint="default"/>
        <w:sz w:val="20"/>
      </w:rPr>
    </w:lvl>
    <w:lvl w:ilvl="1">
      <w:start w:val="11"/>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A3C2A04"/>
    <w:multiLevelType w:val="hybridMultilevel"/>
    <w:tmpl w:val="376A41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1BB76094"/>
    <w:multiLevelType w:val="multilevel"/>
    <w:tmpl w:val="B66CE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1BBB0794"/>
    <w:multiLevelType w:val="multilevel"/>
    <w:tmpl w:val="C1708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1C9950EC"/>
    <w:multiLevelType w:val="multilevel"/>
    <w:tmpl w:val="749E6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1CA50EBF"/>
    <w:multiLevelType w:val="multilevel"/>
    <w:tmpl w:val="DCFA0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1D074AD7"/>
    <w:multiLevelType w:val="hybridMultilevel"/>
    <w:tmpl w:val="DFC64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D074B6D"/>
    <w:multiLevelType w:val="multilevel"/>
    <w:tmpl w:val="90885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1D854071"/>
    <w:multiLevelType w:val="multilevel"/>
    <w:tmpl w:val="D7A46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1E794FA7"/>
    <w:multiLevelType w:val="multilevel"/>
    <w:tmpl w:val="22D80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1ED45DF9"/>
    <w:multiLevelType w:val="multilevel"/>
    <w:tmpl w:val="AE743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1F813C93"/>
    <w:multiLevelType w:val="multilevel"/>
    <w:tmpl w:val="45C63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1F913C82"/>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204E0D84"/>
    <w:multiLevelType w:val="multilevel"/>
    <w:tmpl w:val="64FED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207E3545"/>
    <w:multiLevelType w:val="multilevel"/>
    <w:tmpl w:val="C39E0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20C7397D"/>
    <w:multiLevelType w:val="multilevel"/>
    <w:tmpl w:val="665EC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22460468"/>
    <w:multiLevelType w:val="multilevel"/>
    <w:tmpl w:val="6AEAEEE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229B5B26"/>
    <w:multiLevelType w:val="multilevel"/>
    <w:tmpl w:val="10388022"/>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23117B46"/>
    <w:multiLevelType w:val="multilevel"/>
    <w:tmpl w:val="E5EAE3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23441B6D"/>
    <w:multiLevelType w:val="multilevel"/>
    <w:tmpl w:val="BBA08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23B17826"/>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2565424E"/>
    <w:multiLevelType w:val="multilevel"/>
    <w:tmpl w:val="27BCAC3C"/>
    <w:lvl w:ilvl="0">
      <w:start w:val="1"/>
      <w:numFmt w:val="bullet"/>
      <w:lvlText w:val=""/>
      <w:lvlJc w:val="left"/>
      <w:pPr>
        <w:tabs>
          <w:tab w:val="num" w:pos="720"/>
        </w:tabs>
        <w:ind w:left="720" w:hanging="360"/>
      </w:pPr>
      <w:rPr>
        <w:rFonts w:ascii="Symbol" w:hAnsi="Symbol" w:hint="default"/>
        <w:sz w:val="20"/>
      </w:rPr>
    </w:lvl>
    <w:lvl w:ilvl="1">
      <w:start w:val="11"/>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25FC6D3A"/>
    <w:multiLevelType w:val="multilevel"/>
    <w:tmpl w:val="34589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266A6A20"/>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272448A6"/>
    <w:multiLevelType w:val="multilevel"/>
    <w:tmpl w:val="7AD83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27BF7E47"/>
    <w:multiLevelType w:val="hybridMultilevel"/>
    <w:tmpl w:val="3874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7E25449"/>
    <w:multiLevelType w:val="multilevel"/>
    <w:tmpl w:val="90A80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28255439"/>
    <w:multiLevelType w:val="multilevel"/>
    <w:tmpl w:val="98AC8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2945789D"/>
    <w:multiLevelType w:val="multilevel"/>
    <w:tmpl w:val="D4123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29DC1D0F"/>
    <w:multiLevelType w:val="multilevel"/>
    <w:tmpl w:val="E3700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2AE37A03"/>
    <w:multiLevelType w:val="multilevel"/>
    <w:tmpl w:val="A5ECDB0E"/>
    <w:lvl w:ilvl="0">
      <w:start w:val="1"/>
      <w:numFmt w:val="bullet"/>
      <w:lvlText w:val=""/>
      <w:lvlJc w:val="left"/>
      <w:pPr>
        <w:tabs>
          <w:tab w:val="num" w:pos="720"/>
        </w:tabs>
        <w:ind w:left="720" w:hanging="360"/>
      </w:pPr>
      <w:rPr>
        <w:rFonts w:ascii="Symbol" w:hAnsi="Symbol" w:hint="default"/>
        <w:sz w:val="20"/>
      </w:rPr>
    </w:lvl>
    <w:lvl w:ilvl="1">
      <w:start w:val="7"/>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2B24417C"/>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2B9C422D"/>
    <w:multiLevelType w:val="multilevel"/>
    <w:tmpl w:val="FFAC2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2BC434D0"/>
    <w:multiLevelType w:val="multilevel"/>
    <w:tmpl w:val="8A289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2BE6528B"/>
    <w:multiLevelType w:val="multilevel"/>
    <w:tmpl w:val="B2225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2C5442AE"/>
    <w:multiLevelType w:val="multilevel"/>
    <w:tmpl w:val="81EA8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2DEC6CED"/>
    <w:multiLevelType w:val="multilevel"/>
    <w:tmpl w:val="43324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2E384E47"/>
    <w:multiLevelType w:val="multilevel"/>
    <w:tmpl w:val="FD0409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2F7D0A25"/>
    <w:multiLevelType w:val="multilevel"/>
    <w:tmpl w:val="C07273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2FA174A0"/>
    <w:multiLevelType w:val="hybridMultilevel"/>
    <w:tmpl w:val="04207FA4"/>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92" w15:restartNumberingAfterBreak="0">
    <w:nsid w:val="2FEF2E51"/>
    <w:multiLevelType w:val="multilevel"/>
    <w:tmpl w:val="1BA4E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30B43318"/>
    <w:multiLevelType w:val="multilevel"/>
    <w:tmpl w:val="A60A7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31BE0E7C"/>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31CF0A5F"/>
    <w:multiLevelType w:val="multilevel"/>
    <w:tmpl w:val="3B3AB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31E443AB"/>
    <w:multiLevelType w:val="multilevel"/>
    <w:tmpl w:val="62780766"/>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32D548E0"/>
    <w:multiLevelType w:val="multilevel"/>
    <w:tmpl w:val="F28A2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33725C83"/>
    <w:multiLevelType w:val="multilevel"/>
    <w:tmpl w:val="C770B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35BB79AC"/>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361C7B7F"/>
    <w:multiLevelType w:val="multilevel"/>
    <w:tmpl w:val="19623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370F7BD4"/>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37BA2B54"/>
    <w:multiLevelType w:val="multilevel"/>
    <w:tmpl w:val="D14E2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386E04C9"/>
    <w:multiLevelType w:val="multilevel"/>
    <w:tmpl w:val="A5DEA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3A3F3474"/>
    <w:multiLevelType w:val="hybridMultilevel"/>
    <w:tmpl w:val="176C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B9D2B04"/>
    <w:multiLevelType w:val="multilevel"/>
    <w:tmpl w:val="05A61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3C6C2EC0"/>
    <w:multiLevelType w:val="multilevel"/>
    <w:tmpl w:val="58F4F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3EBD2866"/>
    <w:multiLevelType w:val="multilevel"/>
    <w:tmpl w:val="F5D44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3F2646C6"/>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3FE33933"/>
    <w:multiLevelType w:val="multilevel"/>
    <w:tmpl w:val="31F265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42767130"/>
    <w:multiLevelType w:val="multilevel"/>
    <w:tmpl w:val="C07273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433B60FD"/>
    <w:multiLevelType w:val="hybridMultilevel"/>
    <w:tmpl w:val="0DC49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36F2A97"/>
    <w:multiLevelType w:val="multilevel"/>
    <w:tmpl w:val="3AF89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43F961AC"/>
    <w:multiLevelType w:val="multilevel"/>
    <w:tmpl w:val="804C8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44996911"/>
    <w:multiLevelType w:val="multilevel"/>
    <w:tmpl w:val="E6246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459A7A5E"/>
    <w:multiLevelType w:val="hybridMultilevel"/>
    <w:tmpl w:val="ABE62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461E368E"/>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46573C48"/>
    <w:multiLevelType w:val="multilevel"/>
    <w:tmpl w:val="A0AA2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46894238"/>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46A74997"/>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46ED2E87"/>
    <w:multiLevelType w:val="multilevel"/>
    <w:tmpl w:val="481E3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47263059"/>
    <w:multiLevelType w:val="multilevel"/>
    <w:tmpl w:val="165C1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48082B52"/>
    <w:multiLevelType w:val="multilevel"/>
    <w:tmpl w:val="3912B09E"/>
    <w:lvl w:ilvl="0">
      <w:start w:val="12"/>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360" w:hanging="360"/>
      </w:pPr>
      <w:rPr>
        <w:rFonts w:hint="default"/>
      </w:rPr>
    </w:lvl>
    <w:lvl w:ilvl="2">
      <w:start w:val="7"/>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49017E99"/>
    <w:multiLevelType w:val="multilevel"/>
    <w:tmpl w:val="3F32F446"/>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498950F8"/>
    <w:multiLevelType w:val="multilevel"/>
    <w:tmpl w:val="E4DC6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4A740E4F"/>
    <w:multiLevelType w:val="multilevel"/>
    <w:tmpl w:val="39E6A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4A7D66FD"/>
    <w:multiLevelType w:val="multilevel"/>
    <w:tmpl w:val="89D8B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4B570C4C"/>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4C1E70EB"/>
    <w:multiLevelType w:val="multilevel"/>
    <w:tmpl w:val="0C44D094"/>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63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4D004EA2"/>
    <w:multiLevelType w:val="multilevel"/>
    <w:tmpl w:val="B32EA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4D2A1B5B"/>
    <w:multiLevelType w:val="multilevel"/>
    <w:tmpl w:val="522E1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4D3C4468"/>
    <w:multiLevelType w:val="multilevel"/>
    <w:tmpl w:val="C00659D0"/>
    <w:lvl w:ilvl="0">
      <w:start w:val="12"/>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360" w:hanging="360"/>
      </w:pPr>
      <w:rPr>
        <w:rFonts w:hint="default"/>
      </w:rPr>
    </w:lvl>
    <w:lvl w:ilvl="2">
      <w:start w:val="6"/>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4DE45E83"/>
    <w:multiLevelType w:val="multilevel"/>
    <w:tmpl w:val="1298D5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4E5B3A10"/>
    <w:multiLevelType w:val="multilevel"/>
    <w:tmpl w:val="4D60B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4F164445"/>
    <w:multiLevelType w:val="multilevel"/>
    <w:tmpl w:val="BA329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50A80E85"/>
    <w:multiLevelType w:val="multilevel"/>
    <w:tmpl w:val="FD0409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50D24D22"/>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50E76BF3"/>
    <w:multiLevelType w:val="multilevel"/>
    <w:tmpl w:val="34B44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51992592"/>
    <w:multiLevelType w:val="multilevel"/>
    <w:tmpl w:val="38B87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51DF31F5"/>
    <w:multiLevelType w:val="multilevel"/>
    <w:tmpl w:val="67802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520B2470"/>
    <w:multiLevelType w:val="multilevel"/>
    <w:tmpl w:val="1D56E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52891526"/>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53FF2FF4"/>
    <w:multiLevelType w:val="multilevel"/>
    <w:tmpl w:val="3F32F446"/>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55881CC2"/>
    <w:multiLevelType w:val="multilevel"/>
    <w:tmpl w:val="06CCF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56357A98"/>
    <w:multiLevelType w:val="multilevel"/>
    <w:tmpl w:val="B6E2A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57DD0E5B"/>
    <w:multiLevelType w:val="multilevel"/>
    <w:tmpl w:val="CA9C3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58253C93"/>
    <w:multiLevelType w:val="multilevel"/>
    <w:tmpl w:val="186C4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5843571A"/>
    <w:multiLevelType w:val="multilevel"/>
    <w:tmpl w:val="84263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589525A9"/>
    <w:multiLevelType w:val="multilevel"/>
    <w:tmpl w:val="27BCAC3C"/>
    <w:lvl w:ilvl="0">
      <w:start w:val="1"/>
      <w:numFmt w:val="bullet"/>
      <w:lvlText w:val=""/>
      <w:lvlJc w:val="left"/>
      <w:pPr>
        <w:tabs>
          <w:tab w:val="num" w:pos="720"/>
        </w:tabs>
        <w:ind w:left="720" w:hanging="360"/>
      </w:pPr>
      <w:rPr>
        <w:rFonts w:ascii="Symbol" w:hAnsi="Symbol" w:hint="default"/>
        <w:sz w:val="20"/>
      </w:rPr>
    </w:lvl>
    <w:lvl w:ilvl="1">
      <w:start w:val="11"/>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58AF759A"/>
    <w:multiLevelType w:val="multilevel"/>
    <w:tmpl w:val="36D628A2"/>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59EE581E"/>
    <w:multiLevelType w:val="multilevel"/>
    <w:tmpl w:val="9C96B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5A0A037F"/>
    <w:multiLevelType w:val="multilevel"/>
    <w:tmpl w:val="A22CE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5A7B5730"/>
    <w:multiLevelType w:val="multilevel"/>
    <w:tmpl w:val="24401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5A7F034D"/>
    <w:multiLevelType w:val="multilevel"/>
    <w:tmpl w:val="B1EC3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5AB80B4A"/>
    <w:multiLevelType w:val="multilevel"/>
    <w:tmpl w:val="773A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5B062E0F"/>
    <w:multiLevelType w:val="multilevel"/>
    <w:tmpl w:val="79DE9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5B325A0B"/>
    <w:multiLevelType w:val="multilevel"/>
    <w:tmpl w:val="C07273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5B701D05"/>
    <w:multiLevelType w:val="multilevel"/>
    <w:tmpl w:val="19AAF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5C2664C2"/>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5DA82F44"/>
    <w:multiLevelType w:val="multilevel"/>
    <w:tmpl w:val="EF146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5E594A5C"/>
    <w:multiLevelType w:val="multilevel"/>
    <w:tmpl w:val="275EA756"/>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5E896F73"/>
    <w:multiLevelType w:val="multilevel"/>
    <w:tmpl w:val="745690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5F213DBA"/>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5F800F4C"/>
    <w:multiLevelType w:val="multilevel"/>
    <w:tmpl w:val="23665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5FA042D7"/>
    <w:multiLevelType w:val="multilevel"/>
    <w:tmpl w:val="D840C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5FC604B6"/>
    <w:multiLevelType w:val="multilevel"/>
    <w:tmpl w:val="B8E48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60A26CA8"/>
    <w:multiLevelType w:val="multilevel"/>
    <w:tmpl w:val="35880524"/>
    <w:lvl w:ilvl="0">
      <w:start w:val="1"/>
      <w:numFmt w:val="bullet"/>
      <w:lvlText w:val=""/>
      <w:lvlJc w:val="left"/>
      <w:pPr>
        <w:tabs>
          <w:tab w:val="num" w:pos="720"/>
        </w:tabs>
        <w:ind w:left="720" w:hanging="360"/>
      </w:pPr>
      <w:rPr>
        <w:rFonts w:ascii="Symbol" w:hAnsi="Symbol" w:hint="default"/>
        <w:sz w:val="20"/>
      </w:rPr>
    </w:lvl>
    <w:lvl w:ilvl="1">
      <w:start w:val="7"/>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61DA3784"/>
    <w:multiLevelType w:val="multilevel"/>
    <w:tmpl w:val="0D20F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629835C2"/>
    <w:multiLevelType w:val="multilevel"/>
    <w:tmpl w:val="3B72E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63684B38"/>
    <w:multiLevelType w:val="multilevel"/>
    <w:tmpl w:val="E1087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64707A97"/>
    <w:multiLevelType w:val="multilevel"/>
    <w:tmpl w:val="FD0409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648A4200"/>
    <w:multiLevelType w:val="multilevel"/>
    <w:tmpl w:val="9402A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64F26FEC"/>
    <w:multiLevelType w:val="multilevel"/>
    <w:tmpl w:val="17D25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6538538E"/>
    <w:multiLevelType w:val="multilevel"/>
    <w:tmpl w:val="4BF20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658B61D3"/>
    <w:multiLevelType w:val="multilevel"/>
    <w:tmpl w:val="3F32F446"/>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65C750B5"/>
    <w:multiLevelType w:val="multilevel"/>
    <w:tmpl w:val="D7963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66883AF7"/>
    <w:multiLevelType w:val="multilevel"/>
    <w:tmpl w:val="FD0409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66D07591"/>
    <w:multiLevelType w:val="multilevel"/>
    <w:tmpl w:val="C07273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68956690"/>
    <w:multiLevelType w:val="multilevel"/>
    <w:tmpl w:val="34B44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691F16AF"/>
    <w:multiLevelType w:val="hybridMultilevel"/>
    <w:tmpl w:val="45D46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69A65FF0"/>
    <w:multiLevelType w:val="multilevel"/>
    <w:tmpl w:val="65B2E2E6"/>
    <w:lvl w:ilvl="0">
      <w:start w:val="12"/>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360" w:hanging="360"/>
      </w:pPr>
      <w:rPr>
        <w:rFonts w:hint="default"/>
      </w:rPr>
    </w:lvl>
    <w:lvl w:ilvl="2">
      <w:start w:val="7"/>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69E53504"/>
    <w:multiLevelType w:val="multilevel"/>
    <w:tmpl w:val="110A0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6A074CD6"/>
    <w:multiLevelType w:val="multilevel"/>
    <w:tmpl w:val="F5568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6A737F6C"/>
    <w:multiLevelType w:val="multilevel"/>
    <w:tmpl w:val="04FC8952"/>
    <w:lvl w:ilvl="0">
      <w:start w:val="12"/>
      <w:numFmt w:val="bullet"/>
      <w:lvlText w:val=""/>
      <w:lvlJc w:val="left"/>
      <w:pPr>
        <w:tabs>
          <w:tab w:val="num" w:pos="720"/>
        </w:tabs>
        <w:ind w:left="720" w:hanging="360"/>
      </w:pPr>
      <w:rPr>
        <w:rFonts w:ascii="Symbol" w:hAnsi="Symbol" w:hint="default"/>
        <w:sz w:val="20"/>
      </w:rPr>
    </w:lvl>
    <w:lvl w:ilvl="1">
      <w:start w:val="9"/>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6A824239"/>
    <w:multiLevelType w:val="multilevel"/>
    <w:tmpl w:val="AD424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6A853DEF"/>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6BF27B85"/>
    <w:multiLevelType w:val="multilevel"/>
    <w:tmpl w:val="CC068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6C0D7C30"/>
    <w:multiLevelType w:val="multilevel"/>
    <w:tmpl w:val="33083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6DB92D39"/>
    <w:multiLevelType w:val="multilevel"/>
    <w:tmpl w:val="4314E2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6DC618A4"/>
    <w:multiLevelType w:val="multilevel"/>
    <w:tmpl w:val="25E88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6DF81426"/>
    <w:multiLevelType w:val="multilevel"/>
    <w:tmpl w:val="70586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6E1C74A9"/>
    <w:multiLevelType w:val="multilevel"/>
    <w:tmpl w:val="3F32F446"/>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6EAA3577"/>
    <w:multiLevelType w:val="multilevel"/>
    <w:tmpl w:val="8FE4B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6F887A10"/>
    <w:multiLevelType w:val="multilevel"/>
    <w:tmpl w:val="32D0B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6FFC710B"/>
    <w:multiLevelType w:val="multilevel"/>
    <w:tmpl w:val="F056C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70C45F83"/>
    <w:multiLevelType w:val="multilevel"/>
    <w:tmpl w:val="F522D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714C446E"/>
    <w:multiLevelType w:val="multilevel"/>
    <w:tmpl w:val="9148EF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72BA1CC4"/>
    <w:multiLevelType w:val="multilevel"/>
    <w:tmpl w:val="919EF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732066F7"/>
    <w:multiLevelType w:val="multilevel"/>
    <w:tmpl w:val="C5363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73804796"/>
    <w:multiLevelType w:val="multilevel"/>
    <w:tmpl w:val="171A9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74814ACA"/>
    <w:multiLevelType w:val="multilevel"/>
    <w:tmpl w:val="82B017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75285FD3"/>
    <w:multiLevelType w:val="multilevel"/>
    <w:tmpl w:val="CB5C4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760A2963"/>
    <w:multiLevelType w:val="multilevel"/>
    <w:tmpl w:val="830849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761D7C2C"/>
    <w:multiLevelType w:val="multilevel"/>
    <w:tmpl w:val="F2FC5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769635BF"/>
    <w:multiLevelType w:val="multilevel"/>
    <w:tmpl w:val="C0147390"/>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7798599E"/>
    <w:multiLevelType w:val="multilevel"/>
    <w:tmpl w:val="94283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77C77291"/>
    <w:multiLevelType w:val="multilevel"/>
    <w:tmpl w:val="0262D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78151411"/>
    <w:multiLevelType w:val="hybridMultilevel"/>
    <w:tmpl w:val="FE74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88B349F"/>
    <w:multiLevelType w:val="multilevel"/>
    <w:tmpl w:val="F7CAA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78942AD1"/>
    <w:multiLevelType w:val="multilevel"/>
    <w:tmpl w:val="997E0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78C31DD8"/>
    <w:multiLevelType w:val="multilevel"/>
    <w:tmpl w:val="389AF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798110A5"/>
    <w:multiLevelType w:val="multilevel"/>
    <w:tmpl w:val="C07273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7A17115F"/>
    <w:multiLevelType w:val="multilevel"/>
    <w:tmpl w:val="FD0409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7A1E3167"/>
    <w:multiLevelType w:val="multilevel"/>
    <w:tmpl w:val="C07273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7A6F4DE5"/>
    <w:multiLevelType w:val="multilevel"/>
    <w:tmpl w:val="C07273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7B595D6E"/>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7BC225D2"/>
    <w:multiLevelType w:val="multilevel"/>
    <w:tmpl w:val="51A0B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7CAB0882"/>
    <w:multiLevelType w:val="multilevel"/>
    <w:tmpl w:val="2E4C8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7CE23140"/>
    <w:multiLevelType w:val="multilevel"/>
    <w:tmpl w:val="6AEAEEE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7D43502B"/>
    <w:multiLevelType w:val="multilevel"/>
    <w:tmpl w:val="9AB22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7D6978E9"/>
    <w:multiLevelType w:val="multilevel"/>
    <w:tmpl w:val="BBAAD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15:restartNumberingAfterBreak="0">
    <w:nsid w:val="7E6D713E"/>
    <w:multiLevelType w:val="multilevel"/>
    <w:tmpl w:val="508A4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7ECE7F4A"/>
    <w:multiLevelType w:val="multilevel"/>
    <w:tmpl w:val="F6F0F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7EED1739"/>
    <w:multiLevelType w:val="multilevel"/>
    <w:tmpl w:val="37FC3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94165248">
    <w:abstractNumId w:val="106"/>
  </w:num>
  <w:num w:numId="2" w16cid:durableId="1840151600">
    <w:abstractNumId w:val="22"/>
  </w:num>
  <w:num w:numId="3" w16cid:durableId="690492436">
    <w:abstractNumId w:val="210"/>
  </w:num>
  <w:num w:numId="4" w16cid:durableId="259073124">
    <w:abstractNumId w:val="216"/>
  </w:num>
  <w:num w:numId="5" w16cid:durableId="551428932">
    <w:abstractNumId w:val="61"/>
  </w:num>
  <w:num w:numId="6" w16cid:durableId="1463494609">
    <w:abstractNumId w:val="0"/>
  </w:num>
  <w:num w:numId="7" w16cid:durableId="64886810">
    <w:abstractNumId w:val="98"/>
  </w:num>
  <w:num w:numId="8" w16cid:durableId="294994512">
    <w:abstractNumId w:val="194"/>
  </w:num>
  <w:num w:numId="9" w16cid:durableId="507863416">
    <w:abstractNumId w:val="145"/>
  </w:num>
  <w:num w:numId="10" w16cid:durableId="79261217">
    <w:abstractNumId w:val="199"/>
  </w:num>
  <w:num w:numId="11" w16cid:durableId="1115096353">
    <w:abstractNumId w:val="168"/>
  </w:num>
  <w:num w:numId="12" w16cid:durableId="451558875">
    <w:abstractNumId w:val="48"/>
  </w:num>
  <w:num w:numId="13" w16cid:durableId="1850676273">
    <w:abstractNumId w:val="70"/>
  </w:num>
  <w:num w:numId="14" w16cid:durableId="327749799">
    <w:abstractNumId w:val="205"/>
  </w:num>
  <w:num w:numId="15" w16cid:durableId="132799313">
    <w:abstractNumId w:val="84"/>
  </w:num>
  <w:num w:numId="16" w16cid:durableId="97608728">
    <w:abstractNumId w:val="152"/>
  </w:num>
  <w:num w:numId="17" w16cid:durableId="384720648">
    <w:abstractNumId w:val="71"/>
  </w:num>
  <w:num w:numId="18" w16cid:durableId="1880818908">
    <w:abstractNumId w:val="175"/>
  </w:num>
  <w:num w:numId="19" w16cid:durableId="1327368718">
    <w:abstractNumId w:val="181"/>
  </w:num>
  <w:num w:numId="20" w16cid:durableId="1901164946">
    <w:abstractNumId w:val="159"/>
  </w:num>
  <w:num w:numId="21" w16cid:durableId="820073227">
    <w:abstractNumId w:val="144"/>
  </w:num>
  <w:num w:numId="22" w16cid:durableId="1718894951">
    <w:abstractNumId w:val="87"/>
  </w:num>
  <w:num w:numId="23" w16cid:durableId="1826359341">
    <w:abstractNumId w:val="130"/>
  </w:num>
  <w:num w:numId="24" w16cid:durableId="1279290055">
    <w:abstractNumId w:val="220"/>
  </w:num>
  <w:num w:numId="25" w16cid:durableId="14045807">
    <w:abstractNumId w:val="206"/>
  </w:num>
  <w:num w:numId="26" w16cid:durableId="782505100">
    <w:abstractNumId w:val="67"/>
  </w:num>
  <w:num w:numId="27" w16cid:durableId="447161003">
    <w:abstractNumId w:val="51"/>
  </w:num>
  <w:num w:numId="28" w16cid:durableId="2103212798">
    <w:abstractNumId w:val="165"/>
  </w:num>
  <w:num w:numId="29" w16cid:durableId="257060675">
    <w:abstractNumId w:val="134"/>
  </w:num>
  <w:num w:numId="30" w16cid:durableId="1447312117">
    <w:abstractNumId w:val="132"/>
  </w:num>
  <w:num w:numId="31" w16cid:durableId="844828564">
    <w:abstractNumId w:val="124"/>
  </w:num>
  <w:num w:numId="32" w16cid:durableId="126821419">
    <w:abstractNumId w:val="103"/>
  </w:num>
  <w:num w:numId="33" w16cid:durableId="2061126571">
    <w:abstractNumId w:val="137"/>
  </w:num>
  <w:num w:numId="34" w16cid:durableId="1906640054">
    <w:abstractNumId w:val="6"/>
  </w:num>
  <w:num w:numId="35" w16cid:durableId="36659930">
    <w:abstractNumId w:val="33"/>
  </w:num>
  <w:num w:numId="36" w16cid:durableId="1500972036">
    <w:abstractNumId w:val="62"/>
  </w:num>
  <w:num w:numId="37" w16cid:durableId="1325165322">
    <w:abstractNumId w:val="23"/>
  </w:num>
  <w:num w:numId="38" w16cid:durableId="2067531547">
    <w:abstractNumId w:val="11"/>
  </w:num>
  <w:num w:numId="39" w16cid:durableId="12001201">
    <w:abstractNumId w:val="146"/>
  </w:num>
  <w:num w:numId="40" w16cid:durableId="1662463409">
    <w:abstractNumId w:val="12"/>
  </w:num>
  <w:num w:numId="41" w16cid:durableId="1090076995">
    <w:abstractNumId w:val="169"/>
  </w:num>
  <w:num w:numId="42" w16cid:durableId="970133220">
    <w:abstractNumId w:val="102"/>
  </w:num>
  <w:num w:numId="43" w16cid:durableId="1705934790">
    <w:abstractNumId w:val="153"/>
  </w:num>
  <w:num w:numId="44" w16cid:durableId="897083387">
    <w:abstractNumId w:val="95"/>
  </w:num>
  <w:num w:numId="45" w16cid:durableId="838499527">
    <w:abstractNumId w:val="147"/>
  </w:num>
  <w:num w:numId="46" w16cid:durableId="32466110">
    <w:abstractNumId w:val="29"/>
  </w:num>
  <w:num w:numId="47" w16cid:durableId="1197934834">
    <w:abstractNumId w:val="92"/>
  </w:num>
  <w:num w:numId="48" w16cid:durableId="1492910451">
    <w:abstractNumId w:val="105"/>
  </w:num>
  <w:num w:numId="49" w16cid:durableId="1283850990">
    <w:abstractNumId w:val="44"/>
  </w:num>
  <w:num w:numId="50" w16cid:durableId="1701933044">
    <w:abstractNumId w:val="113"/>
  </w:num>
  <w:num w:numId="51" w16cid:durableId="807012395">
    <w:abstractNumId w:val="109"/>
  </w:num>
  <w:num w:numId="52" w16cid:durableId="1286933271">
    <w:abstractNumId w:val="209"/>
  </w:num>
  <w:num w:numId="53" w16cid:durableId="782649767">
    <w:abstractNumId w:val="172"/>
  </w:num>
  <w:num w:numId="54" w16cid:durableId="969700227">
    <w:abstractNumId w:val="50"/>
  </w:num>
  <w:num w:numId="55" w16cid:durableId="1583905309">
    <w:abstractNumId w:val="21"/>
  </w:num>
  <w:num w:numId="56" w16cid:durableId="249582694">
    <w:abstractNumId w:val="56"/>
  </w:num>
  <w:num w:numId="57" w16cid:durableId="1213691217">
    <w:abstractNumId w:val="197"/>
  </w:num>
  <w:num w:numId="58" w16cid:durableId="1021971727">
    <w:abstractNumId w:val="30"/>
  </w:num>
  <w:num w:numId="59" w16cid:durableId="1222910314">
    <w:abstractNumId w:val="93"/>
  </w:num>
  <w:num w:numId="60" w16cid:durableId="1551653227">
    <w:abstractNumId w:val="222"/>
  </w:num>
  <w:num w:numId="61" w16cid:durableId="1156916003">
    <w:abstractNumId w:val="203"/>
  </w:num>
  <w:num w:numId="62" w16cid:durableId="1010715893">
    <w:abstractNumId w:val="171"/>
  </w:num>
  <w:num w:numId="63" w16cid:durableId="348529839">
    <w:abstractNumId w:val="192"/>
  </w:num>
  <w:num w:numId="64" w16cid:durableId="1658724910">
    <w:abstractNumId w:val="121"/>
  </w:num>
  <w:num w:numId="65" w16cid:durableId="739326402">
    <w:abstractNumId w:val="5"/>
  </w:num>
  <w:num w:numId="66" w16cid:durableId="1775595817">
    <w:abstractNumId w:val="164"/>
  </w:num>
  <w:num w:numId="67" w16cid:durableId="1728608837">
    <w:abstractNumId w:val="100"/>
  </w:num>
  <w:num w:numId="68" w16cid:durableId="1087196434">
    <w:abstractNumId w:val="14"/>
  </w:num>
  <w:num w:numId="69" w16cid:durableId="1418093317">
    <w:abstractNumId w:val="97"/>
  </w:num>
  <w:num w:numId="70" w16cid:durableId="296952495">
    <w:abstractNumId w:val="184"/>
  </w:num>
  <w:num w:numId="71" w16cid:durableId="1046829815">
    <w:abstractNumId w:val="43"/>
  </w:num>
  <w:num w:numId="72" w16cid:durableId="1804345033">
    <w:abstractNumId w:val="126"/>
  </w:num>
  <w:num w:numId="73" w16cid:durableId="426537308">
    <w:abstractNumId w:val="196"/>
  </w:num>
  <w:num w:numId="74" w16cid:durableId="291832680">
    <w:abstractNumId w:val="188"/>
  </w:num>
  <w:num w:numId="75" w16cid:durableId="630135124">
    <w:abstractNumId w:val="114"/>
  </w:num>
  <w:num w:numId="76" w16cid:durableId="1259677673">
    <w:abstractNumId w:val="57"/>
  </w:num>
  <w:num w:numId="77" w16cid:durableId="527177555">
    <w:abstractNumId w:val="140"/>
  </w:num>
  <w:num w:numId="78" w16cid:durableId="1485733408">
    <w:abstractNumId w:val="27"/>
  </w:num>
  <w:num w:numId="79" w16cid:durableId="1489394099">
    <w:abstractNumId w:val="59"/>
  </w:num>
  <w:num w:numId="80" w16cid:durableId="1713727961">
    <w:abstractNumId w:val="120"/>
  </w:num>
  <w:num w:numId="81" w16cid:durableId="1270505489">
    <w:abstractNumId w:val="125"/>
  </w:num>
  <w:num w:numId="82" w16cid:durableId="23993004">
    <w:abstractNumId w:val="157"/>
  </w:num>
  <w:num w:numId="83" w16cid:durableId="306132751">
    <w:abstractNumId w:val="133"/>
  </w:num>
  <w:num w:numId="84" w16cid:durableId="1464883069">
    <w:abstractNumId w:val="58"/>
  </w:num>
  <w:num w:numId="85" w16cid:durableId="1679428322">
    <w:abstractNumId w:val="55"/>
  </w:num>
  <w:num w:numId="86" w16cid:durableId="1191725811">
    <w:abstractNumId w:val="223"/>
  </w:num>
  <w:num w:numId="87" w16cid:durableId="1932658303">
    <w:abstractNumId w:val="76"/>
  </w:num>
  <w:num w:numId="88" w16cid:durableId="156843589">
    <w:abstractNumId w:val="81"/>
  </w:num>
  <w:num w:numId="89" w16cid:durableId="1958176310">
    <w:abstractNumId w:val="3"/>
  </w:num>
  <w:num w:numId="90" w16cid:durableId="1554343719">
    <w:abstractNumId w:val="163"/>
  </w:num>
  <w:num w:numId="91" w16cid:durableId="973028291">
    <w:abstractNumId w:val="17"/>
  </w:num>
  <w:num w:numId="92" w16cid:durableId="270863081">
    <w:abstractNumId w:val="190"/>
  </w:num>
  <w:num w:numId="93" w16cid:durableId="1036127340">
    <w:abstractNumId w:val="112"/>
  </w:num>
  <w:num w:numId="94" w16cid:durableId="1951476441">
    <w:abstractNumId w:val="173"/>
  </w:num>
  <w:num w:numId="95" w16cid:durableId="2092500855">
    <w:abstractNumId w:val="219"/>
  </w:num>
  <w:num w:numId="96" w16cid:durableId="1468209099">
    <w:abstractNumId w:val="74"/>
  </w:num>
  <w:num w:numId="97" w16cid:durableId="491264506">
    <w:abstractNumId w:val="80"/>
  </w:num>
  <w:num w:numId="98" w16cid:durableId="1500853095">
    <w:abstractNumId w:val="202"/>
  </w:num>
  <w:num w:numId="99" w16cid:durableId="1500727841">
    <w:abstractNumId w:val="18"/>
  </w:num>
  <w:num w:numId="100" w16cid:durableId="232013661">
    <w:abstractNumId w:val="34"/>
  </w:num>
  <w:num w:numId="101" w16cid:durableId="612522012">
    <w:abstractNumId w:val="107"/>
  </w:num>
  <w:num w:numId="102" w16cid:durableId="562715129">
    <w:abstractNumId w:val="155"/>
  </w:num>
  <w:num w:numId="103" w16cid:durableId="1012609160">
    <w:abstractNumId w:val="82"/>
  </w:num>
  <w:num w:numId="104" w16cid:durableId="689992871">
    <w:abstractNumId w:val="198"/>
  </w:num>
  <w:num w:numId="105" w16cid:durableId="1262714612">
    <w:abstractNumId w:val="86"/>
  </w:num>
  <w:num w:numId="106" w16cid:durableId="1886330843">
    <w:abstractNumId w:val="139"/>
  </w:num>
  <w:num w:numId="107" w16cid:durableId="527791293">
    <w:abstractNumId w:val="117"/>
  </w:num>
  <w:num w:numId="108" w16cid:durableId="219554865">
    <w:abstractNumId w:val="189"/>
  </w:num>
  <w:num w:numId="109" w16cid:durableId="783958020">
    <w:abstractNumId w:val="88"/>
  </w:num>
  <w:num w:numId="110" w16cid:durableId="975526212">
    <w:abstractNumId w:val="7"/>
  </w:num>
  <w:num w:numId="111" w16cid:durableId="657223192">
    <w:abstractNumId w:val="85"/>
  </w:num>
  <w:num w:numId="112" w16cid:durableId="1629048348">
    <w:abstractNumId w:val="221"/>
  </w:num>
  <w:num w:numId="113" w16cid:durableId="442195421">
    <w:abstractNumId w:val="16"/>
  </w:num>
  <w:num w:numId="114" w16cid:durableId="364713694">
    <w:abstractNumId w:val="35"/>
  </w:num>
  <w:num w:numId="115" w16cid:durableId="2072654703">
    <w:abstractNumId w:val="78"/>
  </w:num>
  <w:num w:numId="116" w16cid:durableId="1284733093">
    <w:abstractNumId w:val="201"/>
  </w:num>
  <w:num w:numId="117" w16cid:durableId="1388531080">
    <w:abstractNumId w:val="193"/>
  </w:num>
  <w:num w:numId="118" w16cid:durableId="1286275352">
    <w:abstractNumId w:val="151"/>
  </w:num>
  <w:num w:numId="119" w16cid:durableId="1539196495">
    <w:abstractNumId w:val="8"/>
  </w:num>
  <w:num w:numId="120" w16cid:durableId="1193611728">
    <w:abstractNumId w:val="63"/>
  </w:num>
  <w:num w:numId="121" w16cid:durableId="1960867508">
    <w:abstractNumId w:val="143"/>
  </w:num>
  <w:num w:numId="122" w16cid:durableId="1766265769">
    <w:abstractNumId w:val="154"/>
  </w:num>
  <w:num w:numId="123" w16cid:durableId="743184525">
    <w:abstractNumId w:val="32"/>
  </w:num>
  <w:num w:numId="124" w16cid:durableId="91170630">
    <w:abstractNumId w:val="150"/>
  </w:num>
  <w:num w:numId="125" w16cid:durableId="995885174">
    <w:abstractNumId w:val="182"/>
  </w:num>
  <w:num w:numId="126" w16cid:durableId="1909800654">
    <w:abstractNumId w:val="138"/>
  </w:num>
  <w:num w:numId="127" w16cid:durableId="989208122">
    <w:abstractNumId w:val="167"/>
  </w:num>
  <w:num w:numId="128" w16cid:durableId="987200001">
    <w:abstractNumId w:val="195"/>
  </w:num>
  <w:num w:numId="129" w16cid:durableId="1505319556">
    <w:abstractNumId w:val="60"/>
  </w:num>
  <w:num w:numId="130" w16cid:durableId="498160501">
    <w:abstractNumId w:val="186"/>
  </w:num>
  <w:num w:numId="131" w16cid:durableId="727076851">
    <w:abstractNumId w:val="208"/>
  </w:num>
  <w:num w:numId="132" w16cid:durableId="857279076">
    <w:abstractNumId w:val="187"/>
  </w:num>
  <w:num w:numId="133" w16cid:durableId="653146489">
    <w:abstractNumId w:val="66"/>
  </w:num>
  <w:num w:numId="134" w16cid:durableId="601835655">
    <w:abstractNumId w:val="217"/>
  </w:num>
  <w:num w:numId="135" w16cid:durableId="1763262225">
    <w:abstractNumId w:val="104"/>
  </w:num>
  <w:num w:numId="136" w16cid:durableId="572082985">
    <w:abstractNumId w:val="53"/>
  </w:num>
  <w:num w:numId="137" w16cid:durableId="991640452">
    <w:abstractNumId w:val="54"/>
  </w:num>
  <w:num w:numId="138" w16cid:durableId="1594439690">
    <w:abstractNumId w:val="15"/>
  </w:num>
  <w:num w:numId="139" w16cid:durableId="399867827">
    <w:abstractNumId w:val="42"/>
  </w:num>
  <w:num w:numId="140" w16cid:durableId="313146438">
    <w:abstractNumId w:val="207"/>
  </w:num>
  <w:num w:numId="141" w16cid:durableId="573198169">
    <w:abstractNumId w:val="129"/>
  </w:num>
  <w:num w:numId="142" w16cid:durableId="163670683">
    <w:abstractNumId w:val="9"/>
  </w:num>
  <w:num w:numId="143" w16cid:durableId="730346214">
    <w:abstractNumId w:val="179"/>
  </w:num>
  <w:num w:numId="144" w16cid:durableId="1739553356">
    <w:abstractNumId w:val="200"/>
  </w:num>
  <w:num w:numId="145" w16cid:durableId="931280137">
    <w:abstractNumId w:val="170"/>
  </w:num>
  <w:num w:numId="146" w16cid:durableId="1220021525">
    <w:abstractNumId w:val="89"/>
  </w:num>
  <w:num w:numId="147" w16cid:durableId="1585407481">
    <w:abstractNumId w:val="161"/>
  </w:num>
  <w:num w:numId="148" w16cid:durableId="793641832">
    <w:abstractNumId w:val="128"/>
  </w:num>
  <w:num w:numId="149" w16cid:durableId="2099326592">
    <w:abstractNumId w:val="213"/>
  </w:num>
  <w:num w:numId="150" w16cid:durableId="676540034">
    <w:abstractNumId w:val="166"/>
  </w:num>
  <w:num w:numId="151" w16cid:durableId="1675841774">
    <w:abstractNumId w:val="4"/>
  </w:num>
  <w:num w:numId="152" w16cid:durableId="417485641">
    <w:abstractNumId w:val="177"/>
  </w:num>
  <w:num w:numId="153" w16cid:durableId="440534438">
    <w:abstractNumId w:val="37"/>
  </w:num>
  <w:num w:numId="154" w16cid:durableId="164901779">
    <w:abstractNumId w:val="110"/>
  </w:num>
  <w:num w:numId="155" w16cid:durableId="1139149173">
    <w:abstractNumId w:val="211"/>
  </w:num>
  <w:num w:numId="156" w16cid:durableId="309870158">
    <w:abstractNumId w:val="214"/>
  </w:num>
  <w:num w:numId="157" w16cid:durableId="271473043">
    <w:abstractNumId w:val="156"/>
  </w:num>
  <w:num w:numId="158" w16cid:durableId="1723207626">
    <w:abstractNumId w:val="90"/>
  </w:num>
  <w:num w:numId="159" w16cid:durableId="1612660596">
    <w:abstractNumId w:val="25"/>
  </w:num>
  <w:num w:numId="160" w16cid:durableId="1820613438">
    <w:abstractNumId w:val="83"/>
  </w:num>
  <w:num w:numId="161" w16cid:durableId="649745550">
    <w:abstractNumId w:val="47"/>
  </w:num>
  <w:num w:numId="162" w16cid:durableId="1453288615">
    <w:abstractNumId w:val="136"/>
  </w:num>
  <w:num w:numId="163" w16cid:durableId="259073593">
    <w:abstractNumId w:val="68"/>
  </w:num>
  <w:num w:numId="164" w16cid:durableId="1551961138">
    <w:abstractNumId w:val="13"/>
  </w:num>
  <w:num w:numId="165" w16cid:durableId="951937254">
    <w:abstractNumId w:val="158"/>
  </w:num>
  <w:num w:numId="166" w16cid:durableId="1337684376">
    <w:abstractNumId w:val="31"/>
  </w:num>
  <w:num w:numId="167" w16cid:durableId="1302274216">
    <w:abstractNumId w:val="162"/>
  </w:num>
  <w:num w:numId="168" w16cid:durableId="873615662">
    <w:abstractNumId w:val="116"/>
  </w:num>
  <w:num w:numId="169" w16cid:durableId="391537277">
    <w:abstractNumId w:val="72"/>
  </w:num>
  <w:num w:numId="170" w16cid:durableId="1313171058">
    <w:abstractNumId w:val="183"/>
  </w:num>
  <w:num w:numId="171" w16cid:durableId="1525709028">
    <w:abstractNumId w:val="20"/>
  </w:num>
  <w:num w:numId="172" w16cid:durableId="1462917863">
    <w:abstractNumId w:val="10"/>
  </w:num>
  <w:num w:numId="173" w16cid:durableId="147019317">
    <w:abstractNumId w:val="26"/>
  </w:num>
  <w:num w:numId="174" w16cid:durableId="464465041">
    <w:abstractNumId w:val="41"/>
  </w:num>
  <w:num w:numId="175" w16cid:durableId="1498181791">
    <w:abstractNumId w:val="176"/>
  </w:num>
  <w:num w:numId="176" w16cid:durableId="616638396">
    <w:abstractNumId w:val="1"/>
  </w:num>
  <w:num w:numId="177" w16cid:durableId="331764057">
    <w:abstractNumId w:val="99"/>
  </w:num>
  <w:num w:numId="178" w16cid:durableId="1814370804">
    <w:abstractNumId w:val="127"/>
  </w:num>
  <w:num w:numId="179" w16cid:durableId="700939165">
    <w:abstractNumId w:val="2"/>
  </w:num>
  <w:num w:numId="180" w16cid:durableId="772475876">
    <w:abstractNumId w:val="75"/>
  </w:num>
  <w:num w:numId="181" w16cid:durableId="1407804209">
    <w:abstractNumId w:val="94"/>
  </w:num>
  <w:num w:numId="182" w16cid:durableId="734352796">
    <w:abstractNumId w:val="185"/>
  </w:num>
  <w:num w:numId="183" w16cid:durableId="1174682511">
    <w:abstractNumId w:val="135"/>
  </w:num>
  <w:num w:numId="184" w16cid:durableId="509759215">
    <w:abstractNumId w:val="180"/>
  </w:num>
  <w:num w:numId="185" w16cid:durableId="1180045563">
    <w:abstractNumId w:val="191"/>
  </w:num>
  <w:num w:numId="186" w16cid:durableId="1188787515">
    <w:abstractNumId w:val="96"/>
  </w:num>
  <w:num w:numId="187" w16cid:durableId="1878349108">
    <w:abstractNumId w:val="204"/>
  </w:num>
  <w:num w:numId="188" w16cid:durableId="207451459">
    <w:abstractNumId w:val="148"/>
  </w:num>
  <w:num w:numId="189" w16cid:durableId="724716507">
    <w:abstractNumId w:val="174"/>
  </w:num>
  <w:num w:numId="190" w16cid:durableId="1924561214">
    <w:abstractNumId w:val="52"/>
  </w:num>
  <w:num w:numId="191" w16cid:durableId="1334188419">
    <w:abstractNumId w:val="46"/>
  </w:num>
  <w:num w:numId="192" w16cid:durableId="1363020037">
    <w:abstractNumId w:val="101"/>
  </w:num>
  <w:num w:numId="193" w16cid:durableId="1834569018">
    <w:abstractNumId w:val="119"/>
  </w:num>
  <w:num w:numId="194" w16cid:durableId="1434010722">
    <w:abstractNumId w:val="28"/>
  </w:num>
  <w:num w:numId="195" w16cid:durableId="1813400442">
    <w:abstractNumId w:val="122"/>
  </w:num>
  <w:num w:numId="196" w16cid:durableId="2110462043">
    <w:abstractNumId w:val="131"/>
  </w:num>
  <w:num w:numId="197" w16cid:durableId="832768144">
    <w:abstractNumId w:val="218"/>
  </w:num>
  <w:num w:numId="198" w16cid:durableId="552618179">
    <w:abstractNumId w:val="215"/>
  </w:num>
  <w:num w:numId="199" w16cid:durableId="141393584">
    <w:abstractNumId w:val="141"/>
  </w:num>
  <w:num w:numId="200" w16cid:durableId="859973507">
    <w:abstractNumId w:val="40"/>
  </w:num>
  <w:num w:numId="201" w16cid:durableId="2073656728">
    <w:abstractNumId w:val="19"/>
  </w:num>
  <w:num w:numId="202" w16cid:durableId="408619881">
    <w:abstractNumId w:val="123"/>
  </w:num>
  <w:num w:numId="203" w16cid:durableId="758986968">
    <w:abstractNumId w:val="178"/>
  </w:num>
  <w:num w:numId="204" w16cid:durableId="2036151022">
    <w:abstractNumId w:val="64"/>
  </w:num>
  <w:num w:numId="205" w16cid:durableId="311640394">
    <w:abstractNumId w:val="118"/>
  </w:num>
  <w:num w:numId="206" w16cid:durableId="1422028778">
    <w:abstractNumId w:val="24"/>
  </w:num>
  <w:num w:numId="207" w16cid:durableId="1351180589">
    <w:abstractNumId w:val="108"/>
  </w:num>
  <w:num w:numId="208" w16cid:durableId="497814360">
    <w:abstractNumId w:val="149"/>
  </w:num>
  <w:num w:numId="209" w16cid:durableId="1843662252">
    <w:abstractNumId w:val="69"/>
  </w:num>
  <w:num w:numId="210" w16cid:durableId="652300356">
    <w:abstractNumId w:val="212"/>
  </w:num>
  <w:num w:numId="211" w16cid:durableId="1175606344">
    <w:abstractNumId w:val="38"/>
  </w:num>
  <w:num w:numId="212" w16cid:durableId="1396658770">
    <w:abstractNumId w:val="160"/>
  </w:num>
  <w:num w:numId="213" w16cid:durableId="1885866949">
    <w:abstractNumId w:val="142"/>
  </w:num>
  <w:num w:numId="214" w16cid:durableId="43143986">
    <w:abstractNumId w:val="39"/>
  </w:num>
  <w:num w:numId="215" w16cid:durableId="1614095798">
    <w:abstractNumId w:val="73"/>
  </w:num>
  <w:num w:numId="216" w16cid:durableId="954672520">
    <w:abstractNumId w:val="45"/>
  </w:num>
  <w:num w:numId="217" w16cid:durableId="1767265709">
    <w:abstractNumId w:val="77"/>
  </w:num>
  <w:num w:numId="218" w16cid:durableId="542139494">
    <w:abstractNumId w:val="79"/>
  </w:num>
  <w:num w:numId="219" w16cid:durableId="1798907385">
    <w:abstractNumId w:val="65"/>
  </w:num>
  <w:num w:numId="220" w16cid:durableId="985667646">
    <w:abstractNumId w:val="115"/>
  </w:num>
  <w:num w:numId="221" w16cid:durableId="1657999671">
    <w:abstractNumId w:val="91"/>
  </w:num>
  <w:num w:numId="222" w16cid:durableId="1922255714">
    <w:abstractNumId w:val="111"/>
  </w:num>
  <w:num w:numId="223" w16cid:durableId="1767730853">
    <w:abstractNumId w:val="36"/>
  </w:num>
  <w:num w:numId="224" w16cid:durableId="79722516">
    <w:abstractNumId w:val="49"/>
  </w:num>
  <w:numIdMacAtCleanup w:val="2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attachedTemplate r:id="rId1"/>
  <w:documentProtection w:edit="trackedChanges" w:enforcement="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379C"/>
    <w:rsid w:val="00002A35"/>
    <w:rsid w:val="00002AA7"/>
    <w:rsid w:val="00003661"/>
    <w:rsid w:val="0000527A"/>
    <w:rsid w:val="000107CF"/>
    <w:rsid w:val="000128F2"/>
    <w:rsid w:val="00014719"/>
    <w:rsid w:val="00017DFA"/>
    <w:rsid w:val="00021267"/>
    <w:rsid w:val="00023CE6"/>
    <w:rsid w:val="00025EA3"/>
    <w:rsid w:val="00026E81"/>
    <w:rsid w:val="00030956"/>
    <w:rsid w:val="000313B6"/>
    <w:rsid w:val="0003548B"/>
    <w:rsid w:val="00042FC5"/>
    <w:rsid w:val="00043F13"/>
    <w:rsid w:val="000452EF"/>
    <w:rsid w:val="00051F70"/>
    <w:rsid w:val="000553F3"/>
    <w:rsid w:val="00057268"/>
    <w:rsid w:val="00066661"/>
    <w:rsid w:val="00080C2E"/>
    <w:rsid w:val="00087699"/>
    <w:rsid w:val="000944CE"/>
    <w:rsid w:val="00095455"/>
    <w:rsid w:val="00095736"/>
    <w:rsid w:val="00095D4F"/>
    <w:rsid w:val="000A3B9C"/>
    <w:rsid w:val="000A5B3D"/>
    <w:rsid w:val="000B3A08"/>
    <w:rsid w:val="000B418E"/>
    <w:rsid w:val="000B6A31"/>
    <w:rsid w:val="000C2471"/>
    <w:rsid w:val="000C3502"/>
    <w:rsid w:val="000D0045"/>
    <w:rsid w:val="000D0A89"/>
    <w:rsid w:val="000D6BD5"/>
    <w:rsid w:val="000E59BD"/>
    <w:rsid w:val="000F0E7C"/>
    <w:rsid w:val="000F171A"/>
    <w:rsid w:val="000F1A78"/>
    <w:rsid w:val="000F22C3"/>
    <w:rsid w:val="00113353"/>
    <w:rsid w:val="00117860"/>
    <w:rsid w:val="00130F1B"/>
    <w:rsid w:val="00135F56"/>
    <w:rsid w:val="00141599"/>
    <w:rsid w:val="00141BF5"/>
    <w:rsid w:val="001430DC"/>
    <w:rsid w:val="00156E1B"/>
    <w:rsid w:val="001575D8"/>
    <w:rsid w:val="00160FB0"/>
    <w:rsid w:val="0017467E"/>
    <w:rsid w:val="00180D07"/>
    <w:rsid w:val="0018629D"/>
    <w:rsid w:val="00187C91"/>
    <w:rsid w:val="00195E12"/>
    <w:rsid w:val="001972EE"/>
    <w:rsid w:val="001A0F45"/>
    <w:rsid w:val="001A10BD"/>
    <w:rsid w:val="001A73C0"/>
    <w:rsid w:val="001B5640"/>
    <w:rsid w:val="001C1931"/>
    <w:rsid w:val="001D18AF"/>
    <w:rsid w:val="001D4686"/>
    <w:rsid w:val="001D6A07"/>
    <w:rsid w:val="001E19E8"/>
    <w:rsid w:val="001E5196"/>
    <w:rsid w:val="0020231D"/>
    <w:rsid w:val="00203F43"/>
    <w:rsid w:val="002040B8"/>
    <w:rsid w:val="002041A4"/>
    <w:rsid w:val="00204CCB"/>
    <w:rsid w:val="00211F81"/>
    <w:rsid w:val="00220D16"/>
    <w:rsid w:val="00225A0B"/>
    <w:rsid w:val="002326DD"/>
    <w:rsid w:val="00233080"/>
    <w:rsid w:val="0023540E"/>
    <w:rsid w:val="00236242"/>
    <w:rsid w:val="002409B4"/>
    <w:rsid w:val="002512A5"/>
    <w:rsid w:val="00253ED8"/>
    <w:rsid w:val="00256995"/>
    <w:rsid w:val="00257E52"/>
    <w:rsid w:val="0026094D"/>
    <w:rsid w:val="0026130E"/>
    <w:rsid w:val="00264E0D"/>
    <w:rsid w:val="0027233E"/>
    <w:rsid w:val="00272A15"/>
    <w:rsid w:val="0027379C"/>
    <w:rsid w:val="002761B3"/>
    <w:rsid w:val="0027652D"/>
    <w:rsid w:val="00283671"/>
    <w:rsid w:val="00284290"/>
    <w:rsid w:val="002842C7"/>
    <w:rsid w:val="00284C09"/>
    <w:rsid w:val="00285D4E"/>
    <w:rsid w:val="00290583"/>
    <w:rsid w:val="00290915"/>
    <w:rsid w:val="0029421E"/>
    <w:rsid w:val="002979EE"/>
    <w:rsid w:val="002A2E90"/>
    <w:rsid w:val="002A3115"/>
    <w:rsid w:val="002A486E"/>
    <w:rsid w:val="002B2B44"/>
    <w:rsid w:val="002B3E3B"/>
    <w:rsid w:val="002B7CA7"/>
    <w:rsid w:val="002C15C9"/>
    <w:rsid w:val="002C30C9"/>
    <w:rsid w:val="002C3D51"/>
    <w:rsid w:val="002E4E38"/>
    <w:rsid w:val="002E70ED"/>
    <w:rsid w:val="002F7A14"/>
    <w:rsid w:val="0030367F"/>
    <w:rsid w:val="00313FD6"/>
    <w:rsid w:val="00316AE5"/>
    <w:rsid w:val="0032681E"/>
    <w:rsid w:val="00330266"/>
    <w:rsid w:val="003333DF"/>
    <w:rsid w:val="0033770A"/>
    <w:rsid w:val="003400DE"/>
    <w:rsid w:val="00347927"/>
    <w:rsid w:val="003508D7"/>
    <w:rsid w:val="0035341B"/>
    <w:rsid w:val="0035672F"/>
    <w:rsid w:val="00362C17"/>
    <w:rsid w:val="003671F9"/>
    <w:rsid w:val="003761E9"/>
    <w:rsid w:val="003815F4"/>
    <w:rsid w:val="00383672"/>
    <w:rsid w:val="00383DAD"/>
    <w:rsid w:val="00387E34"/>
    <w:rsid w:val="00395235"/>
    <w:rsid w:val="003970A8"/>
    <w:rsid w:val="00397110"/>
    <w:rsid w:val="003A76F6"/>
    <w:rsid w:val="003A77AB"/>
    <w:rsid w:val="003B0F97"/>
    <w:rsid w:val="003C0374"/>
    <w:rsid w:val="003C617D"/>
    <w:rsid w:val="003D0A17"/>
    <w:rsid w:val="003E124F"/>
    <w:rsid w:val="003E411B"/>
    <w:rsid w:val="003F1F7F"/>
    <w:rsid w:val="003F614E"/>
    <w:rsid w:val="00401C04"/>
    <w:rsid w:val="00422FA0"/>
    <w:rsid w:val="00431FA9"/>
    <w:rsid w:val="00437B88"/>
    <w:rsid w:val="00437CD4"/>
    <w:rsid w:val="00442832"/>
    <w:rsid w:val="00445386"/>
    <w:rsid w:val="0044680D"/>
    <w:rsid w:val="00450079"/>
    <w:rsid w:val="004533A7"/>
    <w:rsid w:val="00453DCD"/>
    <w:rsid w:val="004770F1"/>
    <w:rsid w:val="0047786D"/>
    <w:rsid w:val="004877CB"/>
    <w:rsid w:val="00491584"/>
    <w:rsid w:val="00493E07"/>
    <w:rsid w:val="00495063"/>
    <w:rsid w:val="004A7452"/>
    <w:rsid w:val="004B0377"/>
    <w:rsid w:val="004B29F9"/>
    <w:rsid w:val="004B67D5"/>
    <w:rsid w:val="004C1FC9"/>
    <w:rsid w:val="004D19D9"/>
    <w:rsid w:val="004D34F9"/>
    <w:rsid w:val="004D5720"/>
    <w:rsid w:val="004D70A1"/>
    <w:rsid w:val="004E3483"/>
    <w:rsid w:val="004E4C57"/>
    <w:rsid w:val="004F174D"/>
    <w:rsid w:val="004F32CC"/>
    <w:rsid w:val="00502A17"/>
    <w:rsid w:val="005077CC"/>
    <w:rsid w:val="00517B5D"/>
    <w:rsid w:val="00525123"/>
    <w:rsid w:val="005275BD"/>
    <w:rsid w:val="00533FFD"/>
    <w:rsid w:val="00536633"/>
    <w:rsid w:val="00536C88"/>
    <w:rsid w:val="00541664"/>
    <w:rsid w:val="005422F4"/>
    <w:rsid w:val="005465C1"/>
    <w:rsid w:val="005526BE"/>
    <w:rsid w:val="005529DC"/>
    <w:rsid w:val="00553EF4"/>
    <w:rsid w:val="00562608"/>
    <w:rsid w:val="00564C97"/>
    <w:rsid w:val="005706C1"/>
    <w:rsid w:val="005734CA"/>
    <w:rsid w:val="005779B5"/>
    <w:rsid w:val="005804E9"/>
    <w:rsid w:val="00580E90"/>
    <w:rsid w:val="00582C0A"/>
    <w:rsid w:val="00582E87"/>
    <w:rsid w:val="005846AA"/>
    <w:rsid w:val="00592745"/>
    <w:rsid w:val="00593602"/>
    <w:rsid w:val="005A2C6C"/>
    <w:rsid w:val="005A46D2"/>
    <w:rsid w:val="005A5951"/>
    <w:rsid w:val="005C53DD"/>
    <w:rsid w:val="005C6E19"/>
    <w:rsid w:val="005D5D40"/>
    <w:rsid w:val="005D7720"/>
    <w:rsid w:val="005E0F60"/>
    <w:rsid w:val="005E37E4"/>
    <w:rsid w:val="005E5675"/>
    <w:rsid w:val="005E6856"/>
    <w:rsid w:val="005F3B57"/>
    <w:rsid w:val="005F6F6D"/>
    <w:rsid w:val="006024FC"/>
    <w:rsid w:val="006043B1"/>
    <w:rsid w:val="006102BB"/>
    <w:rsid w:val="0061148B"/>
    <w:rsid w:val="00614A66"/>
    <w:rsid w:val="00616661"/>
    <w:rsid w:val="00617730"/>
    <w:rsid w:val="00621A1B"/>
    <w:rsid w:val="00624EFE"/>
    <w:rsid w:val="00625EE6"/>
    <w:rsid w:val="00632F32"/>
    <w:rsid w:val="006334C7"/>
    <w:rsid w:val="006362C8"/>
    <w:rsid w:val="006445BB"/>
    <w:rsid w:val="006448C9"/>
    <w:rsid w:val="00651067"/>
    <w:rsid w:val="00655A91"/>
    <w:rsid w:val="00661EAA"/>
    <w:rsid w:val="00661FF5"/>
    <w:rsid w:val="006628C7"/>
    <w:rsid w:val="0066522A"/>
    <w:rsid w:val="0066730B"/>
    <w:rsid w:val="00667C29"/>
    <w:rsid w:val="00671186"/>
    <w:rsid w:val="0068224C"/>
    <w:rsid w:val="006A42C6"/>
    <w:rsid w:val="006A4F5C"/>
    <w:rsid w:val="006B0213"/>
    <w:rsid w:val="006D784D"/>
    <w:rsid w:val="006D7B40"/>
    <w:rsid w:val="006E362E"/>
    <w:rsid w:val="006E616A"/>
    <w:rsid w:val="006F3766"/>
    <w:rsid w:val="006F41E9"/>
    <w:rsid w:val="006F6278"/>
    <w:rsid w:val="006F7D73"/>
    <w:rsid w:val="0070070F"/>
    <w:rsid w:val="007009DA"/>
    <w:rsid w:val="00700FE3"/>
    <w:rsid w:val="00701BBE"/>
    <w:rsid w:val="00703430"/>
    <w:rsid w:val="007040AF"/>
    <w:rsid w:val="00705D41"/>
    <w:rsid w:val="007101A0"/>
    <w:rsid w:val="00710D72"/>
    <w:rsid w:val="00720223"/>
    <w:rsid w:val="007218B3"/>
    <w:rsid w:val="00741A40"/>
    <w:rsid w:val="00754CE1"/>
    <w:rsid w:val="0076027B"/>
    <w:rsid w:val="00760B81"/>
    <w:rsid w:val="00762F26"/>
    <w:rsid w:val="00763155"/>
    <w:rsid w:val="00766D17"/>
    <w:rsid w:val="00771049"/>
    <w:rsid w:val="00774BBC"/>
    <w:rsid w:val="0077781D"/>
    <w:rsid w:val="007818F9"/>
    <w:rsid w:val="007819F9"/>
    <w:rsid w:val="007873A8"/>
    <w:rsid w:val="00790A86"/>
    <w:rsid w:val="007913E6"/>
    <w:rsid w:val="00797E25"/>
    <w:rsid w:val="007A02CB"/>
    <w:rsid w:val="007A3C64"/>
    <w:rsid w:val="007B0E1D"/>
    <w:rsid w:val="007D2184"/>
    <w:rsid w:val="007D241F"/>
    <w:rsid w:val="007D6285"/>
    <w:rsid w:val="007E3C8A"/>
    <w:rsid w:val="007F6BE6"/>
    <w:rsid w:val="00803649"/>
    <w:rsid w:val="00803E46"/>
    <w:rsid w:val="00804E9B"/>
    <w:rsid w:val="008063F2"/>
    <w:rsid w:val="00807452"/>
    <w:rsid w:val="00807640"/>
    <w:rsid w:val="0081046D"/>
    <w:rsid w:val="0081123D"/>
    <w:rsid w:val="00813B15"/>
    <w:rsid w:val="008168AB"/>
    <w:rsid w:val="008171DC"/>
    <w:rsid w:val="008204FD"/>
    <w:rsid w:val="00833095"/>
    <w:rsid w:val="008348E8"/>
    <w:rsid w:val="008402C1"/>
    <w:rsid w:val="0084187D"/>
    <w:rsid w:val="00841E12"/>
    <w:rsid w:val="00843EC3"/>
    <w:rsid w:val="008544BB"/>
    <w:rsid w:val="00873E45"/>
    <w:rsid w:val="0087582C"/>
    <w:rsid w:val="00876689"/>
    <w:rsid w:val="00877835"/>
    <w:rsid w:val="008877DE"/>
    <w:rsid w:val="0089396F"/>
    <w:rsid w:val="008965BB"/>
    <w:rsid w:val="008A34EF"/>
    <w:rsid w:val="008B6B98"/>
    <w:rsid w:val="008D18BB"/>
    <w:rsid w:val="008D2C4D"/>
    <w:rsid w:val="008D577D"/>
    <w:rsid w:val="008E6E66"/>
    <w:rsid w:val="008F25FC"/>
    <w:rsid w:val="0090464A"/>
    <w:rsid w:val="00904907"/>
    <w:rsid w:val="009124FF"/>
    <w:rsid w:val="009158B8"/>
    <w:rsid w:val="009203B8"/>
    <w:rsid w:val="009209F3"/>
    <w:rsid w:val="009250D5"/>
    <w:rsid w:val="00930F84"/>
    <w:rsid w:val="0093205B"/>
    <w:rsid w:val="00936295"/>
    <w:rsid w:val="0094589F"/>
    <w:rsid w:val="0094730A"/>
    <w:rsid w:val="00963BCA"/>
    <w:rsid w:val="00964A41"/>
    <w:rsid w:val="00964C8D"/>
    <w:rsid w:val="00965B7D"/>
    <w:rsid w:val="00966601"/>
    <w:rsid w:val="00966A6D"/>
    <w:rsid w:val="009714A3"/>
    <w:rsid w:val="00974EFA"/>
    <w:rsid w:val="0097703B"/>
    <w:rsid w:val="00981180"/>
    <w:rsid w:val="00987A8D"/>
    <w:rsid w:val="00997EAF"/>
    <w:rsid w:val="009A4753"/>
    <w:rsid w:val="009A5B60"/>
    <w:rsid w:val="009B4935"/>
    <w:rsid w:val="009C1C45"/>
    <w:rsid w:val="009C6C48"/>
    <w:rsid w:val="009D5A32"/>
    <w:rsid w:val="009E0C36"/>
    <w:rsid w:val="009E1182"/>
    <w:rsid w:val="00A14BA8"/>
    <w:rsid w:val="00A155F9"/>
    <w:rsid w:val="00A2385A"/>
    <w:rsid w:val="00A31F6F"/>
    <w:rsid w:val="00A32128"/>
    <w:rsid w:val="00A323EA"/>
    <w:rsid w:val="00A32741"/>
    <w:rsid w:val="00A479C9"/>
    <w:rsid w:val="00A50326"/>
    <w:rsid w:val="00A52EE8"/>
    <w:rsid w:val="00A532A3"/>
    <w:rsid w:val="00A64985"/>
    <w:rsid w:val="00A71981"/>
    <w:rsid w:val="00A85F92"/>
    <w:rsid w:val="00A90AAD"/>
    <w:rsid w:val="00A92FF5"/>
    <w:rsid w:val="00A96FD7"/>
    <w:rsid w:val="00AA24EB"/>
    <w:rsid w:val="00AA5DF8"/>
    <w:rsid w:val="00AA6D2B"/>
    <w:rsid w:val="00AB01FE"/>
    <w:rsid w:val="00AB273E"/>
    <w:rsid w:val="00AC5CF4"/>
    <w:rsid w:val="00AD168F"/>
    <w:rsid w:val="00AD758B"/>
    <w:rsid w:val="00AE6B1B"/>
    <w:rsid w:val="00AF058D"/>
    <w:rsid w:val="00AF0A1C"/>
    <w:rsid w:val="00AF16FB"/>
    <w:rsid w:val="00AF22CE"/>
    <w:rsid w:val="00AF3502"/>
    <w:rsid w:val="00B00981"/>
    <w:rsid w:val="00B01160"/>
    <w:rsid w:val="00B024C8"/>
    <w:rsid w:val="00B02E2A"/>
    <w:rsid w:val="00B04FD7"/>
    <w:rsid w:val="00B135E1"/>
    <w:rsid w:val="00B23297"/>
    <w:rsid w:val="00B26D32"/>
    <w:rsid w:val="00B27FA3"/>
    <w:rsid w:val="00B30CBD"/>
    <w:rsid w:val="00B353BD"/>
    <w:rsid w:val="00B414AF"/>
    <w:rsid w:val="00B549F7"/>
    <w:rsid w:val="00B56320"/>
    <w:rsid w:val="00B57DB6"/>
    <w:rsid w:val="00B62913"/>
    <w:rsid w:val="00B7146C"/>
    <w:rsid w:val="00B7355B"/>
    <w:rsid w:val="00B73A3F"/>
    <w:rsid w:val="00B77569"/>
    <w:rsid w:val="00B8322D"/>
    <w:rsid w:val="00B84C27"/>
    <w:rsid w:val="00B86B1F"/>
    <w:rsid w:val="00B909A0"/>
    <w:rsid w:val="00B9193B"/>
    <w:rsid w:val="00B96178"/>
    <w:rsid w:val="00B9739E"/>
    <w:rsid w:val="00BA6EAE"/>
    <w:rsid w:val="00BB6E6D"/>
    <w:rsid w:val="00BB78C3"/>
    <w:rsid w:val="00BB7C75"/>
    <w:rsid w:val="00BC0471"/>
    <w:rsid w:val="00BD0D86"/>
    <w:rsid w:val="00BD30C9"/>
    <w:rsid w:val="00BE02DE"/>
    <w:rsid w:val="00BE692E"/>
    <w:rsid w:val="00BF280B"/>
    <w:rsid w:val="00BF4AC1"/>
    <w:rsid w:val="00BF500C"/>
    <w:rsid w:val="00BF724F"/>
    <w:rsid w:val="00C01454"/>
    <w:rsid w:val="00C07243"/>
    <w:rsid w:val="00C15576"/>
    <w:rsid w:val="00C2114A"/>
    <w:rsid w:val="00C32283"/>
    <w:rsid w:val="00C36E06"/>
    <w:rsid w:val="00C436D5"/>
    <w:rsid w:val="00C46AAA"/>
    <w:rsid w:val="00C540FE"/>
    <w:rsid w:val="00C600BE"/>
    <w:rsid w:val="00C60DBC"/>
    <w:rsid w:val="00C66913"/>
    <w:rsid w:val="00C7499E"/>
    <w:rsid w:val="00C74D67"/>
    <w:rsid w:val="00C80340"/>
    <w:rsid w:val="00C919A1"/>
    <w:rsid w:val="00C934E9"/>
    <w:rsid w:val="00C949DC"/>
    <w:rsid w:val="00CA19F6"/>
    <w:rsid w:val="00CA7312"/>
    <w:rsid w:val="00CA7AD2"/>
    <w:rsid w:val="00CB1297"/>
    <w:rsid w:val="00CB678C"/>
    <w:rsid w:val="00CC2A9B"/>
    <w:rsid w:val="00CD13CD"/>
    <w:rsid w:val="00CE460E"/>
    <w:rsid w:val="00CF13A3"/>
    <w:rsid w:val="00CF3A4B"/>
    <w:rsid w:val="00D06F08"/>
    <w:rsid w:val="00D10591"/>
    <w:rsid w:val="00D11762"/>
    <w:rsid w:val="00D117B0"/>
    <w:rsid w:val="00D11E99"/>
    <w:rsid w:val="00D13A29"/>
    <w:rsid w:val="00D14380"/>
    <w:rsid w:val="00D151D7"/>
    <w:rsid w:val="00D165EF"/>
    <w:rsid w:val="00D17018"/>
    <w:rsid w:val="00D246BD"/>
    <w:rsid w:val="00D30728"/>
    <w:rsid w:val="00D36A61"/>
    <w:rsid w:val="00D42DE0"/>
    <w:rsid w:val="00D50BE4"/>
    <w:rsid w:val="00D518BA"/>
    <w:rsid w:val="00D53FC1"/>
    <w:rsid w:val="00D545D5"/>
    <w:rsid w:val="00D60C04"/>
    <w:rsid w:val="00D61996"/>
    <w:rsid w:val="00D67D2A"/>
    <w:rsid w:val="00D7779B"/>
    <w:rsid w:val="00D8078B"/>
    <w:rsid w:val="00D82F2E"/>
    <w:rsid w:val="00D92DA9"/>
    <w:rsid w:val="00D970D7"/>
    <w:rsid w:val="00DA2C49"/>
    <w:rsid w:val="00DB50B1"/>
    <w:rsid w:val="00DC1339"/>
    <w:rsid w:val="00DC430C"/>
    <w:rsid w:val="00DC66A1"/>
    <w:rsid w:val="00DD1969"/>
    <w:rsid w:val="00DD3EEF"/>
    <w:rsid w:val="00DD4177"/>
    <w:rsid w:val="00DD5F12"/>
    <w:rsid w:val="00DE240D"/>
    <w:rsid w:val="00DE6CA8"/>
    <w:rsid w:val="00DF0381"/>
    <w:rsid w:val="00DF565E"/>
    <w:rsid w:val="00E00044"/>
    <w:rsid w:val="00E06DE2"/>
    <w:rsid w:val="00E07585"/>
    <w:rsid w:val="00E1371D"/>
    <w:rsid w:val="00E20B5C"/>
    <w:rsid w:val="00E21CEB"/>
    <w:rsid w:val="00E25B9A"/>
    <w:rsid w:val="00E4248F"/>
    <w:rsid w:val="00E53103"/>
    <w:rsid w:val="00E53DAA"/>
    <w:rsid w:val="00E63A98"/>
    <w:rsid w:val="00E63FE1"/>
    <w:rsid w:val="00E66A5B"/>
    <w:rsid w:val="00E673FA"/>
    <w:rsid w:val="00E674C4"/>
    <w:rsid w:val="00E83630"/>
    <w:rsid w:val="00E85869"/>
    <w:rsid w:val="00E9065D"/>
    <w:rsid w:val="00EA0BBC"/>
    <w:rsid w:val="00EA17FB"/>
    <w:rsid w:val="00EA4798"/>
    <w:rsid w:val="00EA5709"/>
    <w:rsid w:val="00EA65C7"/>
    <w:rsid w:val="00EA66C8"/>
    <w:rsid w:val="00EA6B49"/>
    <w:rsid w:val="00EB06C3"/>
    <w:rsid w:val="00EB27D2"/>
    <w:rsid w:val="00EB5C38"/>
    <w:rsid w:val="00EC0E1E"/>
    <w:rsid w:val="00EC2112"/>
    <w:rsid w:val="00EC275B"/>
    <w:rsid w:val="00EC67AB"/>
    <w:rsid w:val="00EE20AB"/>
    <w:rsid w:val="00EE4185"/>
    <w:rsid w:val="00EE48B1"/>
    <w:rsid w:val="00EE6D4E"/>
    <w:rsid w:val="00EF057D"/>
    <w:rsid w:val="00EF2731"/>
    <w:rsid w:val="00EF300C"/>
    <w:rsid w:val="00F01158"/>
    <w:rsid w:val="00F01B9D"/>
    <w:rsid w:val="00F02FE1"/>
    <w:rsid w:val="00F04B57"/>
    <w:rsid w:val="00F05C68"/>
    <w:rsid w:val="00F06C0D"/>
    <w:rsid w:val="00F16C88"/>
    <w:rsid w:val="00F213D5"/>
    <w:rsid w:val="00F27271"/>
    <w:rsid w:val="00F27DEF"/>
    <w:rsid w:val="00F36D75"/>
    <w:rsid w:val="00F371BB"/>
    <w:rsid w:val="00F377A9"/>
    <w:rsid w:val="00F37B10"/>
    <w:rsid w:val="00F40547"/>
    <w:rsid w:val="00F41E20"/>
    <w:rsid w:val="00F42A91"/>
    <w:rsid w:val="00F614AD"/>
    <w:rsid w:val="00F615DB"/>
    <w:rsid w:val="00F6223B"/>
    <w:rsid w:val="00F651F7"/>
    <w:rsid w:val="00F705C8"/>
    <w:rsid w:val="00F70E86"/>
    <w:rsid w:val="00F70F06"/>
    <w:rsid w:val="00F71E19"/>
    <w:rsid w:val="00F847E7"/>
    <w:rsid w:val="00F86340"/>
    <w:rsid w:val="00F90254"/>
    <w:rsid w:val="00F94410"/>
    <w:rsid w:val="00F95A05"/>
    <w:rsid w:val="00FA102F"/>
    <w:rsid w:val="00FA4ECC"/>
    <w:rsid w:val="00FA70FB"/>
    <w:rsid w:val="00FB165D"/>
    <w:rsid w:val="00FB16E7"/>
    <w:rsid w:val="00FC137A"/>
    <w:rsid w:val="00FC2A84"/>
    <w:rsid w:val="00FC3508"/>
    <w:rsid w:val="00FC47D5"/>
    <w:rsid w:val="00FC5AB4"/>
    <w:rsid w:val="00FC688A"/>
    <w:rsid w:val="00FD0214"/>
    <w:rsid w:val="00FE0529"/>
    <w:rsid w:val="00FE2B2F"/>
    <w:rsid w:val="00FE7871"/>
    <w:rsid w:val="00FF004B"/>
    <w:rsid w:val="00FF0C82"/>
    <w:rsid w:val="00FF0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C711F"/>
  <w15:chartTrackingRefBased/>
  <w15:docId w15:val="{A9F9505F-E9A8-410E-B386-3F5F95420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6AAA"/>
    <w:pPr>
      <w:keepNext/>
      <w:keepLines/>
      <w:spacing w:before="240" w:after="0"/>
      <w:outlineLvl w:val="0"/>
    </w:pPr>
    <w:rPr>
      <w:rFonts w:ascii="Times New Roman" w:eastAsiaTheme="majorEastAsia" w:hAnsi="Times New Roman" w:cstheme="majorBidi"/>
      <w:b/>
      <w:sz w:val="48"/>
      <w:szCs w:val="32"/>
    </w:rPr>
  </w:style>
  <w:style w:type="paragraph" w:styleId="Heading2">
    <w:name w:val="heading 2"/>
    <w:basedOn w:val="Normal"/>
    <w:next w:val="Normal"/>
    <w:link w:val="Heading2Char"/>
    <w:uiPriority w:val="9"/>
    <w:unhideWhenUsed/>
    <w:qFormat/>
    <w:rsid w:val="007F6BE6"/>
    <w:pPr>
      <w:spacing w:before="100" w:beforeAutospacing="1" w:after="100" w:afterAutospacing="1" w:line="240" w:lineRule="auto"/>
      <w:outlineLvl w:val="1"/>
    </w:pPr>
    <w:rPr>
      <w:rFonts w:ascii="Times New Roman" w:eastAsia="Times New Roman" w:hAnsi="Times New Roman" w:cs="Times New Roman"/>
      <w:b/>
      <w:bCs/>
      <w:sz w:val="28"/>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6AAA"/>
    <w:rPr>
      <w:rFonts w:ascii="Times New Roman" w:eastAsiaTheme="majorEastAsia" w:hAnsi="Times New Roman" w:cstheme="majorBidi"/>
      <w:b/>
      <w:sz w:val="48"/>
      <w:szCs w:val="32"/>
    </w:rPr>
  </w:style>
  <w:style w:type="table" w:styleId="TableGrid">
    <w:name w:val="Table Grid"/>
    <w:basedOn w:val="TableNormal"/>
    <w:uiPriority w:val="39"/>
    <w:rsid w:val="00932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320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205B"/>
  </w:style>
  <w:style w:type="paragraph" w:styleId="Footer">
    <w:name w:val="footer"/>
    <w:basedOn w:val="Normal"/>
    <w:link w:val="FooterChar"/>
    <w:uiPriority w:val="99"/>
    <w:unhideWhenUsed/>
    <w:rsid w:val="009320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205B"/>
  </w:style>
  <w:style w:type="paragraph" w:styleId="BalloonText">
    <w:name w:val="Balloon Text"/>
    <w:basedOn w:val="Normal"/>
    <w:link w:val="BalloonTextChar"/>
    <w:uiPriority w:val="99"/>
    <w:semiHidden/>
    <w:unhideWhenUsed/>
    <w:rsid w:val="000313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3B6"/>
    <w:rPr>
      <w:rFonts w:ascii="Segoe UI" w:hAnsi="Segoe UI" w:cs="Segoe UI"/>
      <w:sz w:val="18"/>
      <w:szCs w:val="18"/>
    </w:rPr>
  </w:style>
  <w:style w:type="paragraph" w:styleId="ListParagraph">
    <w:name w:val="List Paragraph"/>
    <w:basedOn w:val="Normal"/>
    <w:uiPriority w:val="34"/>
    <w:qFormat/>
    <w:rsid w:val="00026E81"/>
    <w:pPr>
      <w:ind w:left="720"/>
      <w:contextualSpacing/>
    </w:pPr>
  </w:style>
  <w:style w:type="paragraph" w:styleId="Revision">
    <w:name w:val="Revision"/>
    <w:hidden/>
    <w:uiPriority w:val="99"/>
    <w:semiHidden/>
    <w:rsid w:val="00FC3508"/>
    <w:pPr>
      <w:spacing w:after="0" w:line="240" w:lineRule="auto"/>
    </w:pPr>
  </w:style>
  <w:style w:type="character" w:styleId="Hyperlink">
    <w:name w:val="Hyperlink"/>
    <w:basedOn w:val="DefaultParagraphFont"/>
    <w:uiPriority w:val="99"/>
    <w:unhideWhenUsed/>
    <w:rsid w:val="005D5D40"/>
    <w:rPr>
      <w:color w:val="0563C1" w:themeColor="hyperlink"/>
      <w:u w:val="single"/>
    </w:rPr>
  </w:style>
  <w:style w:type="character" w:customStyle="1" w:styleId="UnresolvedMention1">
    <w:name w:val="Unresolved Mention1"/>
    <w:basedOn w:val="DefaultParagraphFont"/>
    <w:uiPriority w:val="99"/>
    <w:semiHidden/>
    <w:unhideWhenUsed/>
    <w:rsid w:val="005D5D40"/>
    <w:rPr>
      <w:color w:val="605E5C"/>
      <w:shd w:val="clear" w:color="auto" w:fill="E1DFDD"/>
    </w:rPr>
  </w:style>
  <w:style w:type="character" w:styleId="CommentReference">
    <w:name w:val="annotation reference"/>
    <w:basedOn w:val="DefaultParagraphFont"/>
    <w:uiPriority w:val="99"/>
    <w:semiHidden/>
    <w:unhideWhenUsed/>
    <w:rsid w:val="00904907"/>
    <w:rPr>
      <w:sz w:val="16"/>
      <w:szCs w:val="16"/>
    </w:rPr>
  </w:style>
  <w:style w:type="paragraph" w:styleId="CommentText">
    <w:name w:val="annotation text"/>
    <w:basedOn w:val="Normal"/>
    <w:link w:val="CommentTextChar"/>
    <w:uiPriority w:val="99"/>
    <w:unhideWhenUsed/>
    <w:rsid w:val="00904907"/>
    <w:pPr>
      <w:spacing w:line="240" w:lineRule="auto"/>
    </w:pPr>
    <w:rPr>
      <w:sz w:val="20"/>
      <w:szCs w:val="20"/>
    </w:rPr>
  </w:style>
  <w:style w:type="character" w:customStyle="1" w:styleId="CommentTextChar">
    <w:name w:val="Comment Text Char"/>
    <w:basedOn w:val="DefaultParagraphFont"/>
    <w:link w:val="CommentText"/>
    <w:uiPriority w:val="99"/>
    <w:rsid w:val="00904907"/>
    <w:rPr>
      <w:sz w:val="20"/>
      <w:szCs w:val="20"/>
    </w:rPr>
  </w:style>
  <w:style w:type="paragraph" w:styleId="CommentSubject">
    <w:name w:val="annotation subject"/>
    <w:basedOn w:val="CommentText"/>
    <w:next w:val="CommentText"/>
    <w:link w:val="CommentSubjectChar"/>
    <w:uiPriority w:val="99"/>
    <w:semiHidden/>
    <w:unhideWhenUsed/>
    <w:rsid w:val="00904907"/>
    <w:rPr>
      <w:b/>
      <w:bCs/>
    </w:rPr>
  </w:style>
  <w:style w:type="character" w:customStyle="1" w:styleId="CommentSubjectChar">
    <w:name w:val="Comment Subject Char"/>
    <w:basedOn w:val="CommentTextChar"/>
    <w:link w:val="CommentSubject"/>
    <w:uiPriority w:val="99"/>
    <w:semiHidden/>
    <w:rsid w:val="00904907"/>
    <w:rPr>
      <w:b/>
      <w:bCs/>
      <w:sz w:val="20"/>
      <w:szCs w:val="20"/>
    </w:rPr>
  </w:style>
  <w:style w:type="character" w:styleId="FollowedHyperlink">
    <w:name w:val="FollowedHyperlink"/>
    <w:basedOn w:val="DefaultParagraphFont"/>
    <w:uiPriority w:val="99"/>
    <w:semiHidden/>
    <w:unhideWhenUsed/>
    <w:rsid w:val="00FF0C82"/>
    <w:rPr>
      <w:color w:val="954F72" w:themeColor="followedHyperlink"/>
      <w:u w:val="single"/>
    </w:rPr>
  </w:style>
  <w:style w:type="character" w:styleId="UnresolvedMention">
    <w:name w:val="Unresolved Mention"/>
    <w:basedOn w:val="DefaultParagraphFont"/>
    <w:uiPriority w:val="99"/>
    <w:semiHidden/>
    <w:unhideWhenUsed/>
    <w:rsid w:val="00FF0C82"/>
    <w:rPr>
      <w:color w:val="605E5C"/>
      <w:shd w:val="clear" w:color="auto" w:fill="E1DFDD"/>
    </w:rPr>
  </w:style>
  <w:style w:type="character" w:customStyle="1" w:styleId="Heading2Char">
    <w:name w:val="Heading 2 Char"/>
    <w:basedOn w:val="DefaultParagraphFont"/>
    <w:link w:val="Heading2"/>
    <w:uiPriority w:val="9"/>
    <w:rsid w:val="007F6BE6"/>
    <w:rPr>
      <w:rFonts w:ascii="Times New Roman" w:eastAsia="Times New Roman" w:hAnsi="Times New Roman" w:cs="Times New Roman"/>
      <w:b/>
      <w:bCs/>
      <w:sz w:val="28"/>
      <w:szCs w:val="36"/>
    </w:rPr>
  </w:style>
  <w:style w:type="paragraph" w:styleId="TOCHeading">
    <w:name w:val="TOC Heading"/>
    <w:basedOn w:val="Heading1"/>
    <w:next w:val="Normal"/>
    <w:uiPriority w:val="39"/>
    <w:unhideWhenUsed/>
    <w:qFormat/>
    <w:rsid w:val="007F6BE6"/>
    <w:pPr>
      <w:outlineLvl w:val="9"/>
    </w:pPr>
    <w:rPr>
      <w:rFonts w:asciiTheme="majorHAnsi" w:hAnsiTheme="majorHAnsi"/>
      <w:b w:val="0"/>
      <w:color w:val="2F5496" w:themeColor="accent1" w:themeShade="BF"/>
      <w:sz w:val="32"/>
    </w:rPr>
  </w:style>
  <w:style w:type="paragraph" w:styleId="TOC1">
    <w:name w:val="toc 1"/>
    <w:basedOn w:val="Normal"/>
    <w:next w:val="Normal"/>
    <w:autoRedefine/>
    <w:uiPriority w:val="39"/>
    <w:unhideWhenUsed/>
    <w:rsid w:val="007F6BE6"/>
    <w:pPr>
      <w:spacing w:after="100"/>
    </w:pPr>
  </w:style>
  <w:style w:type="paragraph" w:styleId="TOC2">
    <w:name w:val="toc 2"/>
    <w:basedOn w:val="Normal"/>
    <w:next w:val="Normal"/>
    <w:autoRedefine/>
    <w:uiPriority w:val="39"/>
    <w:unhideWhenUsed/>
    <w:rsid w:val="007F6BE6"/>
    <w:pPr>
      <w:spacing w:after="100"/>
      <w:ind w:left="220"/>
    </w:pPr>
  </w:style>
  <w:style w:type="paragraph" w:styleId="NoSpacing">
    <w:name w:val="No Spacing"/>
    <w:uiPriority w:val="1"/>
    <w:qFormat/>
    <w:rsid w:val="00113353"/>
    <w:pPr>
      <w:spacing w:after="0" w:line="240" w:lineRule="auto"/>
    </w:pPr>
  </w:style>
  <w:style w:type="paragraph" w:customStyle="1" w:styleId="sectbi">
    <w:name w:val="sectbi"/>
    <w:basedOn w:val="Normal"/>
    <w:rsid w:val="00EA479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ctbi2">
    <w:name w:val="sectbi2"/>
    <w:basedOn w:val="Normal"/>
    <w:rsid w:val="00EA479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72022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20223"/>
  </w:style>
  <w:style w:type="character" w:styleId="Emphasis">
    <w:name w:val="Emphasis"/>
    <w:basedOn w:val="DefaultParagraphFont"/>
    <w:uiPriority w:val="20"/>
    <w:qFormat/>
    <w:rsid w:val="00720223"/>
    <w:rPr>
      <w:i/>
      <w:iCs/>
    </w:rPr>
  </w:style>
  <w:style w:type="character" w:customStyle="1" w:styleId="screenreader-only">
    <w:name w:val="screenreader-only"/>
    <w:basedOn w:val="DefaultParagraphFont"/>
    <w:rsid w:val="00720223"/>
  </w:style>
  <w:style w:type="character" w:customStyle="1" w:styleId="rsbtnbtnlabel">
    <w:name w:val="rsbtn_btnlabel"/>
    <w:basedOn w:val="DefaultParagraphFont"/>
    <w:rsid w:val="007202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914">
      <w:bodyDiv w:val="1"/>
      <w:marLeft w:val="0"/>
      <w:marRight w:val="0"/>
      <w:marTop w:val="0"/>
      <w:marBottom w:val="0"/>
      <w:divBdr>
        <w:top w:val="none" w:sz="0" w:space="0" w:color="auto"/>
        <w:left w:val="none" w:sz="0" w:space="0" w:color="auto"/>
        <w:bottom w:val="none" w:sz="0" w:space="0" w:color="auto"/>
        <w:right w:val="none" w:sz="0" w:space="0" w:color="auto"/>
      </w:divBdr>
    </w:div>
    <w:div w:id="34275448">
      <w:bodyDiv w:val="1"/>
      <w:marLeft w:val="0"/>
      <w:marRight w:val="0"/>
      <w:marTop w:val="0"/>
      <w:marBottom w:val="0"/>
      <w:divBdr>
        <w:top w:val="none" w:sz="0" w:space="0" w:color="auto"/>
        <w:left w:val="none" w:sz="0" w:space="0" w:color="auto"/>
        <w:bottom w:val="none" w:sz="0" w:space="0" w:color="auto"/>
        <w:right w:val="none" w:sz="0" w:space="0" w:color="auto"/>
      </w:divBdr>
    </w:div>
    <w:div w:id="68967447">
      <w:bodyDiv w:val="1"/>
      <w:marLeft w:val="0"/>
      <w:marRight w:val="0"/>
      <w:marTop w:val="0"/>
      <w:marBottom w:val="0"/>
      <w:divBdr>
        <w:top w:val="none" w:sz="0" w:space="0" w:color="auto"/>
        <w:left w:val="none" w:sz="0" w:space="0" w:color="auto"/>
        <w:bottom w:val="none" w:sz="0" w:space="0" w:color="auto"/>
        <w:right w:val="none" w:sz="0" w:space="0" w:color="auto"/>
      </w:divBdr>
    </w:div>
    <w:div w:id="69893952">
      <w:bodyDiv w:val="1"/>
      <w:marLeft w:val="0"/>
      <w:marRight w:val="0"/>
      <w:marTop w:val="0"/>
      <w:marBottom w:val="0"/>
      <w:divBdr>
        <w:top w:val="none" w:sz="0" w:space="0" w:color="auto"/>
        <w:left w:val="none" w:sz="0" w:space="0" w:color="auto"/>
        <w:bottom w:val="none" w:sz="0" w:space="0" w:color="auto"/>
        <w:right w:val="none" w:sz="0" w:space="0" w:color="auto"/>
      </w:divBdr>
    </w:div>
    <w:div w:id="74592692">
      <w:bodyDiv w:val="1"/>
      <w:marLeft w:val="0"/>
      <w:marRight w:val="0"/>
      <w:marTop w:val="0"/>
      <w:marBottom w:val="0"/>
      <w:divBdr>
        <w:top w:val="none" w:sz="0" w:space="0" w:color="auto"/>
        <w:left w:val="none" w:sz="0" w:space="0" w:color="auto"/>
        <w:bottom w:val="none" w:sz="0" w:space="0" w:color="auto"/>
        <w:right w:val="none" w:sz="0" w:space="0" w:color="auto"/>
      </w:divBdr>
    </w:div>
    <w:div w:id="87969686">
      <w:bodyDiv w:val="1"/>
      <w:marLeft w:val="0"/>
      <w:marRight w:val="0"/>
      <w:marTop w:val="0"/>
      <w:marBottom w:val="0"/>
      <w:divBdr>
        <w:top w:val="none" w:sz="0" w:space="0" w:color="auto"/>
        <w:left w:val="none" w:sz="0" w:space="0" w:color="auto"/>
        <w:bottom w:val="none" w:sz="0" w:space="0" w:color="auto"/>
        <w:right w:val="none" w:sz="0" w:space="0" w:color="auto"/>
      </w:divBdr>
    </w:div>
    <w:div w:id="119081010">
      <w:bodyDiv w:val="1"/>
      <w:marLeft w:val="0"/>
      <w:marRight w:val="0"/>
      <w:marTop w:val="0"/>
      <w:marBottom w:val="0"/>
      <w:divBdr>
        <w:top w:val="none" w:sz="0" w:space="0" w:color="auto"/>
        <w:left w:val="none" w:sz="0" w:space="0" w:color="auto"/>
        <w:bottom w:val="none" w:sz="0" w:space="0" w:color="auto"/>
        <w:right w:val="none" w:sz="0" w:space="0" w:color="auto"/>
      </w:divBdr>
    </w:div>
    <w:div w:id="122311053">
      <w:bodyDiv w:val="1"/>
      <w:marLeft w:val="0"/>
      <w:marRight w:val="0"/>
      <w:marTop w:val="0"/>
      <w:marBottom w:val="0"/>
      <w:divBdr>
        <w:top w:val="none" w:sz="0" w:space="0" w:color="auto"/>
        <w:left w:val="none" w:sz="0" w:space="0" w:color="auto"/>
        <w:bottom w:val="none" w:sz="0" w:space="0" w:color="auto"/>
        <w:right w:val="none" w:sz="0" w:space="0" w:color="auto"/>
      </w:divBdr>
    </w:div>
    <w:div w:id="136921780">
      <w:bodyDiv w:val="1"/>
      <w:marLeft w:val="0"/>
      <w:marRight w:val="0"/>
      <w:marTop w:val="0"/>
      <w:marBottom w:val="0"/>
      <w:divBdr>
        <w:top w:val="none" w:sz="0" w:space="0" w:color="auto"/>
        <w:left w:val="none" w:sz="0" w:space="0" w:color="auto"/>
        <w:bottom w:val="none" w:sz="0" w:space="0" w:color="auto"/>
        <w:right w:val="none" w:sz="0" w:space="0" w:color="auto"/>
      </w:divBdr>
    </w:div>
    <w:div w:id="139228604">
      <w:bodyDiv w:val="1"/>
      <w:marLeft w:val="0"/>
      <w:marRight w:val="0"/>
      <w:marTop w:val="0"/>
      <w:marBottom w:val="0"/>
      <w:divBdr>
        <w:top w:val="none" w:sz="0" w:space="0" w:color="auto"/>
        <w:left w:val="none" w:sz="0" w:space="0" w:color="auto"/>
        <w:bottom w:val="none" w:sz="0" w:space="0" w:color="auto"/>
        <w:right w:val="none" w:sz="0" w:space="0" w:color="auto"/>
      </w:divBdr>
    </w:div>
    <w:div w:id="143814712">
      <w:bodyDiv w:val="1"/>
      <w:marLeft w:val="0"/>
      <w:marRight w:val="0"/>
      <w:marTop w:val="0"/>
      <w:marBottom w:val="0"/>
      <w:divBdr>
        <w:top w:val="none" w:sz="0" w:space="0" w:color="auto"/>
        <w:left w:val="none" w:sz="0" w:space="0" w:color="auto"/>
        <w:bottom w:val="none" w:sz="0" w:space="0" w:color="auto"/>
        <w:right w:val="none" w:sz="0" w:space="0" w:color="auto"/>
      </w:divBdr>
    </w:div>
    <w:div w:id="150292129">
      <w:bodyDiv w:val="1"/>
      <w:marLeft w:val="0"/>
      <w:marRight w:val="0"/>
      <w:marTop w:val="0"/>
      <w:marBottom w:val="0"/>
      <w:divBdr>
        <w:top w:val="none" w:sz="0" w:space="0" w:color="auto"/>
        <w:left w:val="none" w:sz="0" w:space="0" w:color="auto"/>
        <w:bottom w:val="none" w:sz="0" w:space="0" w:color="auto"/>
        <w:right w:val="none" w:sz="0" w:space="0" w:color="auto"/>
      </w:divBdr>
    </w:div>
    <w:div w:id="185994465">
      <w:bodyDiv w:val="1"/>
      <w:marLeft w:val="0"/>
      <w:marRight w:val="0"/>
      <w:marTop w:val="0"/>
      <w:marBottom w:val="0"/>
      <w:divBdr>
        <w:top w:val="none" w:sz="0" w:space="0" w:color="auto"/>
        <w:left w:val="none" w:sz="0" w:space="0" w:color="auto"/>
        <w:bottom w:val="none" w:sz="0" w:space="0" w:color="auto"/>
        <w:right w:val="none" w:sz="0" w:space="0" w:color="auto"/>
      </w:divBdr>
    </w:div>
    <w:div w:id="227889636">
      <w:bodyDiv w:val="1"/>
      <w:marLeft w:val="0"/>
      <w:marRight w:val="0"/>
      <w:marTop w:val="0"/>
      <w:marBottom w:val="0"/>
      <w:divBdr>
        <w:top w:val="none" w:sz="0" w:space="0" w:color="auto"/>
        <w:left w:val="none" w:sz="0" w:space="0" w:color="auto"/>
        <w:bottom w:val="none" w:sz="0" w:space="0" w:color="auto"/>
        <w:right w:val="none" w:sz="0" w:space="0" w:color="auto"/>
      </w:divBdr>
    </w:div>
    <w:div w:id="258370086">
      <w:bodyDiv w:val="1"/>
      <w:marLeft w:val="0"/>
      <w:marRight w:val="0"/>
      <w:marTop w:val="0"/>
      <w:marBottom w:val="0"/>
      <w:divBdr>
        <w:top w:val="none" w:sz="0" w:space="0" w:color="auto"/>
        <w:left w:val="none" w:sz="0" w:space="0" w:color="auto"/>
        <w:bottom w:val="none" w:sz="0" w:space="0" w:color="auto"/>
        <w:right w:val="none" w:sz="0" w:space="0" w:color="auto"/>
      </w:divBdr>
    </w:div>
    <w:div w:id="378169515">
      <w:bodyDiv w:val="1"/>
      <w:marLeft w:val="0"/>
      <w:marRight w:val="0"/>
      <w:marTop w:val="0"/>
      <w:marBottom w:val="0"/>
      <w:divBdr>
        <w:top w:val="none" w:sz="0" w:space="0" w:color="auto"/>
        <w:left w:val="none" w:sz="0" w:space="0" w:color="auto"/>
        <w:bottom w:val="none" w:sz="0" w:space="0" w:color="auto"/>
        <w:right w:val="none" w:sz="0" w:space="0" w:color="auto"/>
      </w:divBdr>
    </w:div>
    <w:div w:id="386028255">
      <w:bodyDiv w:val="1"/>
      <w:marLeft w:val="0"/>
      <w:marRight w:val="0"/>
      <w:marTop w:val="0"/>
      <w:marBottom w:val="0"/>
      <w:divBdr>
        <w:top w:val="none" w:sz="0" w:space="0" w:color="auto"/>
        <w:left w:val="none" w:sz="0" w:space="0" w:color="auto"/>
        <w:bottom w:val="none" w:sz="0" w:space="0" w:color="auto"/>
        <w:right w:val="none" w:sz="0" w:space="0" w:color="auto"/>
      </w:divBdr>
    </w:div>
    <w:div w:id="386152741">
      <w:bodyDiv w:val="1"/>
      <w:marLeft w:val="0"/>
      <w:marRight w:val="0"/>
      <w:marTop w:val="0"/>
      <w:marBottom w:val="0"/>
      <w:divBdr>
        <w:top w:val="none" w:sz="0" w:space="0" w:color="auto"/>
        <w:left w:val="none" w:sz="0" w:space="0" w:color="auto"/>
        <w:bottom w:val="none" w:sz="0" w:space="0" w:color="auto"/>
        <w:right w:val="none" w:sz="0" w:space="0" w:color="auto"/>
      </w:divBdr>
    </w:div>
    <w:div w:id="386800437">
      <w:bodyDiv w:val="1"/>
      <w:marLeft w:val="0"/>
      <w:marRight w:val="0"/>
      <w:marTop w:val="0"/>
      <w:marBottom w:val="0"/>
      <w:divBdr>
        <w:top w:val="none" w:sz="0" w:space="0" w:color="auto"/>
        <w:left w:val="none" w:sz="0" w:space="0" w:color="auto"/>
        <w:bottom w:val="none" w:sz="0" w:space="0" w:color="auto"/>
        <w:right w:val="none" w:sz="0" w:space="0" w:color="auto"/>
      </w:divBdr>
    </w:div>
    <w:div w:id="391738052">
      <w:bodyDiv w:val="1"/>
      <w:marLeft w:val="0"/>
      <w:marRight w:val="0"/>
      <w:marTop w:val="0"/>
      <w:marBottom w:val="0"/>
      <w:divBdr>
        <w:top w:val="none" w:sz="0" w:space="0" w:color="auto"/>
        <w:left w:val="none" w:sz="0" w:space="0" w:color="auto"/>
        <w:bottom w:val="none" w:sz="0" w:space="0" w:color="auto"/>
        <w:right w:val="none" w:sz="0" w:space="0" w:color="auto"/>
      </w:divBdr>
    </w:div>
    <w:div w:id="404377725">
      <w:bodyDiv w:val="1"/>
      <w:marLeft w:val="0"/>
      <w:marRight w:val="0"/>
      <w:marTop w:val="0"/>
      <w:marBottom w:val="0"/>
      <w:divBdr>
        <w:top w:val="none" w:sz="0" w:space="0" w:color="auto"/>
        <w:left w:val="none" w:sz="0" w:space="0" w:color="auto"/>
        <w:bottom w:val="none" w:sz="0" w:space="0" w:color="auto"/>
        <w:right w:val="none" w:sz="0" w:space="0" w:color="auto"/>
      </w:divBdr>
    </w:div>
    <w:div w:id="407118717">
      <w:bodyDiv w:val="1"/>
      <w:marLeft w:val="0"/>
      <w:marRight w:val="0"/>
      <w:marTop w:val="0"/>
      <w:marBottom w:val="0"/>
      <w:divBdr>
        <w:top w:val="none" w:sz="0" w:space="0" w:color="auto"/>
        <w:left w:val="none" w:sz="0" w:space="0" w:color="auto"/>
        <w:bottom w:val="none" w:sz="0" w:space="0" w:color="auto"/>
        <w:right w:val="none" w:sz="0" w:space="0" w:color="auto"/>
      </w:divBdr>
    </w:div>
    <w:div w:id="416287776">
      <w:bodyDiv w:val="1"/>
      <w:marLeft w:val="0"/>
      <w:marRight w:val="0"/>
      <w:marTop w:val="0"/>
      <w:marBottom w:val="0"/>
      <w:divBdr>
        <w:top w:val="none" w:sz="0" w:space="0" w:color="auto"/>
        <w:left w:val="none" w:sz="0" w:space="0" w:color="auto"/>
        <w:bottom w:val="none" w:sz="0" w:space="0" w:color="auto"/>
        <w:right w:val="none" w:sz="0" w:space="0" w:color="auto"/>
      </w:divBdr>
    </w:div>
    <w:div w:id="417747618">
      <w:bodyDiv w:val="1"/>
      <w:marLeft w:val="0"/>
      <w:marRight w:val="0"/>
      <w:marTop w:val="0"/>
      <w:marBottom w:val="0"/>
      <w:divBdr>
        <w:top w:val="none" w:sz="0" w:space="0" w:color="auto"/>
        <w:left w:val="none" w:sz="0" w:space="0" w:color="auto"/>
        <w:bottom w:val="none" w:sz="0" w:space="0" w:color="auto"/>
        <w:right w:val="none" w:sz="0" w:space="0" w:color="auto"/>
      </w:divBdr>
    </w:div>
    <w:div w:id="423653458">
      <w:bodyDiv w:val="1"/>
      <w:marLeft w:val="0"/>
      <w:marRight w:val="0"/>
      <w:marTop w:val="0"/>
      <w:marBottom w:val="0"/>
      <w:divBdr>
        <w:top w:val="none" w:sz="0" w:space="0" w:color="auto"/>
        <w:left w:val="none" w:sz="0" w:space="0" w:color="auto"/>
        <w:bottom w:val="none" w:sz="0" w:space="0" w:color="auto"/>
        <w:right w:val="none" w:sz="0" w:space="0" w:color="auto"/>
      </w:divBdr>
    </w:div>
    <w:div w:id="433479276">
      <w:bodyDiv w:val="1"/>
      <w:marLeft w:val="0"/>
      <w:marRight w:val="0"/>
      <w:marTop w:val="0"/>
      <w:marBottom w:val="0"/>
      <w:divBdr>
        <w:top w:val="none" w:sz="0" w:space="0" w:color="auto"/>
        <w:left w:val="none" w:sz="0" w:space="0" w:color="auto"/>
        <w:bottom w:val="none" w:sz="0" w:space="0" w:color="auto"/>
        <w:right w:val="none" w:sz="0" w:space="0" w:color="auto"/>
      </w:divBdr>
    </w:div>
    <w:div w:id="471483114">
      <w:bodyDiv w:val="1"/>
      <w:marLeft w:val="0"/>
      <w:marRight w:val="0"/>
      <w:marTop w:val="0"/>
      <w:marBottom w:val="0"/>
      <w:divBdr>
        <w:top w:val="none" w:sz="0" w:space="0" w:color="auto"/>
        <w:left w:val="none" w:sz="0" w:space="0" w:color="auto"/>
        <w:bottom w:val="none" w:sz="0" w:space="0" w:color="auto"/>
        <w:right w:val="none" w:sz="0" w:space="0" w:color="auto"/>
      </w:divBdr>
    </w:div>
    <w:div w:id="477846105">
      <w:bodyDiv w:val="1"/>
      <w:marLeft w:val="0"/>
      <w:marRight w:val="0"/>
      <w:marTop w:val="0"/>
      <w:marBottom w:val="0"/>
      <w:divBdr>
        <w:top w:val="none" w:sz="0" w:space="0" w:color="auto"/>
        <w:left w:val="none" w:sz="0" w:space="0" w:color="auto"/>
        <w:bottom w:val="none" w:sz="0" w:space="0" w:color="auto"/>
        <w:right w:val="none" w:sz="0" w:space="0" w:color="auto"/>
      </w:divBdr>
    </w:div>
    <w:div w:id="481165576">
      <w:bodyDiv w:val="1"/>
      <w:marLeft w:val="0"/>
      <w:marRight w:val="0"/>
      <w:marTop w:val="0"/>
      <w:marBottom w:val="0"/>
      <w:divBdr>
        <w:top w:val="none" w:sz="0" w:space="0" w:color="auto"/>
        <w:left w:val="none" w:sz="0" w:space="0" w:color="auto"/>
        <w:bottom w:val="none" w:sz="0" w:space="0" w:color="auto"/>
        <w:right w:val="none" w:sz="0" w:space="0" w:color="auto"/>
      </w:divBdr>
    </w:div>
    <w:div w:id="486172233">
      <w:bodyDiv w:val="1"/>
      <w:marLeft w:val="0"/>
      <w:marRight w:val="0"/>
      <w:marTop w:val="0"/>
      <w:marBottom w:val="0"/>
      <w:divBdr>
        <w:top w:val="none" w:sz="0" w:space="0" w:color="auto"/>
        <w:left w:val="none" w:sz="0" w:space="0" w:color="auto"/>
        <w:bottom w:val="none" w:sz="0" w:space="0" w:color="auto"/>
        <w:right w:val="none" w:sz="0" w:space="0" w:color="auto"/>
      </w:divBdr>
    </w:div>
    <w:div w:id="517700568">
      <w:bodyDiv w:val="1"/>
      <w:marLeft w:val="0"/>
      <w:marRight w:val="0"/>
      <w:marTop w:val="0"/>
      <w:marBottom w:val="0"/>
      <w:divBdr>
        <w:top w:val="none" w:sz="0" w:space="0" w:color="auto"/>
        <w:left w:val="none" w:sz="0" w:space="0" w:color="auto"/>
        <w:bottom w:val="none" w:sz="0" w:space="0" w:color="auto"/>
        <w:right w:val="none" w:sz="0" w:space="0" w:color="auto"/>
      </w:divBdr>
    </w:div>
    <w:div w:id="531193269">
      <w:bodyDiv w:val="1"/>
      <w:marLeft w:val="0"/>
      <w:marRight w:val="0"/>
      <w:marTop w:val="0"/>
      <w:marBottom w:val="0"/>
      <w:divBdr>
        <w:top w:val="none" w:sz="0" w:space="0" w:color="auto"/>
        <w:left w:val="none" w:sz="0" w:space="0" w:color="auto"/>
        <w:bottom w:val="none" w:sz="0" w:space="0" w:color="auto"/>
        <w:right w:val="none" w:sz="0" w:space="0" w:color="auto"/>
      </w:divBdr>
    </w:div>
    <w:div w:id="538202284">
      <w:bodyDiv w:val="1"/>
      <w:marLeft w:val="0"/>
      <w:marRight w:val="0"/>
      <w:marTop w:val="0"/>
      <w:marBottom w:val="0"/>
      <w:divBdr>
        <w:top w:val="none" w:sz="0" w:space="0" w:color="auto"/>
        <w:left w:val="none" w:sz="0" w:space="0" w:color="auto"/>
        <w:bottom w:val="none" w:sz="0" w:space="0" w:color="auto"/>
        <w:right w:val="none" w:sz="0" w:space="0" w:color="auto"/>
      </w:divBdr>
    </w:div>
    <w:div w:id="565147070">
      <w:bodyDiv w:val="1"/>
      <w:marLeft w:val="0"/>
      <w:marRight w:val="0"/>
      <w:marTop w:val="0"/>
      <w:marBottom w:val="0"/>
      <w:divBdr>
        <w:top w:val="none" w:sz="0" w:space="0" w:color="auto"/>
        <w:left w:val="none" w:sz="0" w:space="0" w:color="auto"/>
        <w:bottom w:val="none" w:sz="0" w:space="0" w:color="auto"/>
        <w:right w:val="none" w:sz="0" w:space="0" w:color="auto"/>
      </w:divBdr>
    </w:div>
    <w:div w:id="565577309">
      <w:bodyDiv w:val="1"/>
      <w:marLeft w:val="0"/>
      <w:marRight w:val="0"/>
      <w:marTop w:val="0"/>
      <w:marBottom w:val="0"/>
      <w:divBdr>
        <w:top w:val="none" w:sz="0" w:space="0" w:color="auto"/>
        <w:left w:val="none" w:sz="0" w:space="0" w:color="auto"/>
        <w:bottom w:val="none" w:sz="0" w:space="0" w:color="auto"/>
        <w:right w:val="none" w:sz="0" w:space="0" w:color="auto"/>
      </w:divBdr>
    </w:div>
    <w:div w:id="567036065">
      <w:bodyDiv w:val="1"/>
      <w:marLeft w:val="0"/>
      <w:marRight w:val="0"/>
      <w:marTop w:val="0"/>
      <w:marBottom w:val="0"/>
      <w:divBdr>
        <w:top w:val="none" w:sz="0" w:space="0" w:color="auto"/>
        <w:left w:val="none" w:sz="0" w:space="0" w:color="auto"/>
        <w:bottom w:val="none" w:sz="0" w:space="0" w:color="auto"/>
        <w:right w:val="none" w:sz="0" w:space="0" w:color="auto"/>
      </w:divBdr>
    </w:div>
    <w:div w:id="577130965">
      <w:bodyDiv w:val="1"/>
      <w:marLeft w:val="0"/>
      <w:marRight w:val="0"/>
      <w:marTop w:val="0"/>
      <w:marBottom w:val="0"/>
      <w:divBdr>
        <w:top w:val="none" w:sz="0" w:space="0" w:color="auto"/>
        <w:left w:val="none" w:sz="0" w:space="0" w:color="auto"/>
        <w:bottom w:val="none" w:sz="0" w:space="0" w:color="auto"/>
        <w:right w:val="none" w:sz="0" w:space="0" w:color="auto"/>
      </w:divBdr>
    </w:div>
    <w:div w:id="589394502">
      <w:bodyDiv w:val="1"/>
      <w:marLeft w:val="0"/>
      <w:marRight w:val="0"/>
      <w:marTop w:val="0"/>
      <w:marBottom w:val="0"/>
      <w:divBdr>
        <w:top w:val="none" w:sz="0" w:space="0" w:color="auto"/>
        <w:left w:val="none" w:sz="0" w:space="0" w:color="auto"/>
        <w:bottom w:val="none" w:sz="0" w:space="0" w:color="auto"/>
        <w:right w:val="none" w:sz="0" w:space="0" w:color="auto"/>
      </w:divBdr>
    </w:div>
    <w:div w:id="600651918">
      <w:bodyDiv w:val="1"/>
      <w:marLeft w:val="0"/>
      <w:marRight w:val="0"/>
      <w:marTop w:val="0"/>
      <w:marBottom w:val="0"/>
      <w:divBdr>
        <w:top w:val="none" w:sz="0" w:space="0" w:color="auto"/>
        <w:left w:val="none" w:sz="0" w:space="0" w:color="auto"/>
        <w:bottom w:val="none" w:sz="0" w:space="0" w:color="auto"/>
        <w:right w:val="none" w:sz="0" w:space="0" w:color="auto"/>
      </w:divBdr>
    </w:div>
    <w:div w:id="605767872">
      <w:bodyDiv w:val="1"/>
      <w:marLeft w:val="0"/>
      <w:marRight w:val="0"/>
      <w:marTop w:val="0"/>
      <w:marBottom w:val="0"/>
      <w:divBdr>
        <w:top w:val="none" w:sz="0" w:space="0" w:color="auto"/>
        <w:left w:val="none" w:sz="0" w:space="0" w:color="auto"/>
        <w:bottom w:val="none" w:sz="0" w:space="0" w:color="auto"/>
        <w:right w:val="none" w:sz="0" w:space="0" w:color="auto"/>
      </w:divBdr>
    </w:div>
    <w:div w:id="616907872">
      <w:bodyDiv w:val="1"/>
      <w:marLeft w:val="0"/>
      <w:marRight w:val="0"/>
      <w:marTop w:val="0"/>
      <w:marBottom w:val="0"/>
      <w:divBdr>
        <w:top w:val="none" w:sz="0" w:space="0" w:color="auto"/>
        <w:left w:val="none" w:sz="0" w:space="0" w:color="auto"/>
        <w:bottom w:val="none" w:sz="0" w:space="0" w:color="auto"/>
        <w:right w:val="none" w:sz="0" w:space="0" w:color="auto"/>
      </w:divBdr>
    </w:div>
    <w:div w:id="634262662">
      <w:bodyDiv w:val="1"/>
      <w:marLeft w:val="0"/>
      <w:marRight w:val="0"/>
      <w:marTop w:val="0"/>
      <w:marBottom w:val="0"/>
      <w:divBdr>
        <w:top w:val="none" w:sz="0" w:space="0" w:color="auto"/>
        <w:left w:val="none" w:sz="0" w:space="0" w:color="auto"/>
        <w:bottom w:val="none" w:sz="0" w:space="0" w:color="auto"/>
        <w:right w:val="none" w:sz="0" w:space="0" w:color="auto"/>
      </w:divBdr>
    </w:div>
    <w:div w:id="655761644">
      <w:bodyDiv w:val="1"/>
      <w:marLeft w:val="0"/>
      <w:marRight w:val="0"/>
      <w:marTop w:val="0"/>
      <w:marBottom w:val="0"/>
      <w:divBdr>
        <w:top w:val="none" w:sz="0" w:space="0" w:color="auto"/>
        <w:left w:val="none" w:sz="0" w:space="0" w:color="auto"/>
        <w:bottom w:val="none" w:sz="0" w:space="0" w:color="auto"/>
        <w:right w:val="none" w:sz="0" w:space="0" w:color="auto"/>
      </w:divBdr>
    </w:div>
    <w:div w:id="691956497">
      <w:bodyDiv w:val="1"/>
      <w:marLeft w:val="0"/>
      <w:marRight w:val="0"/>
      <w:marTop w:val="0"/>
      <w:marBottom w:val="0"/>
      <w:divBdr>
        <w:top w:val="none" w:sz="0" w:space="0" w:color="auto"/>
        <w:left w:val="none" w:sz="0" w:space="0" w:color="auto"/>
        <w:bottom w:val="none" w:sz="0" w:space="0" w:color="auto"/>
        <w:right w:val="none" w:sz="0" w:space="0" w:color="auto"/>
      </w:divBdr>
    </w:div>
    <w:div w:id="704794919">
      <w:bodyDiv w:val="1"/>
      <w:marLeft w:val="0"/>
      <w:marRight w:val="0"/>
      <w:marTop w:val="0"/>
      <w:marBottom w:val="0"/>
      <w:divBdr>
        <w:top w:val="none" w:sz="0" w:space="0" w:color="auto"/>
        <w:left w:val="none" w:sz="0" w:space="0" w:color="auto"/>
        <w:bottom w:val="none" w:sz="0" w:space="0" w:color="auto"/>
        <w:right w:val="none" w:sz="0" w:space="0" w:color="auto"/>
      </w:divBdr>
    </w:div>
    <w:div w:id="719325213">
      <w:bodyDiv w:val="1"/>
      <w:marLeft w:val="0"/>
      <w:marRight w:val="0"/>
      <w:marTop w:val="0"/>
      <w:marBottom w:val="0"/>
      <w:divBdr>
        <w:top w:val="none" w:sz="0" w:space="0" w:color="auto"/>
        <w:left w:val="none" w:sz="0" w:space="0" w:color="auto"/>
        <w:bottom w:val="none" w:sz="0" w:space="0" w:color="auto"/>
        <w:right w:val="none" w:sz="0" w:space="0" w:color="auto"/>
      </w:divBdr>
    </w:div>
    <w:div w:id="753819550">
      <w:bodyDiv w:val="1"/>
      <w:marLeft w:val="0"/>
      <w:marRight w:val="0"/>
      <w:marTop w:val="0"/>
      <w:marBottom w:val="0"/>
      <w:divBdr>
        <w:top w:val="none" w:sz="0" w:space="0" w:color="auto"/>
        <w:left w:val="none" w:sz="0" w:space="0" w:color="auto"/>
        <w:bottom w:val="none" w:sz="0" w:space="0" w:color="auto"/>
        <w:right w:val="none" w:sz="0" w:space="0" w:color="auto"/>
      </w:divBdr>
    </w:div>
    <w:div w:id="755327421">
      <w:bodyDiv w:val="1"/>
      <w:marLeft w:val="0"/>
      <w:marRight w:val="0"/>
      <w:marTop w:val="0"/>
      <w:marBottom w:val="0"/>
      <w:divBdr>
        <w:top w:val="none" w:sz="0" w:space="0" w:color="auto"/>
        <w:left w:val="none" w:sz="0" w:space="0" w:color="auto"/>
        <w:bottom w:val="none" w:sz="0" w:space="0" w:color="auto"/>
        <w:right w:val="none" w:sz="0" w:space="0" w:color="auto"/>
      </w:divBdr>
    </w:div>
    <w:div w:id="768084905">
      <w:bodyDiv w:val="1"/>
      <w:marLeft w:val="0"/>
      <w:marRight w:val="0"/>
      <w:marTop w:val="0"/>
      <w:marBottom w:val="0"/>
      <w:divBdr>
        <w:top w:val="none" w:sz="0" w:space="0" w:color="auto"/>
        <w:left w:val="none" w:sz="0" w:space="0" w:color="auto"/>
        <w:bottom w:val="none" w:sz="0" w:space="0" w:color="auto"/>
        <w:right w:val="none" w:sz="0" w:space="0" w:color="auto"/>
      </w:divBdr>
    </w:div>
    <w:div w:id="769858696">
      <w:bodyDiv w:val="1"/>
      <w:marLeft w:val="0"/>
      <w:marRight w:val="0"/>
      <w:marTop w:val="0"/>
      <w:marBottom w:val="0"/>
      <w:divBdr>
        <w:top w:val="none" w:sz="0" w:space="0" w:color="auto"/>
        <w:left w:val="none" w:sz="0" w:space="0" w:color="auto"/>
        <w:bottom w:val="none" w:sz="0" w:space="0" w:color="auto"/>
        <w:right w:val="none" w:sz="0" w:space="0" w:color="auto"/>
      </w:divBdr>
    </w:div>
    <w:div w:id="781918497">
      <w:bodyDiv w:val="1"/>
      <w:marLeft w:val="0"/>
      <w:marRight w:val="0"/>
      <w:marTop w:val="0"/>
      <w:marBottom w:val="0"/>
      <w:divBdr>
        <w:top w:val="none" w:sz="0" w:space="0" w:color="auto"/>
        <w:left w:val="none" w:sz="0" w:space="0" w:color="auto"/>
        <w:bottom w:val="none" w:sz="0" w:space="0" w:color="auto"/>
        <w:right w:val="none" w:sz="0" w:space="0" w:color="auto"/>
      </w:divBdr>
    </w:div>
    <w:div w:id="782500410">
      <w:bodyDiv w:val="1"/>
      <w:marLeft w:val="0"/>
      <w:marRight w:val="0"/>
      <w:marTop w:val="0"/>
      <w:marBottom w:val="0"/>
      <w:divBdr>
        <w:top w:val="none" w:sz="0" w:space="0" w:color="auto"/>
        <w:left w:val="none" w:sz="0" w:space="0" w:color="auto"/>
        <w:bottom w:val="none" w:sz="0" w:space="0" w:color="auto"/>
        <w:right w:val="none" w:sz="0" w:space="0" w:color="auto"/>
      </w:divBdr>
    </w:div>
    <w:div w:id="824322187">
      <w:bodyDiv w:val="1"/>
      <w:marLeft w:val="0"/>
      <w:marRight w:val="0"/>
      <w:marTop w:val="0"/>
      <w:marBottom w:val="0"/>
      <w:divBdr>
        <w:top w:val="none" w:sz="0" w:space="0" w:color="auto"/>
        <w:left w:val="none" w:sz="0" w:space="0" w:color="auto"/>
        <w:bottom w:val="none" w:sz="0" w:space="0" w:color="auto"/>
        <w:right w:val="none" w:sz="0" w:space="0" w:color="auto"/>
      </w:divBdr>
    </w:div>
    <w:div w:id="828594140">
      <w:bodyDiv w:val="1"/>
      <w:marLeft w:val="0"/>
      <w:marRight w:val="0"/>
      <w:marTop w:val="0"/>
      <w:marBottom w:val="0"/>
      <w:divBdr>
        <w:top w:val="none" w:sz="0" w:space="0" w:color="auto"/>
        <w:left w:val="none" w:sz="0" w:space="0" w:color="auto"/>
        <w:bottom w:val="none" w:sz="0" w:space="0" w:color="auto"/>
        <w:right w:val="none" w:sz="0" w:space="0" w:color="auto"/>
      </w:divBdr>
    </w:div>
    <w:div w:id="842623577">
      <w:bodyDiv w:val="1"/>
      <w:marLeft w:val="0"/>
      <w:marRight w:val="0"/>
      <w:marTop w:val="0"/>
      <w:marBottom w:val="0"/>
      <w:divBdr>
        <w:top w:val="none" w:sz="0" w:space="0" w:color="auto"/>
        <w:left w:val="none" w:sz="0" w:space="0" w:color="auto"/>
        <w:bottom w:val="none" w:sz="0" w:space="0" w:color="auto"/>
        <w:right w:val="none" w:sz="0" w:space="0" w:color="auto"/>
      </w:divBdr>
    </w:div>
    <w:div w:id="874579121">
      <w:bodyDiv w:val="1"/>
      <w:marLeft w:val="0"/>
      <w:marRight w:val="0"/>
      <w:marTop w:val="0"/>
      <w:marBottom w:val="0"/>
      <w:divBdr>
        <w:top w:val="none" w:sz="0" w:space="0" w:color="auto"/>
        <w:left w:val="none" w:sz="0" w:space="0" w:color="auto"/>
        <w:bottom w:val="none" w:sz="0" w:space="0" w:color="auto"/>
        <w:right w:val="none" w:sz="0" w:space="0" w:color="auto"/>
      </w:divBdr>
    </w:div>
    <w:div w:id="876697350">
      <w:bodyDiv w:val="1"/>
      <w:marLeft w:val="0"/>
      <w:marRight w:val="0"/>
      <w:marTop w:val="0"/>
      <w:marBottom w:val="0"/>
      <w:divBdr>
        <w:top w:val="none" w:sz="0" w:space="0" w:color="auto"/>
        <w:left w:val="none" w:sz="0" w:space="0" w:color="auto"/>
        <w:bottom w:val="none" w:sz="0" w:space="0" w:color="auto"/>
        <w:right w:val="none" w:sz="0" w:space="0" w:color="auto"/>
      </w:divBdr>
    </w:div>
    <w:div w:id="891500904">
      <w:bodyDiv w:val="1"/>
      <w:marLeft w:val="0"/>
      <w:marRight w:val="0"/>
      <w:marTop w:val="0"/>
      <w:marBottom w:val="0"/>
      <w:divBdr>
        <w:top w:val="none" w:sz="0" w:space="0" w:color="auto"/>
        <w:left w:val="none" w:sz="0" w:space="0" w:color="auto"/>
        <w:bottom w:val="none" w:sz="0" w:space="0" w:color="auto"/>
        <w:right w:val="none" w:sz="0" w:space="0" w:color="auto"/>
      </w:divBdr>
    </w:div>
    <w:div w:id="908537730">
      <w:bodyDiv w:val="1"/>
      <w:marLeft w:val="0"/>
      <w:marRight w:val="0"/>
      <w:marTop w:val="0"/>
      <w:marBottom w:val="0"/>
      <w:divBdr>
        <w:top w:val="none" w:sz="0" w:space="0" w:color="auto"/>
        <w:left w:val="none" w:sz="0" w:space="0" w:color="auto"/>
        <w:bottom w:val="none" w:sz="0" w:space="0" w:color="auto"/>
        <w:right w:val="none" w:sz="0" w:space="0" w:color="auto"/>
      </w:divBdr>
    </w:div>
    <w:div w:id="918564535">
      <w:bodyDiv w:val="1"/>
      <w:marLeft w:val="0"/>
      <w:marRight w:val="0"/>
      <w:marTop w:val="0"/>
      <w:marBottom w:val="0"/>
      <w:divBdr>
        <w:top w:val="none" w:sz="0" w:space="0" w:color="auto"/>
        <w:left w:val="none" w:sz="0" w:space="0" w:color="auto"/>
        <w:bottom w:val="none" w:sz="0" w:space="0" w:color="auto"/>
        <w:right w:val="none" w:sz="0" w:space="0" w:color="auto"/>
      </w:divBdr>
    </w:div>
    <w:div w:id="920989725">
      <w:bodyDiv w:val="1"/>
      <w:marLeft w:val="0"/>
      <w:marRight w:val="0"/>
      <w:marTop w:val="0"/>
      <w:marBottom w:val="0"/>
      <w:divBdr>
        <w:top w:val="none" w:sz="0" w:space="0" w:color="auto"/>
        <w:left w:val="none" w:sz="0" w:space="0" w:color="auto"/>
        <w:bottom w:val="none" w:sz="0" w:space="0" w:color="auto"/>
        <w:right w:val="none" w:sz="0" w:space="0" w:color="auto"/>
      </w:divBdr>
    </w:div>
    <w:div w:id="947858478">
      <w:bodyDiv w:val="1"/>
      <w:marLeft w:val="0"/>
      <w:marRight w:val="0"/>
      <w:marTop w:val="0"/>
      <w:marBottom w:val="0"/>
      <w:divBdr>
        <w:top w:val="none" w:sz="0" w:space="0" w:color="auto"/>
        <w:left w:val="none" w:sz="0" w:space="0" w:color="auto"/>
        <w:bottom w:val="none" w:sz="0" w:space="0" w:color="auto"/>
        <w:right w:val="none" w:sz="0" w:space="0" w:color="auto"/>
      </w:divBdr>
    </w:div>
    <w:div w:id="949971232">
      <w:bodyDiv w:val="1"/>
      <w:marLeft w:val="0"/>
      <w:marRight w:val="0"/>
      <w:marTop w:val="0"/>
      <w:marBottom w:val="0"/>
      <w:divBdr>
        <w:top w:val="none" w:sz="0" w:space="0" w:color="auto"/>
        <w:left w:val="none" w:sz="0" w:space="0" w:color="auto"/>
        <w:bottom w:val="none" w:sz="0" w:space="0" w:color="auto"/>
        <w:right w:val="none" w:sz="0" w:space="0" w:color="auto"/>
      </w:divBdr>
    </w:div>
    <w:div w:id="951132468">
      <w:bodyDiv w:val="1"/>
      <w:marLeft w:val="0"/>
      <w:marRight w:val="0"/>
      <w:marTop w:val="0"/>
      <w:marBottom w:val="0"/>
      <w:divBdr>
        <w:top w:val="none" w:sz="0" w:space="0" w:color="auto"/>
        <w:left w:val="none" w:sz="0" w:space="0" w:color="auto"/>
        <w:bottom w:val="none" w:sz="0" w:space="0" w:color="auto"/>
        <w:right w:val="none" w:sz="0" w:space="0" w:color="auto"/>
      </w:divBdr>
    </w:div>
    <w:div w:id="967590306">
      <w:bodyDiv w:val="1"/>
      <w:marLeft w:val="0"/>
      <w:marRight w:val="0"/>
      <w:marTop w:val="0"/>
      <w:marBottom w:val="0"/>
      <w:divBdr>
        <w:top w:val="none" w:sz="0" w:space="0" w:color="auto"/>
        <w:left w:val="none" w:sz="0" w:space="0" w:color="auto"/>
        <w:bottom w:val="none" w:sz="0" w:space="0" w:color="auto"/>
        <w:right w:val="none" w:sz="0" w:space="0" w:color="auto"/>
      </w:divBdr>
    </w:div>
    <w:div w:id="993724797">
      <w:bodyDiv w:val="1"/>
      <w:marLeft w:val="0"/>
      <w:marRight w:val="0"/>
      <w:marTop w:val="0"/>
      <w:marBottom w:val="0"/>
      <w:divBdr>
        <w:top w:val="none" w:sz="0" w:space="0" w:color="auto"/>
        <w:left w:val="none" w:sz="0" w:space="0" w:color="auto"/>
        <w:bottom w:val="none" w:sz="0" w:space="0" w:color="auto"/>
        <w:right w:val="none" w:sz="0" w:space="0" w:color="auto"/>
      </w:divBdr>
    </w:div>
    <w:div w:id="994383494">
      <w:bodyDiv w:val="1"/>
      <w:marLeft w:val="0"/>
      <w:marRight w:val="0"/>
      <w:marTop w:val="0"/>
      <w:marBottom w:val="0"/>
      <w:divBdr>
        <w:top w:val="none" w:sz="0" w:space="0" w:color="auto"/>
        <w:left w:val="none" w:sz="0" w:space="0" w:color="auto"/>
        <w:bottom w:val="none" w:sz="0" w:space="0" w:color="auto"/>
        <w:right w:val="none" w:sz="0" w:space="0" w:color="auto"/>
      </w:divBdr>
    </w:div>
    <w:div w:id="998385696">
      <w:bodyDiv w:val="1"/>
      <w:marLeft w:val="0"/>
      <w:marRight w:val="0"/>
      <w:marTop w:val="0"/>
      <w:marBottom w:val="0"/>
      <w:divBdr>
        <w:top w:val="none" w:sz="0" w:space="0" w:color="auto"/>
        <w:left w:val="none" w:sz="0" w:space="0" w:color="auto"/>
        <w:bottom w:val="none" w:sz="0" w:space="0" w:color="auto"/>
        <w:right w:val="none" w:sz="0" w:space="0" w:color="auto"/>
      </w:divBdr>
    </w:div>
    <w:div w:id="1028412966">
      <w:bodyDiv w:val="1"/>
      <w:marLeft w:val="0"/>
      <w:marRight w:val="0"/>
      <w:marTop w:val="0"/>
      <w:marBottom w:val="0"/>
      <w:divBdr>
        <w:top w:val="none" w:sz="0" w:space="0" w:color="auto"/>
        <w:left w:val="none" w:sz="0" w:space="0" w:color="auto"/>
        <w:bottom w:val="none" w:sz="0" w:space="0" w:color="auto"/>
        <w:right w:val="none" w:sz="0" w:space="0" w:color="auto"/>
      </w:divBdr>
    </w:div>
    <w:div w:id="1043213831">
      <w:bodyDiv w:val="1"/>
      <w:marLeft w:val="0"/>
      <w:marRight w:val="0"/>
      <w:marTop w:val="0"/>
      <w:marBottom w:val="0"/>
      <w:divBdr>
        <w:top w:val="none" w:sz="0" w:space="0" w:color="auto"/>
        <w:left w:val="none" w:sz="0" w:space="0" w:color="auto"/>
        <w:bottom w:val="none" w:sz="0" w:space="0" w:color="auto"/>
        <w:right w:val="none" w:sz="0" w:space="0" w:color="auto"/>
      </w:divBdr>
    </w:div>
    <w:div w:id="1048191378">
      <w:bodyDiv w:val="1"/>
      <w:marLeft w:val="0"/>
      <w:marRight w:val="0"/>
      <w:marTop w:val="0"/>
      <w:marBottom w:val="0"/>
      <w:divBdr>
        <w:top w:val="none" w:sz="0" w:space="0" w:color="auto"/>
        <w:left w:val="none" w:sz="0" w:space="0" w:color="auto"/>
        <w:bottom w:val="none" w:sz="0" w:space="0" w:color="auto"/>
        <w:right w:val="none" w:sz="0" w:space="0" w:color="auto"/>
      </w:divBdr>
    </w:div>
    <w:div w:id="1058437677">
      <w:bodyDiv w:val="1"/>
      <w:marLeft w:val="0"/>
      <w:marRight w:val="0"/>
      <w:marTop w:val="0"/>
      <w:marBottom w:val="0"/>
      <w:divBdr>
        <w:top w:val="none" w:sz="0" w:space="0" w:color="auto"/>
        <w:left w:val="none" w:sz="0" w:space="0" w:color="auto"/>
        <w:bottom w:val="none" w:sz="0" w:space="0" w:color="auto"/>
        <w:right w:val="none" w:sz="0" w:space="0" w:color="auto"/>
      </w:divBdr>
    </w:div>
    <w:div w:id="1109201669">
      <w:bodyDiv w:val="1"/>
      <w:marLeft w:val="0"/>
      <w:marRight w:val="0"/>
      <w:marTop w:val="0"/>
      <w:marBottom w:val="0"/>
      <w:divBdr>
        <w:top w:val="none" w:sz="0" w:space="0" w:color="auto"/>
        <w:left w:val="none" w:sz="0" w:space="0" w:color="auto"/>
        <w:bottom w:val="none" w:sz="0" w:space="0" w:color="auto"/>
        <w:right w:val="none" w:sz="0" w:space="0" w:color="auto"/>
      </w:divBdr>
    </w:div>
    <w:div w:id="1116215405">
      <w:bodyDiv w:val="1"/>
      <w:marLeft w:val="0"/>
      <w:marRight w:val="0"/>
      <w:marTop w:val="0"/>
      <w:marBottom w:val="0"/>
      <w:divBdr>
        <w:top w:val="none" w:sz="0" w:space="0" w:color="auto"/>
        <w:left w:val="none" w:sz="0" w:space="0" w:color="auto"/>
        <w:bottom w:val="none" w:sz="0" w:space="0" w:color="auto"/>
        <w:right w:val="none" w:sz="0" w:space="0" w:color="auto"/>
      </w:divBdr>
    </w:div>
    <w:div w:id="1174802085">
      <w:bodyDiv w:val="1"/>
      <w:marLeft w:val="0"/>
      <w:marRight w:val="0"/>
      <w:marTop w:val="0"/>
      <w:marBottom w:val="0"/>
      <w:divBdr>
        <w:top w:val="none" w:sz="0" w:space="0" w:color="auto"/>
        <w:left w:val="none" w:sz="0" w:space="0" w:color="auto"/>
        <w:bottom w:val="none" w:sz="0" w:space="0" w:color="auto"/>
        <w:right w:val="none" w:sz="0" w:space="0" w:color="auto"/>
      </w:divBdr>
    </w:div>
    <w:div w:id="1195266673">
      <w:bodyDiv w:val="1"/>
      <w:marLeft w:val="0"/>
      <w:marRight w:val="0"/>
      <w:marTop w:val="0"/>
      <w:marBottom w:val="0"/>
      <w:divBdr>
        <w:top w:val="none" w:sz="0" w:space="0" w:color="auto"/>
        <w:left w:val="none" w:sz="0" w:space="0" w:color="auto"/>
        <w:bottom w:val="none" w:sz="0" w:space="0" w:color="auto"/>
        <w:right w:val="none" w:sz="0" w:space="0" w:color="auto"/>
      </w:divBdr>
    </w:div>
    <w:div w:id="1208251913">
      <w:bodyDiv w:val="1"/>
      <w:marLeft w:val="0"/>
      <w:marRight w:val="0"/>
      <w:marTop w:val="0"/>
      <w:marBottom w:val="0"/>
      <w:divBdr>
        <w:top w:val="none" w:sz="0" w:space="0" w:color="auto"/>
        <w:left w:val="none" w:sz="0" w:space="0" w:color="auto"/>
        <w:bottom w:val="none" w:sz="0" w:space="0" w:color="auto"/>
        <w:right w:val="none" w:sz="0" w:space="0" w:color="auto"/>
      </w:divBdr>
    </w:div>
    <w:div w:id="1227297940">
      <w:bodyDiv w:val="1"/>
      <w:marLeft w:val="0"/>
      <w:marRight w:val="0"/>
      <w:marTop w:val="0"/>
      <w:marBottom w:val="0"/>
      <w:divBdr>
        <w:top w:val="none" w:sz="0" w:space="0" w:color="auto"/>
        <w:left w:val="none" w:sz="0" w:space="0" w:color="auto"/>
        <w:bottom w:val="none" w:sz="0" w:space="0" w:color="auto"/>
        <w:right w:val="none" w:sz="0" w:space="0" w:color="auto"/>
      </w:divBdr>
    </w:div>
    <w:div w:id="1234700984">
      <w:bodyDiv w:val="1"/>
      <w:marLeft w:val="0"/>
      <w:marRight w:val="0"/>
      <w:marTop w:val="0"/>
      <w:marBottom w:val="0"/>
      <w:divBdr>
        <w:top w:val="none" w:sz="0" w:space="0" w:color="auto"/>
        <w:left w:val="none" w:sz="0" w:space="0" w:color="auto"/>
        <w:bottom w:val="none" w:sz="0" w:space="0" w:color="auto"/>
        <w:right w:val="none" w:sz="0" w:space="0" w:color="auto"/>
      </w:divBdr>
    </w:div>
    <w:div w:id="1248422588">
      <w:bodyDiv w:val="1"/>
      <w:marLeft w:val="0"/>
      <w:marRight w:val="0"/>
      <w:marTop w:val="0"/>
      <w:marBottom w:val="0"/>
      <w:divBdr>
        <w:top w:val="none" w:sz="0" w:space="0" w:color="auto"/>
        <w:left w:val="none" w:sz="0" w:space="0" w:color="auto"/>
        <w:bottom w:val="none" w:sz="0" w:space="0" w:color="auto"/>
        <w:right w:val="none" w:sz="0" w:space="0" w:color="auto"/>
      </w:divBdr>
    </w:div>
    <w:div w:id="1255355548">
      <w:bodyDiv w:val="1"/>
      <w:marLeft w:val="0"/>
      <w:marRight w:val="0"/>
      <w:marTop w:val="0"/>
      <w:marBottom w:val="0"/>
      <w:divBdr>
        <w:top w:val="none" w:sz="0" w:space="0" w:color="auto"/>
        <w:left w:val="none" w:sz="0" w:space="0" w:color="auto"/>
        <w:bottom w:val="none" w:sz="0" w:space="0" w:color="auto"/>
        <w:right w:val="none" w:sz="0" w:space="0" w:color="auto"/>
      </w:divBdr>
    </w:div>
    <w:div w:id="1263759960">
      <w:bodyDiv w:val="1"/>
      <w:marLeft w:val="0"/>
      <w:marRight w:val="0"/>
      <w:marTop w:val="0"/>
      <w:marBottom w:val="0"/>
      <w:divBdr>
        <w:top w:val="none" w:sz="0" w:space="0" w:color="auto"/>
        <w:left w:val="none" w:sz="0" w:space="0" w:color="auto"/>
        <w:bottom w:val="none" w:sz="0" w:space="0" w:color="auto"/>
        <w:right w:val="none" w:sz="0" w:space="0" w:color="auto"/>
      </w:divBdr>
    </w:div>
    <w:div w:id="1348288058">
      <w:bodyDiv w:val="1"/>
      <w:marLeft w:val="0"/>
      <w:marRight w:val="0"/>
      <w:marTop w:val="0"/>
      <w:marBottom w:val="0"/>
      <w:divBdr>
        <w:top w:val="none" w:sz="0" w:space="0" w:color="auto"/>
        <w:left w:val="none" w:sz="0" w:space="0" w:color="auto"/>
        <w:bottom w:val="none" w:sz="0" w:space="0" w:color="auto"/>
        <w:right w:val="none" w:sz="0" w:space="0" w:color="auto"/>
      </w:divBdr>
    </w:div>
    <w:div w:id="1353873409">
      <w:bodyDiv w:val="1"/>
      <w:marLeft w:val="0"/>
      <w:marRight w:val="0"/>
      <w:marTop w:val="0"/>
      <w:marBottom w:val="0"/>
      <w:divBdr>
        <w:top w:val="none" w:sz="0" w:space="0" w:color="auto"/>
        <w:left w:val="none" w:sz="0" w:space="0" w:color="auto"/>
        <w:bottom w:val="none" w:sz="0" w:space="0" w:color="auto"/>
        <w:right w:val="none" w:sz="0" w:space="0" w:color="auto"/>
      </w:divBdr>
    </w:div>
    <w:div w:id="1406562146">
      <w:bodyDiv w:val="1"/>
      <w:marLeft w:val="0"/>
      <w:marRight w:val="0"/>
      <w:marTop w:val="0"/>
      <w:marBottom w:val="0"/>
      <w:divBdr>
        <w:top w:val="none" w:sz="0" w:space="0" w:color="auto"/>
        <w:left w:val="none" w:sz="0" w:space="0" w:color="auto"/>
        <w:bottom w:val="none" w:sz="0" w:space="0" w:color="auto"/>
        <w:right w:val="none" w:sz="0" w:space="0" w:color="auto"/>
      </w:divBdr>
    </w:div>
    <w:div w:id="1410955751">
      <w:bodyDiv w:val="1"/>
      <w:marLeft w:val="0"/>
      <w:marRight w:val="0"/>
      <w:marTop w:val="0"/>
      <w:marBottom w:val="0"/>
      <w:divBdr>
        <w:top w:val="none" w:sz="0" w:space="0" w:color="auto"/>
        <w:left w:val="none" w:sz="0" w:space="0" w:color="auto"/>
        <w:bottom w:val="none" w:sz="0" w:space="0" w:color="auto"/>
        <w:right w:val="none" w:sz="0" w:space="0" w:color="auto"/>
      </w:divBdr>
    </w:div>
    <w:div w:id="1424688908">
      <w:bodyDiv w:val="1"/>
      <w:marLeft w:val="0"/>
      <w:marRight w:val="0"/>
      <w:marTop w:val="0"/>
      <w:marBottom w:val="0"/>
      <w:divBdr>
        <w:top w:val="none" w:sz="0" w:space="0" w:color="auto"/>
        <w:left w:val="none" w:sz="0" w:space="0" w:color="auto"/>
        <w:bottom w:val="none" w:sz="0" w:space="0" w:color="auto"/>
        <w:right w:val="none" w:sz="0" w:space="0" w:color="auto"/>
      </w:divBdr>
    </w:div>
    <w:div w:id="1499299339">
      <w:bodyDiv w:val="1"/>
      <w:marLeft w:val="0"/>
      <w:marRight w:val="0"/>
      <w:marTop w:val="0"/>
      <w:marBottom w:val="0"/>
      <w:divBdr>
        <w:top w:val="none" w:sz="0" w:space="0" w:color="auto"/>
        <w:left w:val="none" w:sz="0" w:space="0" w:color="auto"/>
        <w:bottom w:val="none" w:sz="0" w:space="0" w:color="auto"/>
        <w:right w:val="none" w:sz="0" w:space="0" w:color="auto"/>
      </w:divBdr>
    </w:div>
    <w:div w:id="1500609357">
      <w:bodyDiv w:val="1"/>
      <w:marLeft w:val="0"/>
      <w:marRight w:val="0"/>
      <w:marTop w:val="0"/>
      <w:marBottom w:val="0"/>
      <w:divBdr>
        <w:top w:val="none" w:sz="0" w:space="0" w:color="auto"/>
        <w:left w:val="none" w:sz="0" w:space="0" w:color="auto"/>
        <w:bottom w:val="none" w:sz="0" w:space="0" w:color="auto"/>
        <w:right w:val="none" w:sz="0" w:space="0" w:color="auto"/>
      </w:divBdr>
    </w:div>
    <w:div w:id="1519855876">
      <w:bodyDiv w:val="1"/>
      <w:marLeft w:val="0"/>
      <w:marRight w:val="0"/>
      <w:marTop w:val="0"/>
      <w:marBottom w:val="0"/>
      <w:divBdr>
        <w:top w:val="none" w:sz="0" w:space="0" w:color="auto"/>
        <w:left w:val="none" w:sz="0" w:space="0" w:color="auto"/>
        <w:bottom w:val="none" w:sz="0" w:space="0" w:color="auto"/>
        <w:right w:val="none" w:sz="0" w:space="0" w:color="auto"/>
      </w:divBdr>
    </w:div>
    <w:div w:id="1585648398">
      <w:bodyDiv w:val="1"/>
      <w:marLeft w:val="0"/>
      <w:marRight w:val="0"/>
      <w:marTop w:val="0"/>
      <w:marBottom w:val="0"/>
      <w:divBdr>
        <w:top w:val="none" w:sz="0" w:space="0" w:color="auto"/>
        <w:left w:val="none" w:sz="0" w:space="0" w:color="auto"/>
        <w:bottom w:val="none" w:sz="0" w:space="0" w:color="auto"/>
        <w:right w:val="none" w:sz="0" w:space="0" w:color="auto"/>
      </w:divBdr>
    </w:div>
    <w:div w:id="1656646113">
      <w:bodyDiv w:val="1"/>
      <w:marLeft w:val="0"/>
      <w:marRight w:val="0"/>
      <w:marTop w:val="0"/>
      <w:marBottom w:val="0"/>
      <w:divBdr>
        <w:top w:val="none" w:sz="0" w:space="0" w:color="auto"/>
        <w:left w:val="none" w:sz="0" w:space="0" w:color="auto"/>
        <w:bottom w:val="none" w:sz="0" w:space="0" w:color="auto"/>
        <w:right w:val="none" w:sz="0" w:space="0" w:color="auto"/>
      </w:divBdr>
    </w:div>
    <w:div w:id="1657799687">
      <w:bodyDiv w:val="1"/>
      <w:marLeft w:val="0"/>
      <w:marRight w:val="0"/>
      <w:marTop w:val="0"/>
      <w:marBottom w:val="0"/>
      <w:divBdr>
        <w:top w:val="none" w:sz="0" w:space="0" w:color="auto"/>
        <w:left w:val="none" w:sz="0" w:space="0" w:color="auto"/>
        <w:bottom w:val="none" w:sz="0" w:space="0" w:color="auto"/>
        <w:right w:val="none" w:sz="0" w:space="0" w:color="auto"/>
      </w:divBdr>
    </w:div>
    <w:div w:id="1660038408">
      <w:bodyDiv w:val="1"/>
      <w:marLeft w:val="0"/>
      <w:marRight w:val="0"/>
      <w:marTop w:val="0"/>
      <w:marBottom w:val="0"/>
      <w:divBdr>
        <w:top w:val="none" w:sz="0" w:space="0" w:color="auto"/>
        <w:left w:val="none" w:sz="0" w:space="0" w:color="auto"/>
        <w:bottom w:val="none" w:sz="0" w:space="0" w:color="auto"/>
        <w:right w:val="none" w:sz="0" w:space="0" w:color="auto"/>
      </w:divBdr>
    </w:div>
    <w:div w:id="1660159061">
      <w:bodyDiv w:val="1"/>
      <w:marLeft w:val="0"/>
      <w:marRight w:val="0"/>
      <w:marTop w:val="0"/>
      <w:marBottom w:val="0"/>
      <w:divBdr>
        <w:top w:val="none" w:sz="0" w:space="0" w:color="auto"/>
        <w:left w:val="none" w:sz="0" w:space="0" w:color="auto"/>
        <w:bottom w:val="none" w:sz="0" w:space="0" w:color="auto"/>
        <w:right w:val="none" w:sz="0" w:space="0" w:color="auto"/>
      </w:divBdr>
    </w:div>
    <w:div w:id="1663504071">
      <w:bodyDiv w:val="1"/>
      <w:marLeft w:val="0"/>
      <w:marRight w:val="0"/>
      <w:marTop w:val="0"/>
      <w:marBottom w:val="0"/>
      <w:divBdr>
        <w:top w:val="none" w:sz="0" w:space="0" w:color="auto"/>
        <w:left w:val="none" w:sz="0" w:space="0" w:color="auto"/>
        <w:bottom w:val="none" w:sz="0" w:space="0" w:color="auto"/>
        <w:right w:val="none" w:sz="0" w:space="0" w:color="auto"/>
      </w:divBdr>
    </w:div>
    <w:div w:id="1667783657">
      <w:bodyDiv w:val="1"/>
      <w:marLeft w:val="0"/>
      <w:marRight w:val="0"/>
      <w:marTop w:val="0"/>
      <w:marBottom w:val="0"/>
      <w:divBdr>
        <w:top w:val="none" w:sz="0" w:space="0" w:color="auto"/>
        <w:left w:val="none" w:sz="0" w:space="0" w:color="auto"/>
        <w:bottom w:val="none" w:sz="0" w:space="0" w:color="auto"/>
        <w:right w:val="none" w:sz="0" w:space="0" w:color="auto"/>
      </w:divBdr>
    </w:div>
    <w:div w:id="1698387443">
      <w:bodyDiv w:val="1"/>
      <w:marLeft w:val="0"/>
      <w:marRight w:val="0"/>
      <w:marTop w:val="0"/>
      <w:marBottom w:val="0"/>
      <w:divBdr>
        <w:top w:val="none" w:sz="0" w:space="0" w:color="auto"/>
        <w:left w:val="none" w:sz="0" w:space="0" w:color="auto"/>
        <w:bottom w:val="none" w:sz="0" w:space="0" w:color="auto"/>
        <w:right w:val="none" w:sz="0" w:space="0" w:color="auto"/>
      </w:divBdr>
    </w:div>
    <w:div w:id="1707027119">
      <w:bodyDiv w:val="1"/>
      <w:marLeft w:val="0"/>
      <w:marRight w:val="0"/>
      <w:marTop w:val="0"/>
      <w:marBottom w:val="0"/>
      <w:divBdr>
        <w:top w:val="none" w:sz="0" w:space="0" w:color="auto"/>
        <w:left w:val="none" w:sz="0" w:space="0" w:color="auto"/>
        <w:bottom w:val="none" w:sz="0" w:space="0" w:color="auto"/>
        <w:right w:val="none" w:sz="0" w:space="0" w:color="auto"/>
      </w:divBdr>
    </w:div>
    <w:div w:id="1716081276">
      <w:bodyDiv w:val="1"/>
      <w:marLeft w:val="0"/>
      <w:marRight w:val="0"/>
      <w:marTop w:val="0"/>
      <w:marBottom w:val="0"/>
      <w:divBdr>
        <w:top w:val="none" w:sz="0" w:space="0" w:color="auto"/>
        <w:left w:val="none" w:sz="0" w:space="0" w:color="auto"/>
        <w:bottom w:val="none" w:sz="0" w:space="0" w:color="auto"/>
        <w:right w:val="none" w:sz="0" w:space="0" w:color="auto"/>
      </w:divBdr>
    </w:div>
    <w:div w:id="1766415916">
      <w:bodyDiv w:val="1"/>
      <w:marLeft w:val="0"/>
      <w:marRight w:val="0"/>
      <w:marTop w:val="0"/>
      <w:marBottom w:val="0"/>
      <w:divBdr>
        <w:top w:val="none" w:sz="0" w:space="0" w:color="auto"/>
        <w:left w:val="none" w:sz="0" w:space="0" w:color="auto"/>
        <w:bottom w:val="none" w:sz="0" w:space="0" w:color="auto"/>
        <w:right w:val="none" w:sz="0" w:space="0" w:color="auto"/>
      </w:divBdr>
    </w:div>
    <w:div w:id="1787120414">
      <w:bodyDiv w:val="1"/>
      <w:marLeft w:val="0"/>
      <w:marRight w:val="0"/>
      <w:marTop w:val="0"/>
      <w:marBottom w:val="0"/>
      <w:divBdr>
        <w:top w:val="none" w:sz="0" w:space="0" w:color="auto"/>
        <w:left w:val="none" w:sz="0" w:space="0" w:color="auto"/>
        <w:bottom w:val="none" w:sz="0" w:space="0" w:color="auto"/>
        <w:right w:val="none" w:sz="0" w:space="0" w:color="auto"/>
      </w:divBdr>
    </w:div>
    <w:div w:id="1799225796">
      <w:bodyDiv w:val="1"/>
      <w:marLeft w:val="0"/>
      <w:marRight w:val="0"/>
      <w:marTop w:val="0"/>
      <w:marBottom w:val="0"/>
      <w:divBdr>
        <w:top w:val="none" w:sz="0" w:space="0" w:color="auto"/>
        <w:left w:val="none" w:sz="0" w:space="0" w:color="auto"/>
        <w:bottom w:val="none" w:sz="0" w:space="0" w:color="auto"/>
        <w:right w:val="none" w:sz="0" w:space="0" w:color="auto"/>
      </w:divBdr>
    </w:div>
    <w:div w:id="1800801315">
      <w:bodyDiv w:val="1"/>
      <w:marLeft w:val="0"/>
      <w:marRight w:val="0"/>
      <w:marTop w:val="0"/>
      <w:marBottom w:val="0"/>
      <w:divBdr>
        <w:top w:val="none" w:sz="0" w:space="0" w:color="auto"/>
        <w:left w:val="none" w:sz="0" w:space="0" w:color="auto"/>
        <w:bottom w:val="none" w:sz="0" w:space="0" w:color="auto"/>
        <w:right w:val="none" w:sz="0" w:space="0" w:color="auto"/>
      </w:divBdr>
    </w:div>
    <w:div w:id="1843280586">
      <w:bodyDiv w:val="1"/>
      <w:marLeft w:val="0"/>
      <w:marRight w:val="0"/>
      <w:marTop w:val="0"/>
      <w:marBottom w:val="0"/>
      <w:divBdr>
        <w:top w:val="none" w:sz="0" w:space="0" w:color="auto"/>
        <w:left w:val="none" w:sz="0" w:space="0" w:color="auto"/>
        <w:bottom w:val="none" w:sz="0" w:space="0" w:color="auto"/>
        <w:right w:val="none" w:sz="0" w:space="0" w:color="auto"/>
      </w:divBdr>
    </w:div>
    <w:div w:id="1847746119">
      <w:bodyDiv w:val="1"/>
      <w:marLeft w:val="0"/>
      <w:marRight w:val="0"/>
      <w:marTop w:val="0"/>
      <w:marBottom w:val="0"/>
      <w:divBdr>
        <w:top w:val="none" w:sz="0" w:space="0" w:color="auto"/>
        <w:left w:val="none" w:sz="0" w:space="0" w:color="auto"/>
        <w:bottom w:val="none" w:sz="0" w:space="0" w:color="auto"/>
        <w:right w:val="none" w:sz="0" w:space="0" w:color="auto"/>
      </w:divBdr>
    </w:div>
    <w:div w:id="1856920844">
      <w:bodyDiv w:val="1"/>
      <w:marLeft w:val="0"/>
      <w:marRight w:val="0"/>
      <w:marTop w:val="0"/>
      <w:marBottom w:val="0"/>
      <w:divBdr>
        <w:top w:val="none" w:sz="0" w:space="0" w:color="auto"/>
        <w:left w:val="none" w:sz="0" w:space="0" w:color="auto"/>
        <w:bottom w:val="none" w:sz="0" w:space="0" w:color="auto"/>
        <w:right w:val="none" w:sz="0" w:space="0" w:color="auto"/>
      </w:divBdr>
    </w:div>
    <w:div w:id="1866481959">
      <w:bodyDiv w:val="1"/>
      <w:marLeft w:val="0"/>
      <w:marRight w:val="0"/>
      <w:marTop w:val="0"/>
      <w:marBottom w:val="0"/>
      <w:divBdr>
        <w:top w:val="none" w:sz="0" w:space="0" w:color="auto"/>
        <w:left w:val="none" w:sz="0" w:space="0" w:color="auto"/>
        <w:bottom w:val="none" w:sz="0" w:space="0" w:color="auto"/>
        <w:right w:val="none" w:sz="0" w:space="0" w:color="auto"/>
      </w:divBdr>
    </w:div>
    <w:div w:id="1867595724">
      <w:bodyDiv w:val="1"/>
      <w:marLeft w:val="0"/>
      <w:marRight w:val="0"/>
      <w:marTop w:val="0"/>
      <w:marBottom w:val="0"/>
      <w:divBdr>
        <w:top w:val="none" w:sz="0" w:space="0" w:color="auto"/>
        <w:left w:val="none" w:sz="0" w:space="0" w:color="auto"/>
        <w:bottom w:val="none" w:sz="0" w:space="0" w:color="auto"/>
        <w:right w:val="none" w:sz="0" w:space="0" w:color="auto"/>
      </w:divBdr>
    </w:div>
    <w:div w:id="1878930352">
      <w:bodyDiv w:val="1"/>
      <w:marLeft w:val="0"/>
      <w:marRight w:val="0"/>
      <w:marTop w:val="0"/>
      <w:marBottom w:val="0"/>
      <w:divBdr>
        <w:top w:val="none" w:sz="0" w:space="0" w:color="auto"/>
        <w:left w:val="none" w:sz="0" w:space="0" w:color="auto"/>
        <w:bottom w:val="none" w:sz="0" w:space="0" w:color="auto"/>
        <w:right w:val="none" w:sz="0" w:space="0" w:color="auto"/>
      </w:divBdr>
    </w:div>
    <w:div w:id="1881816318">
      <w:bodyDiv w:val="1"/>
      <w:marLeft w:val="0"/>
      <w:marRight w:val="0"/>
      <w:marTop w:val="0"/>
      <w:marBottom w:val="0"/>
      <w:divBdr>
        <w:top w:val="none" w:sz="0" w:space="0" w:color="auto"/>
        <w:left w:val="none" w:sz="0" w:space="0" w:color="auto"/>
        <w:bottom w:val="none" w:sz="0" w:space="0" w:color="auto"/>
        <w:right w:val="none" w:sz="0" w:space="0" w:color="auto"/>
      </w:divBdr>
    </w:div>
    <w:div w:id="1907451222">
      <w:bodyDiv w:val="1"/>
      <w:marLeft w:val="0"/>
      <w:marRight w:val="0"/>
      <w:marTop w:val="0"/>
      <w:marBottom w:val="0"/>
      <w:divBdr>
        <w:top w:val="none" w:sz="0" w:space="0" w:color="auto"/>
        <w:left w:val="none" w:sz="0" w:space="0" w:color="auto"/>
        <w:bottom w:val="none" w:sz="0" w:space="0" w:color="auto"/>
        <w:right w:val="none" w:sz="0" w:space="0" w:color="auto"/>
      </w:divBdr>
    </w:div>
    <w:div w:id="1918635368">
      <w:bodyDiv w:val="1"/>
      <w:marLeft w:val="0"/>
      <w:marRight w:val="0"/>
      <w:marTop w:val="0"/>
      <w:marBottom w:val="0"/>
      <w:divBdr>
        <w:top w:val="none" w:sz="0" w:space="0" w:color="auto"/>
        <w:left w:val="none" w:sz="0" w:space="0" w:color="auto"/>
        <w:bottom w:val="none" w:sz="0" w:space="0" w:color="auto"/>
        <w:right w:val="none" w:sz="0" w:space="0" w:color="auto"/>
      </w:divBdr>
    </w:div>
    <w:div w:id="1942687463">
      <w:bodyDiv w:val="1"/>
      <w:marLeft w:val="0"/>
      <w:marRight w:val="0"/>
      <w:marTop w:val="0"/>
      <w:marBottom w:val="0"/>
      <w:divBdr>
        <w:top w:val="none" w:sz="0" w:space="0" w:color="auto"/>
        <w:left w:val="none" w:sz="0" w:space="0" w:color="auto"/>
        <w:bottom w:val="none" w:sz="0" w:space="0" w:color="auto"/>
        <w:right w:val="none" w:sz="0" w:space="0" w:color="auto"/>
      </w:divBdr>
    </w:div>
    <w:div w:id="1949383424">
      <w:bodyDiv w:val="1"/>
      <w:marLeft w:val="0"/>
      <w:marRight w:val="0"/>
      <w:marTop w:val="0"/>
      <w:marBottom w:val="0"/>
      <w:divBdr>
        <w:top w:val="none" w:sz="0" w:space="0" w:color="auto"/>
        <w:left w:val="none" w:sz="0" w:space="0" w:color="auto"/>
        <w:bottom w:val="none" w:sz="0" w:space="0" w:color="auto"/>
        <w:right w:val="none" w:sz="0" w:space="0" w:color="auto"/>
      </w:divBdr>
    </w:div>
    <w:div w:id="1952470018">
      <w:bodyDiv w:val="1"/>
      <w:marLeft w:val="0"/>
      <w:marRight w:val="0"/>
      <w:marTop w:val="0"/>
      <w:marBottom w:val="0"/>
      <w:divBdr>
        <w:top w:val="none" w:sz="0" w:space="0" w:color="auto"/>
        <w:left w:val="none" w:sz="0" w:space="0" w:color="auto"/>
        <w:bottom w:val="none" w:sz="0" w:space="0" w:color="auto"/>
        <w:right w:val="none" w:sz="0" w:space="0" w:color="auto"/>
      </w:divBdr>
    </w:div>
    <w:div w:id="1954896065">
      <w:bodyDiv w:val="1"/>
      <w:marLeft w:val="0"/>
      <w:marRight w:val="0"/>
      <w:marTop w:val="0"/>
      <w:marBottom w:val="0"/>
      <w:divBdr>
        <w:top w:val="none" w:sz="0" w:space="0" w:color="auto"/>
        <w:left w:val="none" w:sz="0" w:space="0" w:color="auto"/>
        <w:bottom w:val="none" w:sz="0" w:space="0" w:color="auto"/>
        <w:right w:val="none" w:sz="0" w:space="0" w:color="auto"/>
      </w:divBdr>
    </w:div>
    <w:div w:id="1981567854">
      <w:bodyDiv w:val="1"/>
      <w:marLeft w:val="0"/>
      <w:marRight w:val="0"/>
      <w:marTop w:val="0"/>
      <w:marBottom w:val="0"/>
      <w:divBdr>
        <w:top w:val="none" w:sz="0" w:space="0" w:color="auto"/>
        <w:left w:val="none" w:sz="0" w:space="0" w:color="auto"/>
        <w:bottom w:val="none" w:sz="0" w:space="0" w:color="auto"/>
        <w:right w:val="none" w:sz="0" w:space="0" w:color="auto"/>
      </w:divBdr>
    </w:div>
    <w:div w:id="1996370999">
      <w:bodyDiv w:val="1"/>
      <w:marLeft w:val="0"/>
      <w:marRight w:val="0"/>
      <w:marTop w:val="0"/>
      <w:marBottom w:val="0"/>
      <w:divBdr>
        <w:top w:val="none" w:sz="0" w:space="0" w:color="auto"/>
        <w:left w:val="none" w:sz="0" w:space="0" w:color="auto"/>
        <w:bottom w:val="none" w:sz="0" w:space="0" w:color="auto"/>
        <w:right w:val="none" w:sz="0" w:space="0" w:color="auto"/>
      </w:divBdr>
    </w:div>
    <w:div w:id="2000113928">
      <w:bodyDiv w:val="1"/>
      <w:marLeft w:val="0"/>
      <w:marRight w:val="0"/>
      <w:marTop w:val="0"/>
      <w:marBottom w:val="0"/>
      <w:divBdr>
        <w:top w:val="none" w:sz="0" w:space="0" w:color="auto"/>
        <w:left w:val="none" w:sz="0" w:space="0" w:color="auto"/>
        <w:bottom w:val="none" w:sz="0" w:space="0" w:color="auto"/>
        <w:right w:val="none" w:sz="0" w:space="0" w:color="auto"/>
      </w:divBdr>
    </w:div>
    <w:div w:id="2016036338">
      <w:bodyDiv w:val="1"/>
      <w:marLeft w:val="0"/>
      <w:marRight w:val="0"/>
      <w:marTop w:val="0"/>
      <w:marBottom w:val="0"/>
      <w:divBdr>
        <w:top w:val="none" w:sz="0" w:space="0" w:color="auto"/>
        <w:left w:val="none" w:sz="0" w:space="0" w:color="auto"/>
        <w:bottom w:val="none" w:sz="0" w:space="0" w:color="auto"/>
        <w:right w:val="none" w:sz="0" w:space="0" w:color="auto"/>
      </w:divBdr>
    </w:div>
    <w:div w:id="2021662687">
      <w:bodyDiv w:val="1"/>
      <w:marLeft w:val="0"/>
      <w:marRight w:val="0"/>
      <w:marTop w:val="0"/>
      <w:marBottom w:val="0"/>
      <w:divBdr>
        <w:top w:val="none" w:sz="0" w:space="0" w:color="auto"/>
        <w:left w:val="none" w:sz="0" w:space="0" w:color="auto"/>
        <w:bottom w:val="none" w:sz="0" w:space="0" w:color="auto"/>
        <w:right w:val="none" w:sz="0" w:space="0" w:color="auto"/>
      </w:divBdr>
    </w:div>
    <w:div w:id="2034725868">
      <w:bodyDiv w:val="1"/>
      <w:marLeft w:val="0"/>
      <w:marRight w:val="0"/>
      <w:marTop w:val="0"/>
      <w:marBottom w:val="0"/>
      <w:divBdr>
        <w:top w:val="none" w:sz="0" w:space="0" w:color="auto"/>
        <w:left w:val="none" w:sz="0" w:space="0" w:color="auto"/>
        <w:bottom w:val="none" w:sz="0" w:space="0" w:color="auto"/>
        <w:right w:val="none" w:sz="0" w:space="0" w:color="auto"/>
      </w:divBdr>
    </w:div>
    <w:div w:id="2040202543">
      <w:bodyDiv w:val="1"/>
      <w:marLeft w:val="0"/>
      <w:marRight w:val="0"/>
      <w:marTop w:val="0"/>
      <w:marBottom w:val="0"/>
      <w:divBdr>
        <w:top w:val="none" w:sz="0" w:space="0" w:color="auto"/>
        <w:left w:val="none" w:sz="0" w:space="0" w:color="auto"/>
        <w:bottom w:val="none" w:sz="0" w:space="0" w:color="auto"/>
        <w:right w:val="none" w:sz="0" w:space="0" w:color="auto"/>
      </w:divBdr>
    </w:div>
    <w:div w:id="2054429143">
      <w:bodyDiv w:val="1"/>
      <w:marLeft w:val="0"/>
      <w:marRight w:val="0"/>
      <w:marTop w:val="0"/>
      <w:marBottom w:val="0"/>
      <w:divBdr>
        <w:top w:val="none" w:sz="0" w:space="0" w:color="auto"/>
        <w:left w:val="none" w:sz="0" w:space="0" w:color="auto"/>
        <w:bottom w:val="none" w:sz="0" w:space="0" w:color="auto"/>
        <w:right w:val="none" w:sz="0" w:space="0" w:color="auto"/>
      </w:divBdr>
    </w:div>
    <w:div w:id="2058429643">
      <w:bodyDiv w:val="1"/>
      <w:marLeft w:val="0"/>
      <w:marRight w:val="0"/>
      <w:marTop w:val="0"/>
      <w:marBottom w:val="0"/>
      <w:divBdr>
        <w:top w:val="none" w:sz="0" w:space="0" w:color="auto"/>
        <w:left w:val="none" w:sz="0" w:space="0" w:color="auto"/>
        <w:bottom w:val="none" w:sz="0" w:space="0" w:color="auto"/>
        <w:right w:val="none" w:sz="0" w:space="0" w:color="auto"/>
      </w:divBdr>
    </w:div>
    <w:div w:id="2077512337">
      <w:bodyDiv w:val="1"/>
      <w:marLeft w:val="0"/>
      <w:marRight w:val="0"/>
      <w:marTop w:val="0"/>
      <w:marBottom w:val="0"/>
      <w:divBdr>
        <w:top w:val="none" w:sz="0" w:space="0" w:color="auto"/>
        <w:left w:val="none" w:sz="0" w:space="0" w:color="auto"/>
        <w:bottom w:val="none" w:sz="0" w:space="0" w:color="auto"/>
        <w:right w:val="none" w:sz="0" w:space="0" w:color="auto"/>
      </w:divBdr>
    </w:div>
    <w:div w:id="2083526929">
      <w:bodyDiv w:val="1"/>
      <w:marLeft w:val="0"/>
      <w:marRight w:val="0"/>
      <w:marTop w:val="0"/>
      <w:marBottom w:val="0"/>
      <w:divBdr>
        <w:top w:val="none" w:sz="0" w:space="0" w:color="auto"/>
        <w:left w:val="none" w:sz="0" w:space="0" w:color="auto"/>
        <w:bottom w:val="none" w:sz="0" w:space="0" w:color="auto"/>
        <w:right w:val="none" w:sz="0" w:space="0" w:color="auto"/>
      </w:divBdr>
    </w:div>
    <w:div w:id="2084063164">
      <w:bodyDiv w:val="1"/>
      <w:marLeft w:val="0"/>
      <w:marRight w:val="0"/>
      <w:marTop w:val="0"/>
      <w:marBottom w:val="0"/>
      <w:divBdr>
        <w:top w:val="none" w:sz="0" w:space="0" w:color="auto"/>
        <w:left w:val="none" w:sz="0" w:space="0" w:color="auto"/>
        <w:bottom w:val="none" w:sz="0" w:space="0" w:color="auto"/>
        <w:right w:val="none" w:sz="0" w:space="0" w:color="auto"/>
      </w:divBdr>
    </w:div>
    <w:div w:id="2099862673">
      <w:bodyDiv w:val="1"/>
      <w:marLeft w:val="0"/>
      <w:marRight w:val="0"/>
      <w:marTop w:val="0"/>
      <w:marBottom w:val="0"/>
      <w:divBdr>
        <w:top w:val="none" w:sz="0" w:space="0" w:color="auto"/>
        <w:left w:val="none" w:sz="0" w:space="0" w:color="auto"/>
        <w:bottom w:val="none" w:sz="0" w:space="0" w:color="auto"/>
        <w:right w:val="none" w:sz="0" w:space="0" w:color="auto"/>
      </w:divBdr>
    </w:div>
    <w:div w:id="2101215899">
      <w:bodyDiv w:val="1"/>
      <w:marLeft w:val="0"/>
      <w:marRight w:val="0"/>
      <w:marTop w:val="0"/>
      <w:marBottom w:val="0"/>
      <w:divBdr>
        <w:top w:val="none" w:sz="0" w:space="0" w:color="auto"/>
        <w:left w:val="none" w:sz="0" w:space="0" w:color="auto"/>
        <w:bottom w:val="none" w:sz="0" w:space="0" w:color="auto"/>
        <w:right w:val="none" w:sz="0" w:space="0" w:color="auto"/>
      </w:divBdr>
    </w:div>
    <w:div w:id="2136829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w.lis.virginia.gov/admincode/title8/agency20/chapter120/section150/" TargetMode="External"/><Relationship Id="rId13" Type="http://schemas.openxmlformats.org/officeDocument/2006/relationships/hyperlink" Target="https://law.lis.virginia.gov/vacode/title54.1/chapter7/section54.1-700/" TargetMode="External"/><Relationship Id="rId18" Type="http://schemas.openxmlformats.org/officeDocument/2006/relationships/hyperlink" Target="https://law.lis.virginia.gov/admincode/title18/agency41/chapter20/section21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virtualvirginia.instructure.com/media/l5jbmclb/superintendents-memo-07217.pdf" TargetMode="External"/><Relationship Id="rId17" Type="http://schemas.openxmlformats.org/officeDocument/2006/relationships/hyperlink" Target="https://www.doe.virginia.gov/programs-services/school-operations-support-services/safety-crisis-management/internet-safety" TargetMode="External"/><Relationship Id="rId2" Type="http://schemas.openxmlformats.org/officeDocument/2006/relationships/numbering" Target="numbering.xml"/><Relationship Id="rId16" Type="http://schemas.openxmlformats.org/officeDocument/2006/relationships/hyperlink" Target="https://www.cteresource.org/career-clusters/human-services/cosmetology-ii-2-year-progr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reader.readspeaker.com/docreader/?cid=8194&amp;lang=en_us&amp;url=https%3A%2F%2Fvirtualvirginia.instructure.com%2Fmedia%2Fpqjnma4s%2Fsuperintendents-memo-07516.pdf" TargetMode="External"/><Relationship Id="rId5" Type="http://schemas.openxmlformats.org/officeDocument/2006/relationships/webSettings" Target="webSettings.xml"/><Relationship Id="rId15" Type="http://schemas.openxmlformats.org/officeDocument/2006/relationships/hyperlink" Target="https://law.lis.virginia.gov/admincode/title18/agency41/chapter20/section220/" TargetMode="External"/><Relationship Id="rId10" Type="http://schemas.openxmlformats.org/officeDocument/2006/relationships/hyperlink" Target="https://virtualvirginia.instructure.com/media/pqjnma4s/superintendents-memo-07516.pdf" TargetMode="External"/><Relationship Id="rId19" Type="http://schemas.openxmlformats.org/officeDocument/2006/relationships/hyperlink" Target="https://provexam.com/wp-content/uploads/2025/10/VA_Prov_CIB_2025_09.27.pdf" TargetMode="External"/><Relationship Id="rId4" Type="http://schemas.openxmlformats.org/officeDocument/2006/relationships/settings" Target="settings.xml"/><Relationship Id="rId9" Type="http://schemas.openxmlformats.org/officeDocument/2006/relationships/hyperlink" Target="mailto:cte@doe.virginia.gov" TargetMode="External"/><Relationship Id="rId14" Type="http://schemas.openxmlformats.org/officeDocument/2006/relationships/hyperlink" Target="https://law.lis.virginia.gov/admincode/title18/agency41/chapter20/section210/"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Shared%20drives\Canvas%20Migration%20Files\XXXX%20XXXX%20Standards%20Correla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84C868C9-71A0-4C8B-ABD4-E6CBBD4C7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XXXX XXXX Standards Correlations</Template>
  <TotalTime>327</TotalTime>
  <Pages>4</Pages>
  <Words>15251</Words>
  <Characters>86933</Characters>
  <Application>Microsoft Office Word</Application>
  <DocSecurity>0</DocSecurity>
  <Lines>724</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Debi</dc:creator>
  <cp:keywords/>
  <dc:description/>
  <cp:lastModifiedBy>Leanne P. Forbes (lptipton)</cp:lastModifiedBy>
  <cp:revision>16</cp:revision>
  <cp:lastPrinted>2026-02-09T13:07:00Z</cp:lastPrinted>
  <dcterms:created xsi:type="dcterms:W3CDTF">2026-04-29T14:01:00Z</dcterms:created>
  <dcterms:modified xsi:type="dcterms:W3CDTF">2026-07-01T17:56:00Z</dcterms:modified>
</cp:coreProperties>
</file>